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f632" w14:paraId="f00f632" w:rsidRDefault="009720E9" w:rsidP="009720E9" w:rsidR="009720E9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9720E9" w:rsidP="009720E9" w:rsidR="009720E9" w:rsidRPr="001D1324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="00C03833">
        <w:tab/>
        <w:t xml:space="preserve">     </w:t>
      </w:r>
      <w:r>
        <w:t>2 St-122</w:t>
      </w:r>
      <w:r w:rsidRPr="00A83D5A">
        <w:t>/20</w:t>
      </w:r>
      <w:r w:rsidRPr="00C82759">
        <w:t>18</w:t>
      </w:r>
      <w:r w:rsidRPr="001D1324">
        <w:t>-</w:t>
      </w:r>
      <w:r w:rsidR="00C03833" w:rsidRPr="001D1324">
        <w:t>15</w:t>
      </w:r>
    </w:p>
    <w:p w:rsidRDefault="009720E9" w:rsidP="009720E9" w:rsidR="009720E9" w:rsidRPr="00A83D5A">
      <w:r w:rsidRPr="00A83D5A">
        <w:t>TRGOVAČKI SUD U PAZINU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 </w:t>
      </w:r>
    </w:p>
    <w:p w:rsidRDefault="009720E9" w:rsidP="009720E9" w:rsidR="009720E9" w:rsidRPr="00A83D5A">
      <w:r w:rsidRPr="00A83D5A">
        <w:t xml:space="preserve">    52000 PAZIN, Dršćevka 1 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</w:t>
      </w:r>
    </w:p>
    <w:p w:rsidRDefault="009720E9" w:rsidP="009720E9" w:rsidR="009720E9" w:rsidRPr="00A83D5A">
      <w:pPr>
        <w:jc w:val="both"/>
      </w:pPr>
      <w:r w:rsidRPr="00A83D5A">
        <w:tab/>
      </w:r>
    </w:p>
    <w:p w:rsidRDefault="009720E9" w:rsidP="009720E9" w:rsidR="009720E9" w:rsidRPr="00A83D5A">
      <w:pPr>
        <w:jc w:val="center"/>
      </w:pPr>
      <w:r w:rsidRPr="00A83D5A">
        <w:t>U  I M E  R E P U B L I K E  H R V A T S K E</w:t>
      </w:r>
    </w:p>
    <w:p w:rsidRDefault="009720E9" w:rsidP="009720E9" w:rsidR="009720E9" w:rsidRPr="00A83D5A"/>
    <w:p w:rsidRDefault="009720E9" w:rsidP="009720E9" w:rsidR="009720E9" w:rsidRPr="00A83D5A">
      <w:pPr>
        <w:jc w:val="center"/>
      </w:pPr>
      <w:r w:rsidRPr="00A83D5A">
        <w:t>R J E Š E NJ E</w:t>
      </w:r>
    </w:p>
    <w:p w:rsidRDefault="009720E9" w:rsidP="009720E9" w:rsidR="009720E9" w:rsidRPr="00A83D5A"/>
    <w:p w:rsidRDefault="009720E9" w:rsidP="009720E9" w:rsidR="009720E9" w:rsidRPr="00533BF5">
      <w:pPr>
        <w:jc w:val="both"/>
      </w:pPr>
      <w:r w:rsidRPr="00A83D5A">
        <w:tab/>
        <w:t xml:space="preserve">Trgovački sud u Pazinu, po sucu Adrijani Labinjan Skok, po prijedlogu radi otvaranja </w:t>
      </w:r>
      <w:r w:rsidRPr="00C82759">
        <w:t xml:space="preserve">stečajnog postupka nad dužnikom </w:t>
      </w:r>
      <w:r>
        <w:t>BLANKO d.o.o., Pula, Flanatička 23, OIB: 29937565598</w:t>
      </w:r>
      <w:r w:rsidRPr="00C82759">
        <w:t xml:space="preserve">, </w:t>
      </w:r>
      <w:r w:rsidR="003B2A4D" w:rsidRPr="00533BF5">
        <w:t>6</w:t>
      </w:r>
      <w:r w:rsidR="00A17172" w:rsidRPr="00533BF5">
        <w:t>. studenog</w:t>
      </w:r>
      <w:r w:rsidRPr="00533BF5">
        <w:t xml:space="preserve"> 2018.</w:t>
      </w:r>
    </w:p>
    <w:p w:rsidRDefault="009720E9" w:rsidP="009720E9" w:rsidR="009720E9" w:rsidRPr="00C82759">
      <w:pPr>
        <w:jc w:val="both"/>
      </w:pPr>
    </w:p>
    <w:p w:rsidRDefault="009720E9" w:rsidP="009720E9" w:rsidR="009720E9" w:rsidRPr="00A83D5A">
      <w:pPr>
        <w:jc w:val="center"/>
      </w:pPr>
      <w:r w:rsidRPr="00A83D5A">
        <w:t>r i j e š i o    j e</w:t>
      </w:r>
    </w:p>
    <w:p w:rsidRDefault="009720E9" w:rsidP="009720E9" w:rsidR="009720E9" w:rsidRPr="00984BED">
      <w:pPr>
        <w:jc w:val="center"/>
      </w:pPr>
    </w:p>
    <w:p w:rsidRDefault="009720E9" w:rsidP="009720E9" w:rsidR="009720E9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BLANKO d.o.o., Pula, Flanatička 23, OIB: 29937565598</w:t>
      </w:r>
      <w:r w:rsidRPr="00984BED">
        <w:t>.</w:t>
      </w:r>
    </w:p>
    <w:p w:rsidRDefault="009720E9" w:rsidP="009720E9" w:rsidR="009720E9" w:rsidRPr="00984BED">
      <w:pPr>
        <w:ind w:firstLine="720"/>
        <w:jc w:val="both"/>
      </w:pPr>
    </w:p>
    <w:p w:rsidRDefault="009720E9" w:rsidP="009720E9" w:rsidR="009720E9" w:rsidRPr="00533BF5">
      <w:pPr>
        <w:ind w:firstLine="720"/>
        <w:jc w:val="both"/>
      </w:pPr>
      <w:r w:rsidRPr="00533BF5">
        <w:t>II.</w:t>
      </w:r>
      <w:r w:rsidRPr="00533BF5">
        <w:tab/>
        <w:t xml:space="preserve">Za stečajnog upravitelja imenuje se </w:t>
      </w:r>
      <w:r w:rsidR="00533BF5" w:rsidRPr="00533BF5">
        <w:t>Marko Zagorac</w:t>
      </w:r>
      <w:r w:rsidRPr="00533BF5">
        <w:t xml:space="preserve"> iz </w:t>
      </w:r>
      <w:r w:rsidR="00533BF5" w:rsidRPr="00533BF5">
        <w:t>Rijeke</w:t>
      </w:r>
      <w:r w:rsidRPr="00533BF5">
        <w:t xml:space="preserve">, </w:t>
      </w:r>
      <w:r w:rsidR="00533BF5" w:rsidRPr="00533BF5">
        <w:t>Ante Starčevića 5</w:t>
      </w:r>
      <w:r w:rsidRPr="00533BF5">
        <w:t xml:space="preserve">, OIB: </w:t>
      </w:r>
      <w:r w:rsidR="00533BF5" w:rsidRPr="00533BF5">
        <w:t>82182414496</w:t>
      </w:r>
      <w:r w:rsidRPr="00533BF5">
        <w:t>.</w:t>
      </w:r>
    </w:p>
    <w:p w:rsidRDefault="009720E9" w:rsidP="009720E9" w:rsidR="009720E9" w:rsidRPr="00984BED">
      <w:pPr>
        <w:ind w:firstLine="720"/>
        <w:jc w:val="both"/>
        <w:rPr>
          <w:bCs w:val="false"/>
        </w:rPr>
      </w:pPr>
    </w:p>
    <w:p w:rsidRDefault="009720E9" w:rsidP="009720E9" w:rsidR="009720E9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BLANKO d.o.o., Pula, Flanatička 23, OIB: 29937565598</w:t>
      </w:r>
      <w:r w:rsidRPr="00984BED">
        <w:t>.</w:t>
      </w:r>
    </w:p>
    <w:p w:rsidRDefault="009720E9" w:rsidP="009720E9" w:rsidR="009720E9" w:rsidRPr="00984BED">
      <w:pPr>
        <w:ind w:firstLine="720"/>
        <w:jc w:val="both"/>
        <w:rPr>
          <w:bCs w:val="false"/>
        </w:rPr>
      </w:pPr>
    </w:p>
    <w:p w:rsidRDefault="009720E9" w:rsidP="009720E9" w:rsidR="009720E9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9720E9" w:rsidP="009720E9" w:rsidR="009720E9" w:rsidRPr="00984BED">
      <w:pPr>
        <w:autoSpaceDE w:val="false"/>
        <w:autoSpaceDN w:val="false"/>
        <w:adjustRightInd w:val="false"/>
        <w:ind w:firstLine="720"/>
        <w:jc w:val="both"/>
      </w:pPr>
    </w:p>
    <w:p w:rsidRDefault="009720E9" w:rsidP="009720E9" w:rsidR="009720E9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</w:t>
      </w:r>
      <w:r w:rsidR="00C03833">
        <w:t>arodne novine</w:t>
      </w:r>
      <w:r w:rsidRPr="00984BED">
        <w:t xml:space="preserve"> broj 71/15</w:t>
      </w:r>
      <w:r>
        <w:t>, 104/17</w:t>
      </w:r>
      <w:r w:rsidR="00C03833">
        <w:t>, dalje: SZ</w:t>
      </w:r>
      <w:r w:rsidRPr="00984BED">
        <w:t>).</w:t>
      </w:r>
    </w:p>
    <w:p w:rsidRDefault="009720E9" w:rsidP="009720E9" w:rsidR="009720E9">
      <w:pPr>
        <w:autoSpaceDE w:val="false"/>
        <w:autoSpaceDN w:val="false"/>
        <w:adjustRightInd w:val="false"/>
        <w:ind w:firstLine="720"/>
        <w:jc w:val="both"/>
      </w:pPr>
    </w:p>
    <w:p w:rsidRDefault="009720E9" w:rsidP="009720E9" w:rsidR="009720E9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BLANKO d.o.o., Pula, Flanatička 23, OIB: 29937565598,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122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9720E9" w:rsidP="009720E9" w:rsidR="009720E9" w:rsidRPr="00984BED">
      <w:pPr>
        <w:jc w:val="both"/>
        <w:rPr>
          <w:bCs w:val="false"/>
        </w:rPr>
      </w:pPr>
    </w:p>
    <w:p w:rsidRDefault="009720E9" w:rsidP="009720E9" w:rsidR="009720E9" w:rsidRPr="00984BED">
      <w:pPr>
        <w:jc w:val="center"/>
        <w:rPr>
          <w:bCs w:val="false"/>
        </w:rPr>
      </w:pPr>
      <w:r w:rsidRPr="00984BED">
        <w:t>Obrazloženje</w:t>
      </w:r>
    </w:p>
    <w:p w:rsidRDefault="009720E9" w:rsidP="009720E9" w:rsidR="009720E9" w:rsidRPr="00984BED">
      <w:pPr>
        <w:rPr>
          <w:bCs w:val="false"/>
        </w:rPr>
      </w:pPr>
    </w:p>
    <w:p w:rsidRDefault="009720E9" w:rsidP="009720E9" w:rsidR="009720E9" w:rsidRPr="00182614">
      <w:pPr>
        <w:ind w:firstLine="708"/>
        <w:jc w:val="both"/>
      </w:pPr>
      <w:r w:rsidRPr="00984BED">
        <w:t>Rješen</w:t>
      </w:r>
      <w:r>
        <w:t>jem ovog suda 2 St-122</w:t>
      </w:r>
      <w:r w:rsidRPr="00984BED">
        <w:t>/</w:t>
      </w:r>
      <w:r>
        <w:t>2018</w:t>
      </w:r>
      <w:r w:rsidRPr="00984BED">
        <w:t xml:space="preserve">-3 od </w:t>
      </w:r>
      <w:r>
        <w:t>20. travnja 2018</w:t>
      </w:r>
      <w:r w:rsidRPr="00984BED">
        <w:t xml:space="preserve">. pokrenut je prethodni postupak radi utvrđivanja pretpostavki za otvaranje stečajnog postupka nad </w:t>
      </w:r>
      <w:r>
        <w:t>BLANKO d.o.o., Pula, Flanatička 23, OIB: 29937565598</w:t>
      </w:r>
      <w:r w:rsidRPr="00984BED">
        <w:t>.</w:t>
      </w:r>
      <w:r w:rsidR="00182614">
        <w:t xml:space="preserve"> Iz prijedloga FINA-e za otvaranje stečajnog postupka utvrđeno je postojanje stečajnog razloga nesposobnosti za plaćanje iz odredbe čl. 5. </w:t>
      </w:r>
      <w:r w:rsidR="00182614" w:rsidRPr="00182614">
        <w:t>st. 1. i 2. te čl. 6. st. 2.t 1. SZ-a.</w:t>
      </w:r>
    </w:p>
    <w:p w:rsidRDefault="009720E9" w:rsidP="009720E9" w:rsidR="009720E9" w:rsidRPr="00182614">
      <w:pPr>
        <w:spacing w:lineRule="atLeast" w:line="240"/>
        <w:jc w:val="both"/>
      </w:pPr>
      <w:r w:rsidRPr="00182614">
        <w:tab/>
        <w:t xml:space="preserve">Na ročište zakazano za </w:t>
      </w:r>
      <w:r w:rsidR="00182614" w:rsidRPr="00182614">
        <w:t>5. lipnja</w:t>
      </w:r>
      <w:r w:rsidRPr="00182614">
        <w:t xml:space="preserve"> 2018. </w:t>
      </w:r>
      <w:r w:rsidR="001D1324">
        <w:t xml:space="preserve">i 3. rujna 2018. </w:t>
      </w:r>
      <w:r w:rsidRPr="00182614">
        <w:t>nije pristupio nitko niti je zakonski zastupnik dužnika dostavio popis imovine.</w:t>
      </w:r>
    </w:p>
    <w:p w:rsidRDefault="009720E9" w:rsidP="009720E9" w:rsidR="009720E9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lastRenderedPageBreak/>
        <w:t>Prema odredbi čl. 132. st. 1. SZ</w:t>
      </w:r>
      <w:r w:rsidR="00C03833">
        <w:t>-a</w:t>
      </w:r>
      <w:r w:rsidRPr="00984BED">
        <w:t>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9720E9" w:rsidP="009720E9" w:rsidR="009720E9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</w:t>
      </w:r>
      <w:r w:rsidRPr="00C03833">
        <w:t xml:space="preserve"> 2 St-122/2018-</w:t>
      </w:r>
      <w:r w:rsidR="00C03833" w:rsidRPr="00C03833">
        <w:t>14</w:t>
      </w:r>
      <w:r w:rsidRPr="00C03833">
        <w:t xml:space="preserve"> od 3. rujna 2018. p</w:t>
      </w:r>
      <w:r w:rsidRPr="00984BED">
        <w:t>ozvani vjerovnici dužnika, te druge osobe koje za to imaju interes, da u roku od 15 dana predujme</w:t>
      </w:r>
      <w:r>
        <w:t xml:space="preserve"> iznos od 10</w:t>
      </w:r>
      <w:r w:rsidRPr="00984BED">
        <w:t>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</w:t>
      </w:r>
      <w:r w:rsidRPr="00C03833">
        <w:t>ova 3. rujna 2018</w:t>
      </w:r>
      <w:r w:rsidRPr="00984BED">
        <w:t xml:space="preserve">. </w:t>
      </w:r>
    </w:p>
    <w:p w:rsidRDefault="009720E9" w:rsidP="009720E9" w:rsidR="009720E9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9720E9" w:rsidP="009720E9" w:rsidR="009720E9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9720E9" w:rsidP="009720E9" w:rsidR="009720E9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9720E9" w:rsidP="009720E9" w:rsidR="009720E9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9720E9" w:rsidP="009720E9" w:rsidR="009720E9" w:rsidRPr="00984BED"/>
    <w:p w:rsidRDefault="009720E9" w:rsidP="009720E9" w:rsidR="009720E9" w:rsidRPr="00C82759">
      <w:pPr>
        <w:jc w:val="center"/>
      </w:pPr>
      <w:r w:rsidRPr="00C82759">
        <w:t>U Pazin</w:t>
      </w:r>
      <w:r w:rsidRPr="00533BF5">
        <w:t xml:space="preserve">u </w:t>
      </w:r>
      <w:r w:rsidR="003B2A4D" w:rsidRPr="00533BF5">
        <w:t>6</w:t>
      </w:r>
      <w:r w:rsidR="00A17172" w:rsidRPr="00533BF5">
        <w:t>. studenog</w:t>
      </w:r>
      <w:r w:rsidRPr="00533BF5">
        <w:t xml:space="preserve"> 2018</w:t>
      </w:r>
      <w:r w:rsidRPr="00C82759">
        <w:t xml:space="preserve">. </w:t>
      </w:r>
    </w:p>
    <w:p w:rsidRDefault="009720E9" w:rsidP="009720E9" w:rsidR="009720E9" w:rsidRPr="00A83D5A">
      <w:pPr>
        <w:jc w:val="center"/>
      </w:pPr>
    </w:p>
    <w:p w:rsidRDefault="009720E9" w:rsidP="009720E9" w:rsidR="009720E9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9720E9" w:rsidP="009720E9" w:rsidR="009720E9" w:rsidRPr="00A83D5A">
      <w:pPr>
        <w:ind w:left="5712"/>
        <w:jc w:val="both"/>
      </w:pPr>
      <w:r w:rsidRPr="00A83D5A">
        <w:t xml:space="preserve">          Adrijana Labinjan Skok, v.r.</w:t>
      </w:r>
    </w:p>
    <w:p w:rsidRDefault="009720E9" w:rsidP="009720E9" w:rsidR="009720E9" w:rsidRPr="00A83D5A">
      <w:pPr>
        <w:jc w:val="both"/>
      </w:pPr>
    </w:p>
    <w:p w:rsidRDefault="009720E9" w:rsidP="009720E9" w:rsidR="009720E9" w:rsidRPr="00A83D5A">
      <w:r w:rsidRPr="00A83D5A">
        <w:t xml:space="preserve">UPUTA O PRAVNOM LIJEKU: </w:t>
      </w:r>
    </w:p>
    <w:p w:rsidRDefault="009720E9" w:rsidP="009720E9" w:rsidR="009720E9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9720E9" w:rsidP="009720E9" w:rsidR="009720E9" w:rsidRPr="00A83D5A">
      <w:pPr>
        <w:jc w:val="both"/>
      </w:pPr>
    </w:p>
    <w:p w:rsidRDefault="009720E9" w:rsidP="009720E9" w:rsidR="009720E9" w:rsidRPr="00A83D5A">
      <w:pPr>
        <w:jc w:val="both"/>
      </w:pPr>
      <w:r w:rsidRPr="00A83D5A">
        <w:t>DNA:</w:t>
      </w:r>
    </w:p>
    <w:p w:rsidRDefault="009720E9" w:rsidP="009720E9" w:rsidR="009720E9" w:rsidRPr="00A83D5A">
      <w:pPr>
        <w:jc w:val="both"/>
      </w:pPr>
      <w:r w:rsidRPr="00A83D5A">
        <w:t xml:space="preserve">- </w:t>
      </w:r>
      <w:r>
        <w:t>BLANKO d.o.o., Pula, Flanatička 23</w:t>
      </w:r>
    </w:p>
    <w:p w:rsidRDefault="009720E9" w:rsidP="009720E9" w:rsidR="009720E9" w:rsidRPr="00A83D5A">
      <w:pPr>
        <w:jc w:val="both"/>
      </w:pPr>
      <w:r w:rsidRPr="00A83D5A">
        <w:t xml:space="preserve">- stečajni upravitelj </w:t>
      </w:r>
      <w:r w:rsidR="00533BF5" w:rsidRPr="00533BF5">
        <w:t>Marko Zagorac</w:t>
      </w:r>
      <w:r w:rsidR="00533BF5">
        <w:t>,</w:t>
      </w:r>
      <w:r w:rsidR="00533BF5" w:rsidRPr="00533BF5">
        <w:t xml:space="preserve"> </w:t>
      </w:r>
      <w:r w:rsidR="00533BF5">
        <w:t>Rijeka</w:t>
      </w:r>
      <w:r w:rsidR="00533BF5" w:rsidRPr="00533BF5">
        <w:t>, Ante Starčevića 5</w:t>
      </w:r>
    </w:p>
    <w:p w:rsidRDefault="009720E9" w:rsidP="009720E9" w:rsidR="009720E9" w:rsidRPr="00A83D5A">
      <w:pPr>
        <w:jc w:val="both"/>
      </w:pPr>
      <w:r w:rsidRPr="00A83D5A">
        <w:t xml:space="preserve">- Porezna uprava – Područni ured Pazin, Pazin, M. B. Rašana 2/4, p.p. 60  </w:t>
      </w:r>
    </w:p>
    <w:p w:rsidRDefault="009720E9" w:rsidP="009720E9" w:rsidR="009720E9" w:rsidRPr="00A83D5A">
      <w:pPr>
        <w:jc w:val="both"/>
      </w:pPr>
      <w:r w:rsidRPr="00A83D5A">
        <w:t xml:space="preserve">- FINA, Regionalni centar Rijeka, Rijeka, F. Kurelca 8 </w:t>
      </w:r>
    </w:p>
    <w:p w:rsidRDefault="009720E9" w:rsidP="009720E9" w:rsidR="009720E9" w:rsidRPr="00A83D5A">
      <w:pPr>
        <w:jc w:val="both"/>
      </w:pPr>
      <w:r w:rsidRPr="00A83D5A">
        <w:t>- ŽDO Pula, Pula, Rovinjska ul. 2</w:t>
      </w:r>
    </w:p>
    <w:p w:rsidRDefault="009720E9" w:rsidP="009720E9" w:rsidR="009720E9" w:rsidRPr="00EC0467">
      <w:pPr>
        <w:jc w:val="both"/>
      </w:pPr>
      <w:r w:rsidRPr="00EC0467">
        <w:t>- mrežna stranica e-Oglasna ploča sudova – 8 dana</w:t>
      </w:r>
    </w:p>
    <w:p w:rsidRDefault="009720E9" w:rsidP="009720E9" w:rsidR="009720E9" w:rsidRPr="00EC0467">
      <w:pPr>
        <w:jc w:val="both"/>
      </w:pPr>
      <w:r w:rsidRPr="00EC0467">
        <w:t>- sudski registar elektronskim putem radi zabilježbe otvaranja stečajnog postupka</w:t>
      </w:r>
    </w:p>
    <w:p w:rsidRDefault="009720E9" w:rsidP="009720E9" w:rsidR="009720E9" w:rsidRPr="00EC0467">
      <w:pPr>
        <w:jc w:val="both"/>
      </w:pPr>
      <w:r w:rsidRPr="00EC0467">
        <w:t>Po pravomoćnosti:</w:t>
      </w:r>
    </w:p>
    <w:p w:rsidRDefault="009720E9" w:rsidP="009720E9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>radi brisanja dužnika iz sudskog registra</w:t>
      </w:r>
    </w:p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0E9" w:rsidP="009720E9" w:rsidR="009720E9">
      <w:r>
        <w:separator/>
      </w:r>
    </w:p>
  </w:endnote>
  <w:endnote w:id="0" w:type="continuationSeparator">
    <w:p w:rsidRDefault="009720E9" w:rsidP="009720E9" w:rsidR="00972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0E9" w:rsidP="009720E9" w:rsidR="009720E9">
      <w:r>
        <w:separator/>
      </w:r>
    </w:p>
  </w:footnote>
  <w:footnote w:id="0" w:type="continuationSeparator">
    <w:p w:rsidRDefault="009720E9" w:rsidP="009720E9" w:rsidR="009720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9720E9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1F95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 xml:space="preserve"> 2 St-122</w:t>
        </w:r>
        <w:r w:rsidRPr="00A83D5A">
          <w:t>/20</w:t>
        </w:r>
        <w:r w:rsidRPr="00533BF5">
          <w:t>18-</w:t>
        </w:r>
        <w:r w:rsidR="00C03833" w:rsidRPr="00533BF5">
          <w:t>15</w:t>
        </w:r>
      </w:p>
    </w:sdtContent>
  </w:sdt>
  <w:p w:rsidRDefault="001B1F9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20E9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0E9"/>
    <w:rsid w:val="00182614"/>
    <w:rsid w:val="001B1F95"/>
    <w:rsid w:val="001D1324"/>
    <w:rsid w:val="003B2A4D"/>
    <w:rsid w:val="00533BF5"/>
    <w:rsid w:val="00554328"/>
    <w:rsid w:val="00967557"/>
    <w:rsid w:val="009720E9"/>
    <w:rsid w:val="00985388"/>
    <w:rsid w:val="00A17172"/>
    <w:rsid w:val="00C0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20E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0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20E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20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20E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20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20E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20E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0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20E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20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20E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20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20E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BLANKO d.o.o. PULA</izvorni_sadrzaj>
    <derivirana_varijabla naziv="DomainObject.Predmet.ProtustrankaFormated_1">  BLANKO d.o.o. PULA</derivirana_varijabla>
  </DomainObject.Predmet.ProtustrankaFormated>
  <DomainObject.Predmet.ProtustrankaFormatedOIB>
    <izvorni_sadrzaj>  BLANKO d.o.o. PULA, OIB 29937565598</izvorni_sadrzaj>
    <derivirana_varijabla naziv="DomainObject.Predmet.ProtustrankaFormatedOIB_1">  BLANKO d.o.o. PULA, OIB 29937565598</derivirana_varijabla>
  </DomainObject.Predmet.ProtustrankaFormatedOIB>
  <DomainObject.Predmet.ProtustrankaFormatedWithAdress>
    <izvorni_sadrzaj> BLANKO d.o.o. PULA, Flanatička 23, 52100 Pula</izvorni_sadrzaj>
    <derivirana_varijabla naziv="DomainObject.Predmet.ProtustrankaFormatedWithAdress_1"> BLANKO d.o.o. PULA, Flanatička 23, 52100 Pula</derivirana_varijabla>
  </DomainObject.Predmet.ProtustrankaFormatedWithAdress>
  <DomainObject.Predmet.ProtustrankaFormatedWithAdressOIB>
    <izvorni_sadrzaj> BLANKO d.o.o. PULA, OIB 29937565598, Flanatička 23, 52100 Pula</izvorni_sadrzaj>
    <derivirana_varijabla naziv="DomainObject.Predmet.ProtustrankaFormatedWithAdressOIB_1"> BLANKO d.o.o. PULA, OIB 29937565598, Flanatička 23, 52100 Pula</derivirana_varijabla>
  </DomainObject.Predmet.ProtustrankaFormatedWithAdressOIB>
  <DomainObject.Predmet.ProtustrankaWithAdress>
    <izvorni_sadrzaj>BLANKO d.o.o. PULA Flanatička 23, 52100 Pula</izvorni_sadrzaj>
    <derivirana_varijabla naziv="DomainObject.Predmet.ProtustrankaWithAdress_1">BLANKO d.o.o. PULA Flanatička 23, 52100 Pula</derivirana_varijabla>
  </DomainObject.Predmet.ProtustrankaWithAdress>
  <DomainObject.Predmet.ProtustrankaWithAdressOIB>
    <izvorni_sadrzaj>BLANKO d.o.o. PULA, OIB 29937565598, Flanatička 23, 52100 Pula</izvorni_sadrzaj>
    <derivirana_varijabla naziv="DomainObject.Predmet.ProtustrankaWithAdressOIB_1">BLANKO d.o.o. PULA, OIB 29937565598, Flanatička 23, 52100 Pula</derivirana_varijabla>
  </DomainObject.Predmet.ProtustrankaWithAdressOIB>
  <DomainObject.Predmet.ProtustrankaNazivFormated>
    <izvorni_sadrzaj>BLANKO d.o.o. PULA</izvorni_sadrzaj>
    <derivirana_varijabla naziv="DomainObject.Predmet.ProtustrankaNazivFormated_1">BLANKO d.o.o. PULA</derivirana_varijabla>
  </DomainObject.Predmet.ProtustrankaNazivFormated>
  <DomainObject.Predmet.ProtustrankaNazivFormatedOIB>
    <izvorni_sadrzaj>BLANKO d.o.o. PULA, OIB 29937565598</izvorni_sadrzaj>
    <derivirana_varijabla naziv="DomainObject.Predmet.ProtustrankaNazivFormatedOIB_1">BLANKO d.o.o. PULA, OIB 29937565598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50647.10</izvorni_sadrzaj>
    <derivirana_varijabla naziv="DomainObject.Predmet.TrenutnaVrijednost_1">50647.10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BLANKO d.o.o. PULA</item>
    </izvorni_sadrzaj>
    <derivirana_varijabla naziv="DomainObject.Predmet.ProtuStrankaListFormated_1">
      <item>BLANKO d.o.o. PULA</item>
    </derivirana_varijabla>
  </DomainObject.Predmet.ProtuStrankaListFormated>
  <DomainObject.Predmet.ProtuStrankaListFormatedOIB>
    <izvorni_sadrzaj>
      <item>BLANKO d.o.o. PULA, OIB 29937565598</item>
    </izvorni_sadrzaj>
    <derivirana_varijabla naziv="DomainObject.Predmet.ProtuStrankaListFormatedOIB_1">
      <item>BLANKO d.o.o. PULA, OIB 29937565598</item>
    </derivirana_varijabla>
  </DomainObject.Predmet.ProtuStrankaListFormatedOIB>
  <DomainObject.Predmet.ProtuStrankaListFormatedWithAdress>
    <izvorni_sadrzaj>
      <item>BLANKO d.o.o. PULA, Flanatička 23, 52100 Pula</item>
    </izvorni_sadrzaj>
    <derivirana_varijabla naziv="DomainObject.Predmet.ProtuStrankaListFormatedWithAdress_1">
      <item>BLANKO d.o.o. PULA, Flanatička 23, 52100 Pula</item>
    </derivirana_varijabla>
  </DomainObject.Predmet.ProtuStrankaListFormatedWithAdress>
  <DomainObject.Predmet.ProtuStrankaListFormatedWithAdressOIB>
    <izvorni_sadrzaj>
      <item>BLANKO d.o.o. PULA, OIB 29937565598, Flanatička 23, 52100 Pula</item>
    </izvorni_sadrzaj>
    <derivirana_varijabla naziv="DomainObject.Predmet.ProtuStrankaListFormatedWithAdressOIB_1">
      <item>BLANKO d.o.o. PULA, OIB 29937565598, Flanatička 23, 52100 Pula</item>
    </derivirana_varijabla>
  </DomainObject.Predmet.ProtuStrankaListFormatedWithAdressOIB>
  <DomainObject.Predmet.ProtuStrankaListNazivFormated>
    <izvorni_sadrzaj>
      <item>BLANKO d.o.o. PULA</item>
    </izvorni_sadrzaj>
    <derivirana_varijabla naziv="DomainObject.Predmet.ProtuStrankaListNazivFormated_1">
      <item>BLANKO d.o.o. PULA</item>
    </derivirana_varijabla>
  </DomainObject.Predmet.ProtuStrankaListNazivFormated>
  <DomainObject.Predmet.ProtuStrankaListNazivFormatedOIB>
    <izvorni_sadrzaj>
      <item>BLANKO d.o.o. PULA, OIB 29937565598</item>
    </izvorni_sadrzaj>
    <derivirana_varijabla naziv="DomainObject.Predmet.ProtuStrankaListNazivFormatedOIB_1">
      <item>BLANKO d.o.o. PULA, OIB 29937565598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BLANKO d.o.o. PULA</izvorni_sadrzaj>
    <derivirana_varijabla naziv="DomainObject.Predmet.ProtustrankaIDrugi_1">BLANKO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BLANKO d.o.o. PULA, OIB 29937565598, Flanatička 23, 52100 Pula</izvorni_sadrzaj>
    <derivirana_varijabla naziv="DomainObject.Predmet.ProtustrankaIDrugiAdressOIB_1">BLANKO d.o.o. PULA, OIB 29937565598,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BLANKO d.o.o. PULA</item>
    </izvorni_sadrzaj>
    <derivirana_varijabla naziv="DomainObject.Predmet.SudioniciListNaziv_1">
      <item>FINANCIJSKA AGENCIJA, RC RIJEKA, PODRUŽNICA PULA, PULA</item>
      <item>BLANKO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BLANKO d.o.o. PULA, OIB 29937565598, Flanatička 23,52100 Pula</item>
    </izvorni_sadrzaj>
    <derivirana_varijabla naziv="DomainObject.Predmet.SudioniciListAdressOIB_1">
      <item>FINANCIJSKA AGENCIJA, RC RIJEKA, PODRUŽNICA PULA, PULA, OIB 85821130368, F. Kurelca 8,51000 Rijeka</item>
      <item>BLANKO d.o.o. PULA, OIB 29937565598, Flanatička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29937565598</item>
    </izvorni_sadrzaj>
    <derivirana_varijabla naziv="DomainObject.Predmet.SudioniciListNazivOIB_1">
      <item>, OIB 85821130368</item>
      <item>, OIB 29937565598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2018.</izvorni_sadrzaj>
    <derivirana_varijabla naziv="DomainObject.Predmet.DatumZadnjeOdrzaneSudskeRadnje_1">3. rujna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St-122/2018-9</izvorni_sadrzaj>
    <derivirana_varijabla naziv="DomainObject.PredzadnjaOdlukaIzPredmeta.Oznaka_1">St-122/2018-9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833</properties:Words>
  <properties:Characters>4390</properties:Characters>
  <properties:Lines>97</properties:Lines>
  <properties:Paragraphs>37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2018-06-20T12:04:00Z</dcterms:created>
  <dc:creator>Jasmina Matika</dc:creator>
  <cp:lastModifiedBy>Jasmina Matika</cp:lastModifiedBy>
  <dcterms:modified xmlns:xsi="http://www.w3.org/2001/XMLSchema-instance" xsi:type="dcterms:W3CDTF">2018-11-06T07:24:00Z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(St-122-18 - RJEŠENJE - OTVARANJE I ZAKLJUČENJE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