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c242" w14:paraId="5e2c24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C4562">
        <w:t>3110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4C4562">
        <w:t>BIOLIFE CENTAR j.d.o.o. za usluge</w:t>
      </w:r>
      <w:r w:rsidR="008E2687">
        <w:t>, Mirkovec</w:t>
      </w:r>
      <w:r w:rsidR="00F7241A">
        <w:t>,</w:t>
      </w:r>
      <w:r w:rsidR="008E2687">
        <w:t xml:space="preserve"> Mirkovec 24 D,</w:t>
      </w:r>
      <w:r w:rsidR="00F7241A">
        <w:t xml:space="preserve"> OIB: </w:t>
      </w:r>
      <w:r w:rsidR="008E2687">
        <w:t>87047344862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E2687">
        <w:t>34.861,19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C4562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8E2687"/>
    <w:rsid w:val="008F632F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3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3110</izvorni_sadrzaj>
    <derivirana_varijabla naziv="DomainObject.Predmet.Broj_1">3110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St-3110/2018</izvorni_sadrzaj>
    <derivirana_varijabla naziv="DomainObject.Predmet.OznakaBroj_1">St-3110/2018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BIOLIFE CENTAR jednostavno društvo s ograničenom odgovornošću za usluge</izvorni_sadrzaj>
    <derivirana_varijabla naziv="DomainObject.Predmet.ProtustrankaFormated_1">  BIOLIFE CENTAR jednostavno društvo s ograničenom odgovornošću za usluge</derivirana_varijabla>
  </DomainObject.Predmet.ProtustrankaFormated>
  <DomainObject.Predmet.ProtustrankaFormatedOIB>
    <izvorni_sadrzaj>  BIOLIFE CENTAR jednostavno društvo s ograničenom odgovornošću za usluge, OIB 87047344862</izvorni_sadrzaj>
    <derivirana_varijabla naziv="DomainObject.Predmet.ProtustrankaFormatedOIB_1">  BIOLIFE CENTAR jednostavno društvo s ograničenom odgovornošću za usluge, OIB 87047344862</derivirana_varijabla>
  </DomainObject.Predmet.ProtustrankaFormatedOIB>
  <DomainObject.Predmet.ProtustrankaFormatedWithAdress>
    <izvorni_sadrzaj> BIOLIFE CENTAR jednostavno društvo s ograničenom odgovornošću za usluge, Mirkovec 24 D, 49223 Mirkovec</izvorni_sadrzaj>
    <derivirana_varijabla naziv="DomainObject.Predmet.ProtustrankaFormatedWithAdress_1"> BIOLIFE CENTAR jednostavno društvo s ograničenom odgovornošću za usluge, Mirkovec 24 D, 49223 Mirkovec</derivirana_varijabla>
  </DomainObject.Predmet.ProtustrankaFormatedWithAdress>
  <DomainObject.Predmet.ProtustrankaFormatedWithAdressOIB>
    <izvorni_sadrzaj> BIOLIFE CENTAR jednostavno društvo s ograničenom odgovornošću za usluge, OIB 87047344862, Mirkovec 24 D, 49223 Mirkovec</izvorni_sadrzaj>
    <derivirana_varijabla naziv="DomainObject.Predmet.ProtustrankaFormatedWithAdressOIB_1"> BIOLIFE CENTAR jednostavno društvo s ograničenom odgovornošću za usluge, OIB 87047344862, Mirkovec 24 D, 49223 Mirkovec</derivirana_varijabla>
  </DomainObject.Predmet.ProtustrankaFormatedWithAdressOIB>
  <DomainObject.Predmet.ProtustrankaWithAdress>
    <izvorni_sadrzaj>BIOLIFE CENTAR jednostavno društvo s ograničenom odgovornošću za usluge Mirkovec 24 D, 49223 Mirkovec</izvorni_sadrzaj>
    <derivirana_varijabla naziv="DomainObject.Predmet.ProtustrankaWithAdress_1">BIOLIFE CENTAR jednostavno društvo s ograničenom odgovornošću za usluge Mirkovec 24 D, 49223 Mirkovec</derivirana_varijabla>
  </DomainObject.Predmet.ProtustrankaWithAdress>
  <DomainObject.Predmet.ProtustrankaWithAdressOIB>
    <izvorni_sadrzaj>BIOLIFE CENTAR jednostavno društvo s ograničenom odgovornošću za usluge, OIB 87047344862, Mirkovec 24 D, 49223 Mirkovec</izvorni_sadrzaj>
    <derivirana_varijabla naziv="DomainObject.Predmet.ProtustrankaWithAdressOIB_1">BIOLIFE CENTAR jednostavno društvo s ograničenom odgovornošću za usluge, OIB 87047344862, Mirkovec 24 D, 49223 Mirkovec</derivirana_varijabla>
  </DomainObject.Predmet.ProtustrankaWithAdressOIB>
  <DomainObject.Predmet.ProtustrankaNazivFormated>
    <izvorni_sadrzaj>BIOLIFE CENTAR jednostavno društvo s ograničenom odgovornošću za usluge</izvorni_sadrzaj>
    <derivirana_varijabla naziv="DomainObject.Predmet.ProtustrankaNazivFormated_1">BIOLIFE CENTAR jednostavno društvo s ograničenom odgovornošću za usluge</derivirana_varijabla>
  </DomainObject.Predmet.ProtustrankaNazivFormated>
  <DomainObject.Predmet.ProtustrankaNazivFormatedOIB>
    <izvorni_sadrzaj>BIOLIFE CENTAR jednostavno društvo s ograničenom odgovornošću za usluge, OIB 87047344862</izvorni_sadrzaj>
    <derivirana_varijabla naziv="DomainObject.Predmet.ProtustrankaNazivFormatedOIB_1">BIOLIFE CENTAR jednostavno društvo s ograničenom odgovornošću za usluge, OIB 87047344862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BIOLIFE CENTAR jednostavno društvo s ograničenom odgovornošću za usluge</item>
    </izvorni_sadrzaj>
    <derivirana_varijabla naziv="DomainObject.Predmet.ProtuStrankaListFormated_1">
      <item>BIOLIFE CENTAR jednostavno društvo s ograničenom odgovornošću za usluge</item>
    </derivirana_varijabla>
  </DomainObject.Predmet.ProtuStrankaListFormated>
  <DomainObject.Predmet.ProtuStrankaListFormatedOIB>
    <izvorni_sadrzaj>
      <item>BIOLIFE CENTAR jednostavno društvo s ograničenom odgovornošću za usluge, OIB 87047344862</item>
    </izvorni_sadrzaj>
    <derivirana_varijabla naziv="DomainObject.Predmet.ProtuStrankaListFormatedOIB_1">
      <item>BIOLIFE CENTAR jednostavno društvo s ograničenom odgovornošću za usluge, OIB 87047344862</item>
    </derivirana_varijabla>
  </DomainObject.Predmet.ProtuStrankaListFormatedOIB>
  <DomainObject.Predmet.ProtuStrankaListFormatedWithAdress>
    <izvorni_sadrzaj>
      <item>BIOLIFE CENTAR jednostavno društvo s ograničenom odgovornošću za usluge, Mirkovec 24 D, 49223 Mirkovec</item>
    </izvorni_sadrzaj>
    <derivirana_varijabla naziv="DomainObject.Predmet.ProtuStrankaListFormatedWithAdress_1">
      <item>BIOLIFE CENTAR jednostavno društvo s ograničenom odgovornošću za usluge, Mirkovec 24 D, 49223 Mirkovec</item>
    </derivirana_varijabla>
  </DomainObject.Predmet.ProtuStrankaListFormatedWithAdress>
  <DomainObject.Predmet.ProtuStrankaListFormatedWithAdressOIB>
    <izvorni_sadrzaj>
      <item>BIOLIFE CENTAR jednostavno društvo s ograničenom odgovornošću za usluge, OIB 87047344862, Mirkovec 24 D, 49223 Mirkovec</item>
    </izvorni_sadrzaj>
    <derivirana_varijabla naziv="DomainObject.Predmet.ProtuStrankaListFormatedWithAdressOIB_1">
      <item>BIOLIFE CENTAR jednostavno društvo s ograničenom odgovornošću za usluge, OIB 87047344862, Mirkovec 24 D, 49223 Mirkovec</item>
    </derivirana_varijabla>
  </DomainObject.Predmet.ProtuStrankaListFormatedWithAdressOIB>
  <DomainObject.Predmet.ProtuStrankaListNazivFormated>
    <izvorni_sadrzaj>
      <item>BIOLIFE CENTAR jednostavno društvo s ograničenom odgovornošću za usluge</item>
    </izvorni_sadrzaj>
    <derivirana_varijabla naziv="DomainObject.Predmet.ProtuStrankaListNazivFormated_1">
      <item>BIOLIFE CENTAR jednostavno društvo s ograničenom odgovornošću za usluge</item>
    </derivirana_varijabla>
  </DomainObject.Predmet.ProtuStrankaListNazivFormated>
  <DomainObject.Predmet.ProtuStrankaListNazivFormatedOIB>
    <izvorni_sadrzaj>
      <item>BIOLIFE CENTAR jednostavno društvo s ograničenom odgovornošću za usluge, OIB 87047344862</item>
    </izvorni_sadrzaj>
    <derivirana_varijabla naziv="DomainObject.Predmet.ProtuStrankaListNazivFormatedOIB_1">
      <item>BIOLIFE CENTAR jednostavno društvo s ograničenom odgovornošću za usluge, OIB 87047344862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BIOLIFE CENTAR jednostavno društvo s ograničenom odgovornošću za usluge</izvorni_sadrzaj>
    <derivirana_varijabla naziv="DomainObject.Predmet.ProtustrankaIDrugi_1">BIOLIFE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BIOLIFE CENTAR jednostavno društvo s ograničenom odgovornošću za usluge, OIB 87047344862, Mirkovec 24 D, 49223 Mirkovec</izvorni_sadrzaj>
    <derivirana_varijabla naziv="DomainObject.Predmet.ProtustrankaIDrugiAdressOIB_1">BIOLIFE CENTAR jednostavno društvo s ograničenom odgovornošću za usluge, OIB 87047344862, Mirkovec 24 D, 49223 Mirkovec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BIOLIFE CENTAR jednostavno društvo s ograničenom odgovornošću za usluge</item>
    </izvorni_sadrzaj>
    <derivirana_varijabla naziv="DomainObject.Predmet.SudioniciListNaziv_1">
      <item>FINA Regionalni centar Zagreb</item>
      <item>BIOLIFE CENTAR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BIOLIFE CENTAR jednostavno društvo s ograničenom odgovornošću za usluge, OIB 87047344862, Mirkovec 24 D,49223 Mirkovec</item>
    </izvorni_sadrzaj>
    <derivirana_varijabla naziv="DomainObject.Predmet.SudioniciListAdressOIB_1">
      <item>FINA Regionalni centar Zagreb, OIB 85821130368, Trg svibanjskih žrtava 1995. 1,10000 Zagreb</item>
      <item>BIOLIFE CENTAR jednostavno društvo s ograničenom odgovornošću za usluge, OIB 87047344862, Mirkovec 24 D,49223 Mirkovec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87047344862</item>
    </izvorni_sadrzaj>
    <derivirana_varijabla naziv="DomainObject.Predmet.SudioniciListNazivOIB_1">
      <item>, OIB 85821130368</item>
      <item>, OIB 87047344862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50C0F-C167-4039-AA8D-8505F2A6A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1314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2019-03-01T11:48:00Z</dcterms:created>
  <dc:creator>ilukac</dc:creator>
  <cp:lastModifiedBy>Katarina Drndelić</cp:lastModifiedBy>
  <cp:lastPrinted>2019-03-01T11:48:00Z</cp:lastPrinted>
  <dcterms:modified xmlns:xsi="http://www.w3.org/2001/XMLSchema-instance" xsi:type="dcterms:W3CDTF">2019-03-01T11:49:00Z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