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feab" w14:paraId="48ffeab" w:rsidRDefault="00672242" w:rsidR="00672242">
      <w:pPr>
        <w15:collapsed w:val="false"/>
        <w:rPr>
          <w:lang w:val="hr-HR"/>
        </w:rPr>
      </w:pPr>
    </w:p>
    <w:p w:rsidRDefault="00B65F96" w:rsidP="00B65F96" w:rsidR="00B65F96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5F96" w:rsidP="00B65F96" w:rsidR="00B65F9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B65F96" w:rsidP="00B65F96" w:rsidR="00B65F9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B65F96" w:rsidP="00B65F96" w:rsidR="00B65F9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B65F96" w:rsidP="00B65F96" w:rsidR="00B65F96" w:rsidRPr="00AA64A9">
      <w:pPr>
        <w:ind w:hanging="2880" w:left="2880"/>
        <w:jc w:val="center"/>
      </w:pPr>
    </w:p>
    <w:p w:rsidRDefault="00B65F96" w:rsidP="00B65F96" w:rsidR="00B65F96">
      <w:pPr>
        <w:jc w:val="center"/>
        <w:rPr>
          <w:rFonts w:eastAsia="MS Mincho"/>
        </w:rPr>
      </w:pPr>
    </w:p>
    <w:p w:rsidRDefault="00B65F96" w:rsidP="00B65F96" w:rsidR="00B65F96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E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P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U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B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L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I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>
        <w:rPr>
          <w:rFonts w:eastAsia="MS Mincho"/>
        </w:rPr>
        <w:t xml:space="preserve"> 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H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V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T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S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</w:p>
    <w:p w:rsidRDefault="00B65F96" w:rsidP="00B65F96" w:rsidR="00B65F96">
      <w:pPr>
        <w:jc w:val="center"/>
        <w:rPr>
          <w:rFonts w:eastAsia="MS Mincho"/>
        </w:rPr>
      </w:pPr>
    </w:p>
    <w:p w:rsidRDefault="0032083E" w:rsidP="0032083E" w:rsidR="0032083E" w:rsidRPr="00424513">
      <w:pPr>
        <w:jc w:val="center"/>
        <w:rPr>
          <w:rFonts w:eastAsia="MS Mincho"/>
        </w:rPr>
      </w:pPr>
      <w:r w:rsidRPr="00424513">
        <w:rPr>
          <w:rFonts w:eastAsia="MS Mincho"/>
        </w:rPr>
        <w:t>R J E Š E N J E</w:t>
      </w:r>
    </w:p>
    <w:p w:rsidRDefault="0032083E" w:rsidP="0032083E" w:rsidR="0032083E">
      <w:pPr>
        <w:jc w:val="both"/>
        <w:rPr>
          <w:rFonts w:eastAsia="MS Mincho"/>
        </w:rPr>
      </w:pPr>
      <w:r w:rsidRPr="00424513">
        <w:rPr>
          <w:rFonts w:eastAsia="MS Mincho"/>
        </w:rPr>
        <w:t xml:space="preserve"> </w:t>
      </w:r>
    </w:p>
    <w:p w:rsidRDefault="00863A1D" w:rsidP="0032083E" w:rsidR="00863A1D" w:rsidRPr="00424513">
      <w:pPr>
        <w:jc w:val="both"/>
        <w:rPr>
          <w:rFonts w:eastAsia="MS Mincho"/>
        </w:rPr>
      </w:pPr>
    </w:p>
    <w:p w:rsidRDefault="0032083E" w:rsidP="00E37055" w:rsidR="0032083E" w:rsidRPr="00424513">
      <w:pPr>
        <w:jc w:val="both"/>
        <w:rPr>
          <w:rFonts w:eastAsia="MS Mincho"/>
        </w:rPr>
      </w:pPr>
      <w:r w:rsidRPr="00424513">
        <w:rPr>
          <w:rFonts w:eastAsia="MS Mincho"/>
        </w:rPr>
        <w:tab/>
      </w:r>
      <w:r w:rsidR="00B62FB9" w:rsidRPr="00B62FB9">
        <w:t xml:space="preserve">Trgovački sud u Rijeci po Liljani Ugrin stečajnom sucu u predmetu provođenja stečajnog postupka nad dužnikom VANTIM društvo s ograničenom odgovornošću za građevinarstvo, usluge i trgovinu u stečaju Poreč, Mate Vlašića 26/47 </w:t>
      </w:r>
      <w:proofErr w:type="gramStart"/>
      <w:r w:rsidR="00B62FB9" w:rsidRPr="00B62FB9">
        <w:t>( MBS</w:t>
      </w:r>
      <w:proofErr w:type="gramEnd"/>
      <w:r w:rsidR="00B62FB9" w:rsidRPr="00B62FB9">
        <w:t>: 040182031 – OIB: 51421010470 )</w:t>
      </w:r>
      <w:r w:rsidR="00B62FB9">
        <w:t xml:space="preserve"> </w:t>
      </w:r>
      <w:r w:rsidR="00A4364A" w:rsidRPr="00A4364A">
        <w:t xml:space="preserve">dana </w:t>
      </w:r>
      <w:r w:rsidR="00A4364A">
        <w:t>25</w:t>
      </w:r>
      <w:r w:rsidR="00A4364A" w:rsidRPr="00A4364A">
        <w:t xml:space="preserve">. </w:t>
      </w:r>
      <w:proofErr w:type="gramStart"/>
      <w:r w:rsidR="00A4364A" w:rsidRPr="00A4364A">
        <w:t>s</w:t>
      </w:r>
      <w:r w:rsidR="00B62FB9">
        <w:t>vibnja</w:t>
      </w:r>
      <w:proofErr w:type="gramEnd"/>
      <w:r w:rsidR="00B62FB9">
        <w:t xml:space="preserve"> </w:t>
      </w:r>
      <w:r w:rsidR="00A4364A" w:rsidRPr="00A4364A">
        <w:t>201</w:t>
      </w:r>
      <w:r w:rsidR="00B62FB9">
        <w:t>7</w:t>
      </w:r>
      <w:r w:rsidR="00A4364A" w:rsidRPr="00A4364A">
        <w:t>.</w:t>
      </w:r>
      <w:r w:rsidR="00A4364A">
        <w:t xml:space="preserve"> </w:t>
      </w:r>
      <w:proofErr w:type="gramStart"/>
      <w:r w:rsidR="00B65F96" w:rsidRPr="00B65F96">
        <w:t>u</w:t>
      </w:r>
      <w:proofErr w:type="gramEnd"/>
      <w:r w:rsidR="00B65F96" w:rsidRPr="00B65F96">
        <w:t xml:space="preserve"> prisutnosti </w:t>
      </w:r>
      <w:r w:rsidR="00DF1C58">
        <w:t>punomoćnika</w:t>
      </w:r>
      <w:r w:rsidR="00A4364A">
        <w:t xml:space="preserve"> </w:t>
      </w:r>
      <w:r w:rsidR="00B65F96">
        <w:t>razlučn</w:t>
      </w:r>
      <w:r w:rsidR="00BA495F">
        <w:t xml:space="preserve">ih vjerovnika </w:t>
      </w:r>
      <w:r w:rsidR="00A4364A">
        <w:t xml:space="preserve">i stečajnog </w:t>
      </w:r>
      <w:r w:rsidR="00BA495F">
        <w:t xml:space="preserve">upravitelja </w:t>
      </w:r>
      <w:r w:rsidR="00B65F96">
        <w:t xml:space="preserve"> </w:t>
      </w:r>
      <w:r w:rsidRPr="00424513">
        <w:rPr>
          <w:rFonts w:eastAsia="MS Mincho"/>
        </w:rPr>
        <w:t xml:space="preserve"> </w:t>
      </w:r>
    </w:p>
    <w:p w:rsidRDefault="0032083E" w:rsidP="0032083E" w:rsidR="0032083E">
      <w:pPr>
        <w:jc w:val="both"/>
        <w:rPr>
          <w:rFonts w:eastAsia="MS Mincho"/>
        </w:rPr>
      </w:pPr>
      <w:r w:rsidRPr="00424513">
        <w:rPr>
          <w:rFonts w:eastAsia="MS Mincho"/>
        </w:rPr>
        <w:t xml:space="preserve">  </w:t>
      </w:r>
    </w:p>
    <w:p w:rsidRDefault="00863A1D" w:rsidP="0032083E" w:rsidR="00863A1D" w:rsidRPr="00424513">
      <w:pPr>
        <w:jc w:val="both"/>
        <w:rPr>
          <w:rFonts w:eastAsia="MS Mincho"/>
        </w:rPr>
      </w:pPr>
    </w:p>
    <w:p w:rsidRDefault="0032083E" w:rsidP="0032083E" w:rsidR="0032083E" w:rsidRPr="00424513">
      <w:pPr>
        <w:jc w:val="center"/>
        <w:rPr>
          <w:rFonts w:eastAsia="MS Mincho"/>
        </w:rPr>
      </w:pPr>
      <w:proofErr w:type="gramStart"/>
      <w:r w:rsidRPr="00424513">
        <w:rPr>
          <w:rFonts w:eastAsia="MS Mincho"/>
        </w:rPr>
        <w:t>r</w:t>
      </w:r>
      <w:proofErr w:type="gramEnd"/>
      <w:r w:rsidRPr="00424513">
        <w:rPr>
          <w:rFonts w:eastAsia="MS Mincho"/>
        </w:rPr>
        <w:t xml:space="preserve"> i j e š i o   </w:t>
      </w:r>
      <w:r w:rsidR="00E37055" w:rsidRPr="00424513">
        <w:rPr>
          <w:rFonts w:eastAsia="MS Mincho"/>
        </w:rPr>
        <w:t xml:space="preserve"> </w:t>
      </w:r>
      <w:r w:rsidRPr="00424513">
        <w:rPr>
          <w:rFonts w:eastAsia="MS Mincho"/>
        </w:rPr>
        <w:t>j e</w:t>
      </w:r>
    </w:p>
    <w:p w:rsidRDefault="001E7FF7" w:rsidP="001E7FF7" w:rsidR="001E7FF7" w:rsidRPr="00424513">
      <w:pPr>
        <w:jc w:val="both"/>
        <w:rPr>
          <w:lang w:val="hr-HR"/>
        </w:rPr>
      </w:pPr>
    </w:p>
    <w:p w:rsidRDefault="001E7FF7" w:rsidP="00BB3F30" w:rsidR="001E7FF7" w:rsidRPr="0042451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70F0B" w:rsidP="00A4364A" w:rsidR="00433084" w:rsidRPr="00B62FB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B62FB9">
        <w:rPr>
          <w:rFonts w:cs="Times New Roman" w:hAnsi="Times New Roman" w:ascii="Times New Roman"/>
          <w:sz w:val="24"/>
          <w:szCs w:val="24"/>
        </w:rPr>
        <w:t>I.</w:t>
      </w:r>
      <w:r w:rsidRPr="00B62FB9">
        <w:rPr>
          <w:rFonts w:cs="Times New Roman" w:hAnsi="Times New Roman" w:ascii="Times New Roman"/>
          <w:sz w:val="24"/>
          <w:szCs w:val="24"/>
        </w:rPr>
        <w:tab/>
      </w:r>
      <w:r w:rsidR="0032083E" w:rsidRPr="00B62FB9">
        <w:rPr>
          <w:rFonts w:cs="Times New Roman" w:hAnsi="Times New Roman" w:ascii="Times New Roman"/>
          <w:sz w:val="24"/>
          <w:szCs w:val="24"/>
        </w:rPr>
        <w:t xml:space="preserve">Iz </w:t>
      </w:r>
      <w:r w:rsidR="00A4364A" w:rsidRPr="00B62FB9">
        <w:rPr>
          <w:rFonts w:cs="Times New Roman" w:hAnsi="Times New Roman" w:ascii="Times New Roman"/>
          <w:sz w:val="24"/>
          <w:szCs w:val="24"/>
        </w:rPr>
        <w:t xml:space="preserve">kupovnine u iznosu od </w:t>
      </w:r>
      <w:r w:rsidR="00B62FB9" w:rsidRPr="00B62FB9">
        <w:rPr>
          <w:rFonts w:cs="Times New Roman" w:hAnsi="Times New Roman" w:ascii="Times New Roman"/>
          <w:sz w:val="24"/>
          <w:szCs w:val="24"/>
        </w:rPr>
        <w:t xml:space="preserve">844.500,00 kn koju je položio kupac u postupku prodaje nekretnine stečajnog dužnika upisane u zemljišnim knjigama Općinskog suda u Puli-Pola Zemljišno knjižni odjel Poreč u z.k.ul.br. 4723 K.O. Poreč na k.č. br. 4027/4 (u naravi poslovna građevina),  19. Suvlasnički dio: 120/3831 ETAŽNO VLASNIŠTVO  (E  19) </w:t>
      </w:r>
      <w:r w:rsidR="00BE6CE6" w:rsidRPr="00B62FB9">
        <w:rPr>
          <w:rFonts w:cs="Times New Roman" w:hAnsi="Times New Roman" w:ascii="Times New Roman"/>
          <w:sz w:val="24"/>
          <w:szCs w:val="24"/>
        </w:rPr>
        <w:t xml:space="preserve"> </w:t>
      </w:r>
      <w:r w:rsidR="00433084" w:rsidRPr="00B62FB9">
        <w:rPr>
          <w:rFonts w:cs="Times New Roman" w:hAnsi="Times New Roman" w:ascii="Times New Roman"/>
          <w:sz w:val="24"/>
          <w:szCs w:val="24"/>
        </w:rPr>
        <w:t>namiruju se</w:t>
      </w:r>
      <w:r w:rsidR="00331E7E" w:rsidRPr="00B62FB9">
        <w:rPr>
          <w:rFonts w:cs="Times New Roman" w:hAnsi="Times New Roman" w:ascii="Times New Roman"/>
          <w:sz w:val="24"/>
          <w:szCs w:val="24"/>
        </w:rPr>
        <w:t xml:space="preserve">, kako slijedi: </w:t>
      </w:r>
      <w:r w:rsidR="00433084" w:rsidRPr="00B62FB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33084" w:rsidP="00A4364A" w:rsidR="00433084" w:rsidRPr="00B62FB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33084" w:rsidP="00A4364A" w:rsidR="00BF2DEE" w:rsidRPr="00B62FB9">
      <w:pPr>
        <w:jc w:val="both"/>
      </w:pPr>
      <w:r w:rsidRPr="00B62FB9">
        <w:rPr>
          <w:noProof/>
        </w:rPr>
        <w:t>1.</w:t>
      </w:r>
      <w:r w:rsidRPr="00B62FB9">
        <w:rPr>
          <w:noProof/>
        </w:rPr>
        <w:tab/>
        <w:t>stečajna mas</w:t>
      </w:r>
      <w:r w:rsidR="00BF2DEE" w:rsidRPr="00B62FB9">
        <w:rPr>
          <w:noProof/>
        </w:rPr>
        <w:t>a</w:t>
      </w:r>
      <w:r w:rsidRPr="00B62FB9">
        <w:rPr>
          <w:noProof/>
        </w:rPr>
        <w:t xml:space="preserve"> </w:t>
      </w:r>
      <w:r w:rsidR="00B62FB9" w:rsidRPr="00B62FB9">
        <w:t xml:space="preserve">VANTIM d.o.o. u stečaju Poreč, Mate Vlašića 26/47 </w:t>
      </w:r>
      <w:proofErr w:type="gramStart"/>
      <w:r w:rsidR="00B62FB9" w:rsidRPr="00B62FB9">
        <w:t>( OIB</w:t>
      </w:r>
      <w:proofErr w:type="gramEnd"/>
      <w:r w:rsidR="00B62FB9" w:rsidRPr="00B62FB9">
        <w:t>: 51421010470 )</w:t>
      </w:r>
      <w:r w:rsidR="00A4364A" w:rsidRPr="00B62FB9">
        <w:t xml:space="preserve"> </w:t>
      </w:r>
      <w:r w:rsidRPr="00B62FB9">
        <w:rPr>
          <w:noProof/>
        </w:rPr>
        <w:t xml:space="preserve">iznosom od </w:t>
      </w:r>
      <w:r w:rsidR="00B62FB9" w:rsidRPr="00B62FB9">
        <w:t>138.150,25</w:t>
      </w:r>
      <w:r w:rsidR="00BF2DEE" w:rsidRPr="00B62FB9">
        <w:t xml:space="preserve"> kn</w:t>
      </w:r>
      <w:r w:rsidR="00160D5C">
        <w:t xml:space="preserve"> na IBAN: HR 1923400091190023338, </w:t>
      </w:r>
    </w:p>
    <w:p w:rsidRDefault="00433084" w:rsidP="00A4364A" w:rsidR="00433084" w:rsidRPr="00B62FB9">
      <w:pPr>
        <w:jc w:val="both"/>
        <w:rPr>
          <w:noProof/>
        </w:rPr>
      </w:pPr>
      <w:r w:rsidRPr="00B62FB9">
        <w:rPr>
          <w:noProof/>
        </w:rPr>
        <w:t xml:space="preserve">                                                                                          </w:t>
      </w:r>
    </w:p>
    <w:p w:rsidRDefault="00433084" w:rsidP="00A4364A" w:rsidR="00BF2DEE" w:rsidRPr="00B62FB9">
      <w:pPr>
        <w:jc w:val="both"/>
        <w:rPr>
          <w:noProof/>
        </w:rPr>
      </w:pPr>
      <w:r w:rsidRPr="00B62FB9">
        <w:rPr>
          <w:noProof/>
        </w:rPr>
        <w:t>2.</w:t>
      </w:r>
      <w:r w:rsidRPr="00B62FB9">
        <w:rPr>
          <w:noProof/>
        </w:rPr>
        <w:tab/>
        <w:t>razlučn</w:t>
      </w:r>
      <w:r w:rsidR="001E57AE" w:rsidRPr="00B62FB9">
        <w:rPr>
          <w:noProof/>
        </w:rPr>
        <w:t>i</w:t>
      </w:r>
      <w:r w:rsidRPr="00B62FB9">
        <w:rPr>
          <w:noProof/>
        </w:rPr>
        <w:t xml:space="preserve"> vjerovnik </w:t>
      </w:r>
      <w:r w:rsidR="00B62FB9" w:rsidRPr="00B62FB9">
        <w:rPr>
          <w:bCs/>
        </w:rPr>
        <w:t xml:space="preserve">Privredna banka Zagreb d.d. Zagreb, </w:t>
      </w:r>
      <w:r w:rsidR="00B62FB9" w:rsidRPr="00B62FB9">
        <w:t>Radnička cesta 50</w:t>
      </w:r>
      <w:r w:rsidR="00B62FB9" w:rsidRPr="00B62FB9">
        <w:rPr>
          <w:bCs/>
        </w:rPr>
        <w:t xml:space="preserve"> </w:t>
      </w:r>
      <w:r w:rsidR="00A4364A" w:rsidRPr="00B62FB9">
        <w:rPr>
          <w:bCs/>
        </w:rPr>
        <w:t xml:space="preserve"> </w:t>
      </w:r>
      <w:r w:rsidRPr="00B62FB9">
        <w:rPr>
          <w:noProof/>
        </w:rPr>
        <w:t>(</w:t>
      </w:r>
      <w:r w:rsidR="00BF2DEE" w:rsidRPr="00B62FB9">
        <w:rPr>
          <w:noProof/>
        </w:rPr>
        <w:t xml:space="preserve"> </w:t>
      </w:r>
      <w:r w:rsidRPr="00B62FB9">
        <w:rPr>
          <w:noProof/>
        </w:rPr>
        <w:t xml:space="preserve">OIB </w:t>
      </w:r>
      <w:r w:rsidR="00B62FB9" w:rsidRPr="00B62FB9">
        <w:t>02535697732</w:t>
      </w:r>
      <w:r w:rsidR="00BF2DEE" w:rsidRPr="00B62FB9">
        <w:t xml:space="preserve"> </w:t>
      </w:r>
      <w:r w:rsidRPr="00B62FB9">
        <w:rPr>
          <w:noProof/>
        </w:rPr>
        <w:t xml:space="preserve">) iznosom od </w:t>
      </w:r>
      <w:r w:rsidR="00B62FB9" w:rsidRPr="00B62FB9">
        <w:rPr>
          <w:noProof/>
        </w:rPr>
        <w:t>706.349,75</w:t>
      </w:r>
      <w:r w:rsidR="00BF2DEE" w:rsidRPr="00B62FB9">
        <w:rPr>
          <w:noProof/>
        </w:rPr>
        <w:t xml:space="preserve"> </w:t>
      </w:r>
      <w:r w:rsidRPr="00B62FB9">
        <w:rPr>
          <w:noProof/>
        </w:rPr>
        <w:t>kn</w:t>
      </w:r>
      <w:r w:rsidR="00160D5C">
        <w:rPr>
          <w:noProof/>
        </w:rPr>
        <w:t xml:space="preserve"> na IBAN: HR 6423400091000000013 poziv na broj 05 2600013-400199.</w:t>
      </w:r>
      <w:r w:rsidR="00BF2DEE" w:rsidRPr="00B62FB9">
        <w:rPr>
          <w:noProof/>
        </w:rPr>
        <w:t xml:space="preserve"> </w:t>
      </w:r>
    </w:p>
    <w:p w:rsidRDefault="00DF1C58" w:rsidP="00A4364A" w:rsidR="00DF1C58">
      <w:pPr>
        <w:tabs>
          <w:tab w:pos="3744" w:val="left"/>
        </w:tabs>
        <w:jc w:val="center"/>
      </w:pPr>
    </w:p>
    <w:p w:rsidRDefault="0032083E" w:rsidP="00A4364A" w:rsidR="0032083E" w:rsidRPr="00424513">
      <w:pPr>
        <w:tabs>
          <w:tab w:pos="3744" w:val="left"/>
        </w:tabs>
        <w:jc w:val="center"/>
      </w:pPr>
      <w:r w:rsidRPr="00424513">
        <w:t>Obrazloženje</w:t>
      </w:r>
    </w:p>
    <w:p w:rsidRDefault="0046421C" w:rsidP="0032083E" w:rsidR="0046421C">
      <w:pPr>
        <w:jc w:val="center"/>
      </w:pPr>
    </w:p>
    <w:p w:rsidRDefault="00863A1D" w:rsidP="0032083E" w:rsidR="00863A1D" w:rsidRPr="00424513">
      <w:pPr>
        <w:jc w:val="center"/>
      </w:pPr>
    </w:p>
    <w:p w:rsidRDefault="0032083E" w:rsidP="001311C0" w:rsidR="00433084">
      <w:pPr>
        <w:jc w:val="both"/>
      </w:pPr>
      <w:r w:rsidRPr="00424513">
        <w:tab/>
      </w:r>
      <w:r w:rsidR="00AC1DD3">
        <w:t xml:space="preserve">Nakon što je kupac </w:t>
      </w:r>
      <w:r w:rsidR="00A4364A">
        <w:t xml:space="preserve">položio </w:t>
      </w:r>
      <w:r w:rsidR="00BF2DEE">
        <w:t>puni iznos kupovnin</w:t>
      </w:r>
      <w:r w:rsidR="00A4364A">
        <w:t>e</w:t>
      </w:r>
      <w:r w:rsidR="00BF2DEE">
        <w:t xml:space="preserve"> </w:t>
      </w:r>
      <w:proofErr w:type="gramStart"/>
      <w:r w:rsidR="0046421C">
        <w:t>od</w:t>
      </w:r>
      <w:proofErr w:type="gramEnd"/>
      <w:r w:rsidR="0046421C">
        <w:t xml:space="preserve"> </w:t>
      </w:r>
      <w:r w:rsidR="00B62FB9" w:rsidRPr="00B62FB9">
        <w:t xml:space="preserve">844.500,00 kn u postupku prodaje nekretnine stečajnog dužnika upisane u zemljišnim knjigama Općinskog suda u Puli-Pola Zemljišno knjižni odjel Poreč u z.k.ul.br. 4723 K.O. Poreč </w:t>
      </w:r>
      <w:proofErr w:type="gramStart"/>
      <w:r w:rsidR="00B62FB9" w:rsidRPr="00B62FB9">
        <w:t>na</w:t>
      </w:r>
      <w:proofErr w:type="gramEnd"/>
      <w:r w:rsidR="00B62FB9" w:rsidRPr="00B62FB9">
        <w:t xml:space="preserve"> k.č. br. 4027/4 19. Suvlasnički dio: 120/3831 </w:t>
      </w:r>
      <w:r w:rsidR="00160D5C" w:rsidRPr="00B62FB9">
        <w:t xml:space="preserve">etažno vlasništvo </w:t>
      </w:r>
      <w:r w:rsidR="00B62FB9" w:rsidRPr="00B62FB9">
        <w:t>(E</w:t>
      </w:r>
      <w:r w:rsidR="00160D5C">
        <w:t xml:space="preserve"> </w:t>
      </w:r>
      <w:r w:rsidR="00B62FB9" w:rsidRPr="00B62FB9">
        <w:t>19)</w:t>
      </w:r>
      <w:r w:rsidR="00160D5C">
        <w:t xml:space="preserve"> </w:t>
      </w:r>
      <w:r w:rsidR="001C718F">
        <w:t xml:space="preserve">zakazano </w:t>
      </w:r>
      <w:r w:rsidR="00AC1DD3">
        <w:t xml:space="preserve">je </w:t>
      </w:r>
      <w:r w:rsidR="0036066B" w:rsidRPr="00424513">
        <w:t xml:space="preserve">ročište </w:t>
      </w:r>
      <w:r w:rsidR="001311C0">
        <w:t xml:space="preserve">za diobu kupovnine </w:t>
      </w:r>
      <w:proofErr w:type="gramStart"/>
      <w:r w:rsidR="00303020">
        <w:t>na</w:t>
      </w:r>
      <w:proofErr w:type="gramEnd"/>
      <w:r w:rsidR="00303020">
        <w:t xml:space="preserve"> koje su </w:t>
      </w:r>
      <w:r w:rsidR="003013F6" w:rsidRPr="00424513">
        <w:t>pozvani stačajni upravitelj i razlučni vjerovni</w:t>
      </w:r>
      <w:r w:rsidR="00B62FB9">
        <w:t>ci</w:t>
      </w:r>
      <w:r w:rsidR="00433084">
        <w:t xml:space="preserve">. </w:t>
      </w:r>
    </w:p>
    <w:p w:rsidRDefault="00331E7E" w:rsidP="001311C0" w:rsidR="00AB49B3">
      <w:pPr>
        <w:ind w:firstLine="720"/>
        <w:jc w:val="both"/>
      </w:pPr>
      <w:r>
        <w:lastRenderedPageBreak/>
        <w:t>S</w:t>
      </w:r>
      <w:r w:rsidR="001C718F">
        <w:t>tečajn</w:t>
      </w:r>
      <w:r w:rsidR="00AB49B3">
        <w:t>a</w:t>
      </w:r>
      <w:r w:rsidR="001C718F">
        <w:t xml:space="preserve"> upravitelj</w:t>
      </w:r>
      <w:r w:rsidR="00AB49B3">
        <w:t xml:space="preserve">ica </w:t>
      </w:r>
      <w:r w:rsidR="001E57AE">
        <w:t xml:space="preserve">je </w:t>
      </w:r>
      <w:proofErr w:type="gramStart"/>
      <w:r>
        <w:t>dana</w:t>
      </w:r>
      <w:proofErr w:type="gramEnd"/>
      <w:r>
        <w:t xml:space="preserve"> 1</w:t>
      </w:r>
      <w:r w:rsidR="00B62FB9">
        <w:t>1</w:t>
      </w:r>
      <w:r>
        <w:t xml:space="preserve">. </w:t>
      </w:r>
      <w:proofErr w:type="gramStart"/>
      <w:r>
        <w:t>s</w:t>
      </w:r>
      <w:r w:rsidR="00B62FB9">
        <w:t>vibnja</w:t>
      </w:r>
      <w:proofErr w:type="gramEnd"/>
      <w:r w:rsidR="00B62FB9">
        <w:t xml:space="preserve"> 2</w:t>
      </w:r>
      <w:r>
        <w:t>01</w:t>
      </w:r>
      <w:r w:rsidR="00B62FB9">
        <w:t>7</w:t>
      </w:r>
      <w:r>
        <w:t xml:space="preserve">. </w:t>
      </w:r>
      <w:proofErr w:type="gramStart"/>
      <w:r w:rsidR="00BF2DEE">
        <w:t>podni</w:t>
      </w:r>
      <w:r w:rsidR="00AB49B3">
        <w:t>jela</w:t>
      </w:r>
      <w:proofErr w:type="gramEnd"/>
      <w:r w:rsidR="00AB49B3">
        <w:t xml:space="preserve"> </w:t>
      </w:r>
      <w:r w:rsidR="00360FF8">
        <w:t xml:space="preserve">obračun </w:t>
      </w:r>
      <w:r w:rsidR="00DF1C58" w:rsidRPr="00A0031B">
        <w:t>troškov</w:t>
      </w:r>
      <w:r w:rsidR="00DF1C58">
        <w:t>a</w:t>
      </w:r>
      <w:r w:rsidR="00DF1C58" w:rsidRPr="00A0031B">
        <w:t xml:space="preserve"> unovčenja prema pravilima iz članka 170. </w:t>
      </w:r>
      <w:r w:rsidR="00DF1C58">
        <w:t xml:space="preserve">Stečajnog zakona </w:t>
      </w:r>
      <w:r w:rsidR="00DF1C58" w:rsidRPr="008F589B">
        <w:t>(</w:t>
      </w:r>
      <w:r w:rsidR="00DF1C58" w:rsidRPr="00BA495F">
        <w:t>„Narodne novine</w:t>
      </w:r>
      <w:proofErr w:type="gramStart"/>
      <w:r w:rsidR="00DF1C58" w:rsidRPr="00BA495F">
        <w:t>“ broj</w:t>
      </w:r>
      <w:proofErr w:type="gramEnd"/>
      <w:r w:rsidR="00DF1C58" w:rsidRPr="00BA495F">
        <w:t xml:space="preserve"> 44/96, 29/99, 129/00, 123/03, 82/06, 116/10, 25/12, 133/12</w:t>
      </w:r>
      <w:r w:rsidR="00DF1C58">
        <w:t xml:space="preserve">, u daljnjem tekstu SZ ), </w:t>
      </w:r>
      <w:r w:rsidR="00AB49B3">
        <w:t xml:space="preserve">kojem je </w:t>
      </w:r>
      <w:r w:rsidR="00DF1C58">
        <w:t xml:space="preserve"> priloži</w:t>
      </w:r>
      <w:r w:rsidR="00AB49B3">
        <w:t>la</w:t>
      </w:r>
      <w:r w:rsidR="00DF1C58">
        <w:t xml:space="preserve"> dokumentaciju na osnovu koje p</w:t>
      </w:r>
      <w:r w:rsidR="00AB49B3">
        <w:t xml:space="preserve">redlaže </w:t>
      </w:r>
      <w:r w:rsidR="00DF1C58">
        <w:t>namirenje</w:t>
      </w:r>
      <w:r w:rsidR="00AB49B3">
        <w:t xml:space="preserve"> stečajne mase.</w:t>
      </w:r>
    </w:p>
    <w:p w:rsidRDefault="001311C0" w:rsidP="009145E8" w:rsidR="00A446B4">
      <w:pPr>
        <w:ind w:firstLine="708" w:right="43"/>
        <w:jc w:val="both"/>
      </w:pPr>
      <w:proofErr w:type="gramStart"/>
      <w:r>
        <w:t xml:space="preserve">Na ročištu </w:t>
      </w:r>
      <w:r w:rsidR="00AB49B3">
        <w:t>održanom 25.</w:t>
      </w:r>
      <w:proofErr w:type="gramEnd"/>
      <w:r w:rsidR="00AB49B3">
        <w:t xml:space="preserve"> </w:t>
      </w:r>
      <w:proofErr w:type="gramStart"/>
      <w:r w:rsidR="00AB49B3">
        <w:t>svibnja</w:t>
      </w:r>
      <w:proofErr w:type="gramEnd"/>
      <w:r w:rsidR="00AB49B3">
        <w:t xml:space="preserve"> 2017.  </w:t>
      </w:r>
      <w:proofErr w:type="gramStart"/>
      <w:r w:rsidR="00A446B4">
        <w:t>punomoćnici</w:t>
      </w:r>
      <w:proofErr w:type="gramEnd"/>
      <w:r w:rsidR="00A446B4">
        <w:t xml:space="preserve"> vjerovnika Privredne banka Zagreb d.d.</w:t>
      </w:r>
      <w:r w:rsidR="00160D5C">
        <w:t xml:space="preserve"> i</w:t>
      </w:r>
      <w:r w:rsidR="00A446B4">
        <w:t xml:space="preserve"> Republike Hrvatske, te razlučni vjerovnik Serđo Cvitan nisu imali </w:t>
      </w:r>
      <w:r w:rsidR="009A7C70">
        <w:t>prigovor</w:t>
      </w:r>
      <w:r w:rsidR="00AB49B3">
        <w:t>a</w:t>
      </w:r>
      <w:r w:rsidR="009A7C70">
        <w:t xml:space="preserve"> da se stečajna masa namiri </w:t>
      </w:r>
      <w:r w:rsidR="00A62427">
        <w:t>kako je to predloži</w:t>
      </w:r>
      <w:r w:rsidR="00AB49B3">
        <w:t>la stečajna upraviteljica.</w:t>
      </w:r>
    </w:p>
    <w:p w:rsidRDefault="00A446B4" w:rsidP="009145E8" w:rsidR="00AB49B3">
      <w:pPr>
        <w:ind w:firstLine="708" w:right="43"/>
        <w:jc w:val="both"/>
      </w:pPr>
      <w:r>
        <w:t>Punomoćnik razl</w:t>
      </w:r>
      <w:r w:rsidR="00AB49B3">
        <w:t>u</w:t>
      </w:r>
      <w:r>
        <w:t xml:space="preserve">čnog vjerovnika Privredne banke Zagreb </w:t>
      </w:r>
      <w:proofErr w:type="gramStart"/>
      <w:r>
        <w:t>d.d</w:t>
      </w:r>
      <w:proofErr w:type="gramEnd"/>
      <w:r>
        <w:t xml:space="preserve">. </w:t>
      </w:r>
      <w:r w:rsidR="00AB49B3">
        <w:t xml:space="preserve">je predao u spis Izvadak iz poslovnih knjiga od 8. </w:t>
      </w:r>
      <w:proofErr w:type="gramStart"/>
      <w:r w:rsidR="00AB49B3">
        <w:t>svibnja</w:t>
      </w:r>
      <w:proofErr w:type="gramEnd"/>
      <w:r w:rsidR="00AB49B3">
        <w:t xml:space="preserve"> 2017., te </w:t>
      </w:r>
      <w:r>
        <w:t>predložio da se ostalim sredstvima namiri taj razlučni vjerovnik</w:t>
      </w:r>
      <w:r w:rsidR="00AB49B3">
        <w:t>.</w:t>
      </w:r>
    </w:p>
    <w:p w:rsidRDefault="00AB49B3" w:rsidP="009145E8" w:rsidR="00447B75">
      <w:pPr>
        <w:ind w:firstLine="708" w:right="43"/>
        <w:jc w:val="both"/>
      </w:pPr>
      <w:r>
        <w:t>Nadalje je s</w:t>
      </w:r>
      <w:r w:rsidR="00447B75">
        <w:t xml:space="preserve">tečajna upraviteljica navela da je nesporno da </w:t>
      </w:r>
      <w:r>
        <w:t xml:space="preserve">razlučni vjerovnik Privredna banka Zagreb d.d. </w:t>
      </w:r>
      <w:r w:rsidR="00447B75">
        <w:t>ima osiguran glavni dug na iznos od 3.700.000</w:t>
      </w:r>
      <w:proofErr w:type="gramStart"/>
      <w:r w:rsidR="00447B75">
        <w:t>,00</w:t>
      </w:r>
      <w:proofErr w:type="gramEnd"/>
      <w:r w:rsidR="00447B75">
        <w:t xml:space="preserve"> kn, ali da se na </w:t>
      </w:r>
      <w:r>
        <w:t xml:space="preserve">dostavljeni </w:t>
      </w:r>
      <w:r w:rsidR="00447B75">
        <w:t>obračun kamata ne može očitovati.</w:t>
      </w:r>
    </w:p>
    <w:p w:rsidRDefault="00447B75" w:rsidP="00AC1DD3" w:rsidR="001E57AE">
      <w:pPr>
        <w:ind w:firstLine="720"/>
        <w:jc w:val="both"/>
      </w:pPr>
      <w:proofErr w:type="gramStart"/>
      <w:r>
        <w:t>T</w:t>
      </w:r>
      <w:r w:rsidR="001E57AE">
        <w:t>ijekom daljnjeg postupka izvršen je uvid u dokumentaciju koja priliježi spisu.</w:t>
      </w:r>
      <w:proofErr w:type="gramEnd"/>
    </w:p>
    <w:p w:rsidRDefault="00B10795" w:rsidP="00BA495F" w:rsidR="00BA495F" w:rsidRPr="00A0031B">
      <w:pPr>
        <w:pStyle w:val="Bezproreda"/>
        <w:ind w:firstLine="720"/>
        <w:jc w:val="both"/>
      </w:pPr>
      <w:proofErr w:type="gramStart"/>
      <w:r>
        <w:t>O</w:t>
      </w:r>
      <w:r w:rsidR="001E57AE">
        <w:t>d</w:t>
      </w:r>
      <w:r w:rsidR="008419D0">
        <w:t>r</w:t>
      </w:r>
      <w:r w:rsidR="001E57AE">
        <w:t xml:space="preserve">edbom članka </w:t>
      </w:r>
      <w:r w:rsidR="00447B75">
        <w:t>164</w:t>
      </w:r>
      <w:r w:rsidR="008F589B">
        <w:t>.</w:t>
      </w:r>
      <w:proofErr w:type="gramEnd"/>
      <w:r w:rsidR="008F589B">
        <w:t xml:space="preserve"> </w:t>
      </w:r>
      <w:proofErr w:type="gramStart"/>
      <w:r w:rsidR="008F589B">
        <w:t>stavak</w:t>
      </w:r>
      <w:proofErr w:type="gramEnd"/>
      <w:r w:rsidR="008F589B">
        <w:t xml:space="preserve"> 1. </w:t>
      </w:r>
      <w:r w:rsidRPr="008F589B">
        <w:t>Stečajnog zakona (</w:t>
      </w:r>
      <w:r w:rsidR="00BA495F" w:rsidRPr="00BA495F">
        <w:t>„Narodne novine</w:t>
      </w:r>
      <w:proofErr w:type="gramStart"/>
      <w:r w:rsidR="00BA495F" w:rsidRPr="00BA495F">
        <w:t>“ broj</w:t>
      </w:r>
      <w:proofErr w:type="gramEnd"/>
      <w:r w:rsidR="00BA495F" w:rsidRPr="00BA495F">
        <w:t xml:space="preserve"> 44/96, 29/99, 129/00, 123/03, 82/06, 116/10, 25/12, 133/12</w:t>
      </w:r>
      <w:r w:rsidR="00BA495F">
        <w:t>, u daljnjem tekstu SZ ) popisano je da će stečajni sudac n</w:t>
      </w:r>
      <w:r w:rsidR="00BA495F" w:rsidRPr="00A0031B">
        <w:t xml:space="preserve">akon što u stečajnom postupku unovči stvar ili pravo na kojemu postoji razlučno pravo upisano u javnoj knjizi, iz iznosa ostvarenog prodajom 1. </w:t>
      </w:r>
      <w:proofErr w:type="gramStart"/>
      <w:r w:rsidR="00BA495F" w:rsidRPr="00A0031B">
        <w:t>namiriti</w:t>
      </w:r>
      <w:proofErr w:type="gramEnd"/>
      <w:r w:rsidR="00BA495F" w:rsidRPr="00A0031B">
        <w:t xml:space="preserve"> troškove unovčenja obračunate prema pravilima iz članka 170. </w:t>
      </w:r>
      <w:proofErr w:type="gramStart"/>
      <w:r w:rsidR="00BA495F" w:rsidRPr="00A0031B">
        <w:t>ovoga</w:t>
      </w:r>
      <w:proofErr w:type="gramEnd"/>
      <w:r w:rsidR="00BA495F" w:rsidRPr="00A0031B">
        <w:t xml:space="preserve"> Zakona, 2. </w:t>
      </w:r>
      <w:proofErr w:type="gramStart"/>
      <w:r w:rsidR="00BA495F" w:rsidRPr="00A0031B">
        <w:t>namiriti</w:t>
      </w:r>
      <w:proofErr w:type="gramEnd"/>
      <w:r w:rsidR="00BA495F" w:rsidRPr="00A0031B">
        <w:t xml:space="preserve"> tražbine razlučnih vjerovnika prema redoslijedu predviđenom pravilima ovršnog postupka i 3. </w:t>
      </w:r>
      <w:proofErr w:type="gramStart"/>
      <w:r w:rsidR="00BA495F" w:rsidRPr="00A0031B">
        <w:t>preostali</w:t>
      </w:r>
      <w:proofErr w:type="gramEnd"/>
      <w:r w:rsidR="00BA495F" w:rsidRPr="00A0031B">
        <w:t xml:space="preserve"> iznos predati stečajnom upravitelju za namirenje stečajnih vjerovnika.</w:t>
      </w:r>
    </w:p>
    <w:p w:rsidRDefault="00160D5C" w:rsidP="00160D5C" w:rsidR="00160D5C" w:rsidRPr="00160D5C">
      <w:pPr>
        <w:ind w:firstLine="720"/>
        <w:jc w:val="both"/>
      </w:pPr>
      <w:proofErr w:type="gramStart"/>
      <w:r w:rsidRPr="00160D5C">
        <w:t>Odredbom članka 170.</w:t>
      </w:r>
      <w:proofErr w:type="gramEnd"/>
      <w:r w:rsidRPr="00160D5C">
        <w:t xml:space="preserve"> </w:t>
      </w:r>
      <w:proofErr w:type="gramStart"/>
      <w:r w:rsidRPr="00160D5C">
        <w:t>stavak</w:t>
      </w:r>
      <w:proofErr w:type="gramEnd"/>
      <w:r w:rsidRPr="00160D5C">
        <w:t xml:space="preserve"> </w:t>
      </w:r>
      <w:r w:rsidR="00AB49B3">
        <w:t>1</w:t>
      </w:r>
      <w:r w:rsidRPr="00160D5C">
        <w:t xml:space="preserve">. SZ propisano je da troškovi utvrđivanja tražbine, koji obuhvaćaju troškove utvrđivanja istovjetnosti predmeta i prava </w:t>
      </w:r>
      <w:proofErr w:type="gramStart"/>
      <w:r w:rsidRPr="00160D5C">
        <w:t>na</w:t>
      </w:r>
      <w:proofErr w:type="gramEnd"/>
      <w:r w:rsidRPr="00160D5C">
        <w:t xml:space="preserve"> tom predmetu, određuju se paušalno u iznosu od 5 posto od utrška</w:t>
      </w:r>
      <w:r>
        <w:t xml:space="preserve">, dok je u stavku 2. </w:t>
      </w:r>
      <w:proofErr w:type="gramStart"/>
      <w:r>
        <w:t>istog</w:t>
      </w:r>
      <w:proofErr w:type="gramEnd"/>
      <w:r>
        <w:t xml:space="preserve"> članka propisano da se tr</w:t>
      </w:r>
      <w:r w:rsidRPr="00160D5C">
        <w:t xml:space="preserve">oškovi unovčenja određuju paušalno u iznosu od 5 posto od utrška. Ako su stvarno nastali troškovi i ostale obveze stečajne mase znatno niži </w:t>
      </w:r>
      <w:proofErr w:type="gramStart"/>
      <w:r w:rsidRPr="00160D5C">
        <w:t>ili</w:t>
      </w:r>
      <w:proofErr w:type="gramEnd"/>
      <w:r w:rsidRPr="00160D5C">
        <w:t xml:space="preserve"> viši, odredit će se u stvarnoj visini. </w:t>
      </w:r>
      <w:proofErr w:type="gramStart"/>
      <w:r w:rsidRPr="00160D5C">
        <w:t>Ako je zbog unovčenja stečajna masa opterećena porezom, iznos toga poreza pridodaje se troškovima unovčenja.</w:t>
      </w:r>
      <w:proofErr w:type="gramEnd"/>
    </w:p>
    <w:p w:rsidRDefault="00160D5C" w:rsidP="00814126" w:rsidR="00EC7685">
      <w:pPr>
        <w:pStyle w:val="Bezproreda"/>
        <w:ind w:firstLine="720"/>
        <w:jc w:val="both"/>
      </w:pPr>
      <w:r>
        <w:t xml:space="preserve">Uvidom u spis utvrđeno je da </w:t>
      </w:r>
      <w:r w:rsidR="00EC7685">
        <w:t xml:space="preserve">se </w:t>
      </w:r>
      <w:proofErr w:type="gramStart"/>
      <w:r>
        <w:t>na</w:t>
      </w:r>
      <w:proofErr w:type="gramEnd"/>
      <w:r>
        <w:t xml:space="preserve"> osnovu navedene odredbe članka 170. </w:t>
      </w:r>
      <w:proofErr w:type="gramStart"/>
      <w:r>
        <w:t>stavak</w:t>
      </w:r>
      <w:proofErr w:type="gramEnd"/>
      <w:r>
        <w:t xml:space="preserve"> 1.</w:t>
      </w:r>
      <w:r w:rsidR="00AB711C">
        <w:t xml:space="preserve"> </w:t>
      </w:r>
      <w:proofErr w:type="gramStart"/>
      <w:r w:rsidR="00AB711C">
        <w:t>točka</w:t>
      </w:r>
      <w:proofErr w:type="gramEnd"/>
      <w:r w:rsidR="00AB711C">
        <w:t xml:space="preserve"> 1. </w:t>
      </w:r>
      <w:r>
        <w:t>S</w:t>
      </w:r>
      <w:r w:rsidR="00EC7685">
        <w:t xml:space="preserve">Z stečajna masa ima namiriti iznosom </w:t>
      </w:r>
      <w:proofErr w:type="gramStart"/>
      <w:r w:rsidR="00EC7685">
        <w:t>od</w:t>
      </w:r>
      <w:proofErr w:type="gramEnd"/>
      <w:r w:rsidR="00EC7685">
        <w:t xml:space="preserve"> 42.225,00 kn</w:t>
      </w:r>
      <w:r w:rsidR="00AB49B3">
        <w:t>,</w:t>
      </w:r>
      <w:r w:rsidR="00EC7685">
        <w:t xml:space="preserve"> koliko iznosi </w:t>
      </w:r>
      <w:r w:rsidR="00EC7685" w:rsidRPr="00160D5C">
        <w:t>5 posto od utrška</w:t>
      </w:r>
      <w:r w:rsidR="00EC7685">
        <w:t xml:space="preserve">, te na osnovu stavaka 2. istog članka iznosom od 95.925,25 kn, i to na ime troškova koji terete predmetnu nekretninu kako slijedi: iznos od 337,92 kn za utrošenu električnu energiju prema priloženim računima HEP-a ( list 656 do 664 spisa ), iznos od 4.176,00 kn za komunalnu naknadu prema priloženim računima Grada Poreča ( list 665 do 689 spisa ), </w:t>
      </w:r>
      <w:r w:rsidR="00EC7685" w:rsidRPr="00EC7685">
        <w:t xml:space="preserve"> </w:t>
      </w:r>
      <w:r w:rsidR="00EC7685">
        <w:t xml:space="preserve">iznos od 3.024,00 kn za uređenje voda prema priloženim računima Hrvatskih voda ( list 690 i 691 spisa ), </w:t>
      </w:r>
      <w:r w:rsidR="00EC7685" w:rsidRPr="00EC7685">
        <w:t xml:space="preserve"> </w:t>
      </w:r>
      <w:r w:rsidR="00EC7685">
        <w:t>iznos od 408,50 kn za utrošenu vodu prema priloženim računima Istarskog vodovoda d.o.o. ( list 6</w:t>
      </w:r>
      <w:r w:rsidR="00A25BC6">
        <w:t>92</w:t>
      </w:r>
      <w:r w:rsidR="00EC7685">
        <w:t xml:space="preserve"> do </w:t>
      </w:r>
      <w:r w:rsidR="00A25BC6">
        <w:t>714</w:t>
      </w:r>
      <w:r w:rsidR="00EC7685">
        <w:t xml:space="preserve"> spisa )</w:t>
      </w:r>
      <w:r w:rsidR="00A25BC6">
        <w:t>.</w:t>
      </w:r>
      <w:r w:rsidR="00814126">
        <w:t xml:space="preserve"> </w:t>
      </w:r>
      <w:r w:rsidR="00A25BC6">
        <w:t xml:space="preserve">Nadalje, kako od imovine dužnik ima samo tri nekretnine na kojima je upisano pravo odvojenog namirenja, </w:t>
      </w:r>
      <w:r w:rsidR="004E275B">
        <w:t xml:space="preserve">iz kupovnine se ima namiriti udio </w:t>
      </w:r>
      <w:r w:rsidR="00A25BC6">
        <w:t xml:space="preserve">ostalih obveza stečajne mase </w:t>
      </w:r>
      <w:r w:rsidR="00814126">
        <w:t xml:space="preserve">I troškovi stečajnog postupka </w:t>
      </w:r>
      <w:r w:rsidR="00A25BC6">
        <w:t>u 1/3 dijela</w:t>
      </w:r>
      <w:r w:rsidR="00814126">
        <w:t xml:space="preserve">, </w:t>
      </w:r>
      <w:r w:rsidR="00A25BC6">
        <w:t>i to</w:t>
      </w:r>
      <w:r w:rsidR="004E275B">
        <w:t>:</w:t>
      </w:r>
      <w:r w:rsidR="00A25BC6">
        <w:t xml:space="preserve"> na ime trošk</w:t>
      </w:r>
      <w:r w:rsidR="004E275B">
        <w:t>a</w:t>
      </w:r>
      <w:r w:rsidR="00A25BC6">
        <w:t xml:space="preserve"> osiguranja </w:t>
      </w:r>
      <w:r w:rsidR="00EC7685">
        <w:t xml:space="preserve">imovine </w:t>
      </w:r>
      <w:r w:rsidR="00A25BC6">
        <w:t>izn</w:t>
      </w:r>
      <w:r w:rsidR="004E275B">
        <w:t>o</w:t>
      </w:r>
      <w:r w:rsidR="00A25BC6">
        <w:t xml:space="preserve">s od </w:t>
      </w:r>
      <w:r w:rsidR="00EC7685">
        <w:t>1.491,15 kn</w:t>
      </w:r>
      <w:r w:rsidR="00A25BC6">
        <w:t xml:space="preserve"> prema računima Euroherca d.d. ( list 717 i 718 spisa )</w:t>
      </w:r>
      <w:r w:rsidR="00EC7685">
        <w:t>, troš</w:t>
      </w:r>
      <w:r w:rsidR="004E275B">
        <w:t>a</w:t>
      </w:r>
      <w:r w:rsidR="00EC7685">
        <w:t xml:space="preserve">k oglašavanja </w:t>
      </w:r>
      <w:r w:rsidR="004E275B">
        <w:t xml:space="preserve">prodaje </w:t>
      </w:r>
      <w:r w:rsidR="00EC7685">
        <w:t>u iznosu od 2.000</w:t>
      </w:r>
      <w:r w:rsidR="00A25BC6">
        <w:t>,</w:t>
      </w:r>
      <w:r w:rsidR="00EC7685">
        <w:t>00 kn</w:t>
      </w:r>
      <w:r w:rsidR="00A25BC6">
        <w:t xml:space="preserve"> prema računima Glas Istre novine d.o.o. i FIN</w:t>
      </w:r>
      <w:r w:rsidR="00187A5B">
        <w:t>A</w:t>
      </w:r>
      <w:r w:rsidR="00A25BC6">
        <w:t xml:space="preserve"> ( list 719 do 724 spisa )</w:t>
      </w:r>
      <w:r w:rsidR="00EC7685">
        <w:t>, troš</w:t>
      </w:r>
      <w:r w:rsidR="004E275B">
        <w:t>a</w:t>
      </w:r>
      <w:r w:rsidR="00EC7685">
        <w:t>k zaštite objekta u iznosu od 2.018,07 kn</w:t>
      </w:r>
      <w:r w:rsidR="004E275B">
        <w:t xml:space="preserve"> prema računima Sigurnost d.o.o. ( list 726 i 755 spisa )</w:t>
      </w:r>
      <w:r w:rsidR="00EC7685">
        <w:t xml:space="preserve">, troškovi telekomunikacija u iznosu od 1.157,14 kn </w:t>
      </w:r>
      <w:r w:rsidR="004E275B">
        <w:t xml:space="preserve">prema računima HT d.o.o. ( list 756 do 773 spisa ), </w:t>
      </w:r>
      <w:r w:rsidR="00EC7685">
        <w:t>troškovi knjigovodstvenih poslova 12.408,00 kn</w:t>
      </w:r>
      <w:r w:rsidR="004E275B">
        <w:t xml:space="preserve"> prema računima Božac i Božac d.o.o. ( list 774 do 796 spisa )</w:t>
      </w:r>
      <w:r w:rsidR="00EC7685">
        <w:t>, ostali</w:t>
      </w:r>
      <w:r w:rsidR="004E275B">
        <w:t xml:space="preserve"> manji  </w:t>
      </w:r>
      <w:r w:rsidR="00EC7685">
        <w:t>troškov</w:t>
      </w:r>
      <w:r w:rsidR="004E275B">
        <w:t>i</w:t>
      </w:r>
      <w:r w:rsidR="00EC7685">
        <w:t xml:space="preserve"> (pečat, fotokopiranje, poštarina i slično) u iznosu od 265,97 kn </w:t>
      </w:r>
      <w:r w:rsidR="004E275B">
        <w:t xml:space="preserve">prema priloženim računima ( list 797 do 823 spisa ), </w:t>
      </w:r>
      <w:r w:rsidR="00EC7685">
        <w:t>troškovi arhiviranja poslovne dokumentacije u iznosu od 2.233,44 kn</w:t>
      </w:r>
      <w:r w:rsidR="004E275B">
        <w:t xml:space="preserve">, stvarni troškovi stečajnog upravitelja u iznosu od </w:t>
      </w:r>
      <w:r w:rsidR="004E275B">
        <w:lastRenderedPageBreak/>
        <w:t>10.569,07 kn prema rješenjima koji priliježu spisu, te nagrade stečajno</w:t>
      </w:r>
      <w:r w:rsidR="00814126">
        <w:t xml:space="preserve">g </w:t>
      </w:r>
      <w:r w:rsidR="004E275B">
        <w:t>upravitelj</w:t>
      </w:r>
      <w:r w:rsidR="00814126">
        <w:t>a</w:t>
      </w:r>
      <w:r w:rsidR="004E275B">
        <w:t xml:space="preserve"> u iznosu od 55.836,00 kn prema Uredbi</w:t>
      </w:r>
      <w:r w:rsidR="00814126">
        <w:t xml:space="preserve"> o</w:t>
      </w:r>
      <w:r w:rsidR="00814126" w:rsidRPr="00814126">
        <w:rPr>
          <w:color w:val="000000"/>
        </w:rPr>
        <w:t xml:space="preserve"> kriterijima i načinu obračuna i plaćanja nagrade stečajnim upraviteljima</w:t>
      </w:r>
      <w:r w:rsidR="00814126">
        <w:rPr>
          <w:color w:val="000000"/>
        </w:rPr>
        <w:t xml:space="preserve"> (</w:t>
      </w:r>
      <w:r w:rsidR="00814126" w:rsidRPr="00814126">
        <w:rPr>
          <w:color w:val="000000"/>
        </w:rPr>
        <w:t>„Narodne novine“ broj 105/15)</w:t>
      </w:r>
      <w:r w:rsidR="00814126">
        <w:rPr>
          <w:color w:val="000000"/>
        </w:rPr>
        <w:t>.</w:t>
      </w:r>
    </w:p>
    <w:p w:rsidRDefault="00814126" w:rsidP="0046421C" w:rsidR="001E57AE">
      <w:pPr>
        <w:pStyle w:val="Bezproreda"/>
        <w:ind w:firstLine="720"/>
        <w:jc w:val="both"/>
      </w:pPr>
      <w:r>
        <w:t>Iz napri</w:t>
      </w:r>
      <w:r w:rsidR="00AB49B3">
        <w:t>j</w:t>
      </w:r>
      <w:r>
        <w:t>ed navedenog</w:t>
      </w:r>
      <w:r w:rsidR="00AB49B3">
        <w:t xml:space="preserve">, kako ni razlučni vjerovnici nisu imali prigovora da se stečajna masa namiri, kako je to predložila stečajna upraviteljica, iznosom </w:t>
      </w:r>
      <w:proofErr w:type="gramStart"/>
      <w:r w:rsidR="00AB49B3">
        <w:t>od  iznosom</w:t>
      </w:r>
      <w:proofErr w:type="gramEnd"/>
      <w:r w:rsidR="00AB49B3">
        <w:t xml:space="preserve"> od </w:t>
      </w:r>
      <w:r w:rsidR="00AB49B3" w:rsidRPr="00B62FB9">
        <w:t>138.150,25 kn</w:t>
      </w:r>
      <w:r w:rsidR="00AB49B3">
        <w:t xml:space="preserve"> </w:t>
      </w:r>
      <w:r>
        <w:t xml:space="preserve"> valjalo </w:t>
      </w:r>
      <w:r w:rsidR="00AB49B3">
        <w:t xml:space="preserve">je </w:t>
      </w:r>
      <w:r>
        <w:t xml:space="preserve">na osnovu </w:t>
      </w:r>
      <w:r w:rsidR="00FE72BC">
        <w:t>odreb</w:t>
      </w:r>
      <w:r>
        <w:t>e</w:t>
      </w:r>
      <w:r w:rsidR="00FE72BC">
        <w:t xml:space="preserve"> članka </w:t>
      </w:r>
      <w:r>
        <w:t>164</w:t>
      </w:r>
      <w:r w:rsidR="00FE72BC" w:rsidRPr="00FE72BC">
        <w:t>.</w:t>
      </w:r>
      <w:r>
        <w:t xml:space="preserve"> </w:t>
      </w:r>
      <w:proofErr w:type="gramStart"/>
      <w:r>
        <w:t>stavak</w:t>
      </w:r>
      <w:proofErr w:type="gramEnd"/>
      <w:r>
        <w:t xml:space="preserve"> 3.</w:t>
      </w:r>
      <w:r w:rsidR="00AB49B3">
        <w:t xml:space="preserve"> </w:t>
      </w:r>
      <w:proofErr w:type="gramStart"/>
      <w:r w:rsidR="00AB49B3">
        <w:t>točka</w:t>
      </w:r>
      <w:proofErr w:type="gramEnd"/>
      <w:r w:rsidR="00AB49B3">
        <w:t xml:space="preserve"> 1. </w:t>
      </w:r>
      <w:r w:rsidR="00FE72BC">
        <w:t>SZ</w:t>
      </w:r>
      <w:r>
        <w:t xml:space="preserve"> </w:t>
      </w:r>
      <w:r w:rsidR="0069158B">
        <w:rPr>
          <w:color w:val="000000"/>
          <w:lang w:eastAsia="hr-HR"/>
        </w:rPr>
        <w:t xml:space="preserve">odlučiti </w:t>
      </w:r>
      <w:r w:rsidR="001E57AE">
        <w:t xml:space="preserve">kao pod točkom I.1. </w:t>
      </w:r>
      <w:proofErr w:type="gramStart"/>
      <w:r w:rsidR="001E57AE">
        <w:t>izreke</w:t>
      </w:r>
      <w:proofErr w:type="gramEnd"/>
      <w:r w:rsidR="001E57AE">
        <w:t xml:space="preserve"> ovog rješenja.</w:t>
      </w:r>
    </w:p>
    <w:p w:rsidRDefault="001E57AE" w:rsidP="0046421C" w:rsidR="00685DEC" w:rsidRPr="0062592D">
      <w:pPr>
        <w:pStyle w:val="Bezproreda"/>
        <w:jc w:val="both"/>
      </w:pPr>
      <w:r>
        <w:tab/>
      </w:r>
      <w:r w:rsidR="00871EEB">
        <w:t xml:space="preserve">Nadalje je </w:t>
      </w:r>
      <w:r w:rsidR="00303020">
        <w:t xml:space="preserve">uvidom u spis </w:t>
      </w:r>
      <w:r w:rsidR="00871EEB">
        <w:t xml:space="preserve">utvrđeno </w:t>
      </w:r>
      <w:r>
        <w:t xml:space="preserve">da </w:t>
      </w:r>
      <w:r w:rsidR="00685DEC">
        <w:t>su</w:t>
      </w:r>
      <w:r w:rsidR="00FE72BC">
        <w:t xml:space="preserve"> </w:t>
      </w:r>
      <w:r>
        <w:t>nekretnin</w:t>
      </w:r>
      <w:r w:rsidR="00FE72BC">
        <w:t xml:space="preserve">i </w:t>
      </w:r>
      <w:r w:rsidR="00AB49B3">
        <w:t xml:space="preserve">pobliže opisanoj pod točkom I izreke ovog rješenja </w:t>
      </w:r>
      <w:r>
        <w:t xml:space="preserve">u zemljišnim knjigama </w:t>
      </w:r>
      <w:r w:rsidR="00A202F4" w:rsidRPr="0062592D">
        <w:t>bil</w:t>
      </w:r>
      <w:r w:rsidR="00685DEC" w:rsidRPr="0062592D">
        <w:t>a</w:t>
      </w:r>
      <w:r w:rsidR="00A202F4" w:rsidRPr="0062592D">
        <w:t xml:space="preserve"> </w:t>
      </w:r>
      <w:r w:rsidR="00685DEC" w:rsidRPr="0062592D">
        <w:rPr>
          <w:color w:val="000000"/>
        </w:rPr>
        <w:t xml:space="preserve">uknjižena razlučna prava </w:t>
      </w:r>
      <w:r w:rsidR="0062592D">
        <w:t>kako slijedi:</w:t>
      </w:r>
    </w:p>
    <w:p w:rsidRDefault="00AB49B3" w:rsidP="0046421C" w:rsidR="00685DEC" w:rsidRPr="0062592D">
      <w:pPr>
        <w:pStyle w:val="Bezproreda"/>
        <w:jc w:val="both"/>
      </w:pPr>
      <w:proofErr w:type="gramStart"/>
      <w:r>
        <w:rPr>
          <w:color w:val="000000"/>
        </w:rPr>
        <w:t>pod</w:t>
      </w:r>
      <w:proofErr w:type="gramEnd"/>
      <w:r>
        <w:rPr>
          <w:color w:val="000000"/>
        </w:rPr>
        <w:t xml:space="preserve"> </w:t>
      </w:r>
      <w:r w:rsidR="00685DEC" w:rsidRPr="0062592D">
        <w:rPr>
          <w:color w:val="000000"/>
        </w:rPr>
        <w:t>Z-4275/07 od 25.</w:t>
      </w:r>
      <w:r w:rsidR="00AB711C">
        <w:rPr>
          <w:color w:val="000000"/>
        </w:rPr>
        <w:t xml:space="preserve"> </w:t>
      </w:r>
      <w:proofErr w:type="gramStart"/>
      <w:r w:rsidR="00AB711C">
        <w:rPr>
          <w:color w:val="000000"/>
        </w:rPr>
        <w:t>srpnja</w:t>
      </w:r>
      <w:proofErr w:type="gramEnd"/>
      <w:r w:rsidR="00AB711C">
        <w:rPr>
          <w:color w:val="000000"/>
        </w:rPr>
        <w:t xml:space="preserve"> </w:t>
      </w:r>
      <w:r w:rsidR="00685DEC" w:rsidRPr="0062592D">
        <w:rPr>
          <w:color w:val="000000"/>
        </w:rPr>
        <w:t xml:space="preserve">2007. </w:t>
      </w:r>
      <w:proofErr w:type="gramStart"/>
      <w:r w:rsidR="00685DEC" w:rsidRPr="0062592D">
        <w:rPr>
          <w:color w:val="000000"/>
        </w:rPr>
        <w:t>na</w:t>
      </w:r>
      <w:proofErr w:type="gramEnd"/>
      <w:r w:rsidR="00685DEC" w:rsidRPr="0062592D">
        <w:rPr>
          <w:color w:val="000000"/>
        </w:rPr>
        <w:t xml:space="preserve"> temelju solemniziranog Sporazuma o zasnivanju založnog prava na nekretninama i pravu na neposrednu ovrhu od 24. </w:t>
      </w:r>
      <w:proofErr w:type="gramStart"/>
      <w:r w:rsidR="00685DEC" w:rsidRPr="0062592D">
        <w:rPr>
          <w:color w:val="000000"/>
        </w:rPr>
        <w:t>srpnja</w:t>
      </w:r>
      <w:proofErr w:type="gramEnd"/>
      <w:r w:rsidR="00685DEC" w:rsidRPr="0062592D">
        <w:rPr>
          <w:color w:val="000000"/>
        </w:rPr>
        <w:t xml:space="preserve"> 2007. godine, u iznosu 3.700.000,00 kn (slovima: trimilijunasedamstotisućakuna), s redovnom kamatom u visini prinosa na trezorske zapise Ministarstva financija na bazi 182 dana plus 3,50 p.p. godišnje, promjenjiva u skladu s aktima vjerovnika, s kamatom po dospijeću u visini zakonske zatezne kamate, a koja u trenutku sklapanja ovog sporazuma iznosi 15% godišnje, interkalarnom kamatom u visini redovne, naknadama, te s ostalim troškovima i uvjetima utvrđenim Ugovorom i sporazumom, a krajnji rok vraćanja kredita je 30.06.2011. </w:t>
      </w:r>
      <w:proofErr w:type="gramStart"/>
      <w:r w:rsidR="00685DEC" w:rsidRPr="0062592D">
        <w:rPr>
          <w:color w:val="000000"/>
        </w:rPr>
        <w:t>godine</w:t>
      </w:r>
      <w:proofErr w:type="gramEnd"/>
      <w:r w:rsidR="00685DEC" w:rsidRPr="0062592D">
        <w:rPr>
          <w:color w:val="000000"/>
        </w:rPr>
        <w:t xml:space="preserve">, u korist: </w:t>
      </w:r>
      <w:r w:rsidR="00685DEC" w:rsidRPr="0062592D">
        <w:rPr>
          <w:bCs/>
          <w:color w:val="000000"/>
        </w:rPr>
        <w:t>Privredne banke Zagreb d.d., Podružnica Laguna, Poreč, Prvomajska 4/a</w:t>
      </w:r>
      <w:r w:rsidR="0062592D">
        <w:rPr>
          <w:bCs/>
          <w:color w:val="000000"/>
        </w:rPr>
        <w:t>;</w:t>
      </w:r>
    </w:p>
    <w:p w:rsidRDefault="00AB49B3" w:rsidP="0046421C" w:rsidR="00685DEC" w:rsidRPr="0062592D">
      <w:pPr>
        <w:pStyle w:val="Bezproreda"/>
        <w:jc w:val="both"/>
        <w:rPr>
          <w:bCs/>
          <w:color w:val="000000"/>
        </w:rPr>
      </w:pPr>
      <w:proofErr w:type="gramStart"/>
      <w:r>
        <w:rPr>
          <w:color w:val="000000"/>
        </w:rPr>
        <w:t>pod</w:t>
      </w:r>
      <w:proofErr w:type="gramEnd"/>
      <w:r>
        <w:rPr>
          <w:color w:val="000000"/>
        </w:rPr>
        <w:t xml:space="preserve"> </w:t>
      </w:r>
      <w:r w:rsidR="00685DEC" w:rsidRPr="0062592D">
        <w:rPr>
          <w:color w:val="000000"/>
        </w:rPr>
        <w:t xml:space="preserve">Z-578/11 od 9. </w:t>
      </w:r>
      <w:proofErr w:type="gramStart"/>
      <w:r w:rsidR="00685DEC" w:rsidRPr="0062592D">
        <w:rPr>
          <w:color w:val="000000"/>
        </w:rPr>
        <w:t>veljače</w:t>
      </w:r>
      <w:proofErr w:type="gramEnd"/>
      <w:r w:rsidR="00685DEC" w:rsidRPr="0062592D">
        <w:rPr>
          <w:color w:val="000000"/>
        </w:rPr>
        <w:t xml:space="preserve"> 2011. </w:t>
      </w:r>
      <w:proofErr w:type="gramStart"/>
      <w:r w:rsidR="00685DEC" w:rsidRPr="0062592D">
        <w:rPr>
          <w:color w:val="000000"/>
        </w:rPr>
        <w:t>na</w:t>
      </w:r>
      <w:proofErr w:type="gramEnd"/>
      <w:r w:rsidR="00685DEC" w:rsidRPr="0062592D">
        <w:rPr>
          <w:color w:val="000000"/>
        </w:rPr>
        <w:t xml:space="preserve"> temelju rješenja o osiguranju od 8. </w:t>
      </w:r>
      <w:proofErr w:type="gramStart"/>
      <w:r w:rsidR="00685DEC" w:rsidRPr="0062592D">
        <w:rPr>
          <w:color w:val="000000"/>
        </w:rPr>
        <w:t>veljače</w:t>
      </w:r>
      <w:proofErr w:type="gramEnd"/>
      <w:r w:rsidR="00685DEC" w:rsidRPr="0062592D">
        <w:rPr>
          <w:color w:val="000000"/>
        </w:rPr>
        <w:t xml:space="preserve"> 2011., posl. </w:t>
      </w:r>
      <w:proofErr w:type="gramStart"/>
      <w:r w:rsidR="00685DEC" w:rsidRPr="0062592D">
        <w:rPr>
          <w:color w:val="000000"/>
        </w:rPr>
        <w:t>br</w:t>
      </w:r>
      <w:proofErr w:type="gramEnd"/>
      <w:r w:rsidR="00685DEC" w:rsidRPr="0062592D">
        <w:rPr>
          <w:color w:val="000000"/>
        </w:rPr>
        <w:t xml:space="preserve">. Ovr-116/10, radi osiguranja novčane tražbine predlagatelja osiguranja koji se sastoji od glavnice u iznosu od 1.466.236,38 kn, zajedno sa zakonskom zateznom kamatom i sve ostalo prema rješenju o osiguranju 8. </w:t>
      </w:r>
      <w:proofErr w:type="gramStart"/>
      <w:r w:rsidR="00685DEC" w:rsidRPr="0062592D">
        <w:rPr>
          <w:color w:val="000000"/>
        </w:rPr>
        <w:t>veljače</w:t>
      </w:r>
      <w:proofErr w:type="gramEnd"/>
      <w:r w:rsidR="00685DEC" w:rsidRPr="0062592D">
        <w:rPr>
          <w:color w:val="000000"/>
        </w:rPr>
        <w:t xml:space="preserve"> 2011., posl. </w:t>
      </w:r>
      <w:proofErr w:type="gramStart"/>
      <w:r w:rsidR="00685DEC" w:rsidRPr="0062592D">
        <w:rPr>
          <w:color w:val="000000"/>
        </w:rPr>
        <w:t>br</w:t>
      </w:r>
      <w:proofErr w:type="gramEnd"/>
      <w:r w:rsidR="00685DEC" w:rsidRPr="0062592D">
        <w:rPr>
          <w:color w:val="000000"/>
        </w:rPr>
        <w:t xml:space="preserve">. Ovr-116/10  u korist </w:t>
      </w:r>
      <w:r w:rsidR="00685DEC" w:rsidRPr="0062592D">
        <w:rPr>
          <w:bCs/>
          <w:color w:val="000000"/>
        </w:rPr>
        <w:t>Republike Hrvatske</w:t>
      </w:r>
      <w:r w:rsidR="0062592D">
        <w:rPr>
          <w:bCs/>
          <w:color w:val="000000"/>
        </w:rPr>
        <w:t xml:space="preserve">; </w:t>
      </w:r>
    </w:p>
    <w:p w:rsidRDefault="00685DEC" w:rsidP="0046421C" w:rsidR="00685DEC" w:rsidRPr="0062592D">
      <w:pPr>
        <w:pStyle w:val="Bezproreda"/>
        <w:jc w:val="both"/>
        <w:rPr>
          <w:bCs/>
          <w:color w:val="000000"/>
        </w:rPr>
      </w:pPr>
      <w:r w:rsidRPr="0062592D">
        <w:rPr>
          <w:color w:val="000000"/>
        </w:rPr>
        <w:t xml:space="preserve">Z-1233/12 </w:t>
      </w:r>
      <w:proofErr w:type="gramStart"/>
      <w:r w:rsidRPr="0062592D">
        <w:rPr>
          <w:color w:val="000000"/>
        </w:rPr>
        <w:t>od</w:t>
      </w:r>
      <w:proofErr w:type="gramEnd"/>
      <w:r w:rsidRPr="0062592D">
        <w:rPr>
          <w:color w:val="000000"/>
        </w:rPr>
        <w:t xml:space="preserve"> 6. </w:t>
      </w:r>
      <w:proofErr w:type="gramStart"/>
      <w:r w:rsidRPr="0062592D">
        <w:rPr>
          <w:color w:val="000000"/>
        </w:rPr>
        <w:t>ožujka</w:t>
      </w:r>
      <w:proofErr w:type="gramEnd"/>
      <w:r w:rsidRPr="0062592D">
        <w:rPr>
          <w:color w:val="000000"/>
        </w:rPr>
        <w:t xml:space="preserve"> 2012. </w:t>
      </w:r>
      <w:proofErr w:type="gramStart"/>
      <w:r w:rsidRPr="0062592D">
        <w:rPr>
          <w:color w:val="000000"/>
        </w:rPr>
        <w:t>na</w:t>
      </w:r>
      <w:proofErr w:type="gramEnd"/>
      <w:r w:rsidRPr="0062592D">
        <w:rPr>
          <w:color w:val="000000"/>
        </w:rPr>
        <w:t xml:space="preserve"> temelju rješenja o osiguranju posl. </w:t>
      </w:r>
      <w:proofErr w:type="gramStart"/>
      <w:r w:rsidRPr="0062592D">
        <w:rPr>
          <w:color w:val="000000"/>
        </w:rPr>
        <w:t>broj</w:t>
      </w:r>
      <w:proofErr w:type="gramEnd"/>
      <w:r w:rsidRPr="0062592D">
        <w:rPr>
          <w:color w:val="000000"/>
        </w:rPr>
        <w:t xml:space="preserve"> Ovr-275/12 od 29.02.2012. </w:t>
      </w:r>
      <w:proofErr w:type="gramStart"/>
      <w:r w:rsidRPr="0062592D">
        <w:rPr>
          <w:color w:val="000000"/>
        </w:rPr>
        <w:t>godine</w:t>
      </w:r>
      <w:proofErr w:type="gramEnd"/>
      <w:r w:rsidRPr="0062592D">
        <w:rPr>
          <w:color w:val="000000"/>
        </w:rPr>
        <w:t xml:space="preserve"> uknjižuje se pravo zaloga na nekretnini u vlasništvu protivnika osiguranja VANTIM d.o.o. Poreč, OIB:51421010470 upisane u A-19. </w:t>
      </w:r>
      <w:proofErr w:type="gramStart"/>
      <w:r w:rsidRPr="0062592D">
        <w:rPr>
          <w:color w:val="000000"/>
        </w:rPr>
        <w:t>etaža</w:t>
      </w:r>
      <w:proofErr w:type="gramEnd"/>
      <w:r w:rsidRPr="0062592D">
        <w:rPr>
          <w:color w:val="000000"/>
        </w:rPr>
        <w:t xml:space="preserve">, radi osiguranja novčanog potraživanja za ukupan iznos od 303.441,91 kuna i zakonskih zateznih kamata do dana namirenja, u korist predlagatelja osiguranja: </w:t>
      </w:r>
      <w:r w:rsidRPr="0062592D">
        <w:rPr>
          <w:bCs/>
          <w:color w:val="000000"/>
        </w:rPr>
        <w:t>Republike Hrvatske, Ministarstva financija, Porezne uprave, Područni ured, Pazin</w:t>
      </w:r>
      <w:r w:rsidR="00AB49B3">
        <w:rPr>
          <w:bCs/>
          <w:color w:val="000000"/>
        </w:rPr>
        <w:t>;</w:t>
      </w:r>
    </w:p>
    <w:p w:rsidRDefault="00AB49B3" w:rsidP="0046421C" w:rsidR="0062592D" w:rsidRPr="0062592D">
      <w:pPr>
        <w:pStyle w:val="Bezproreda"/>
        <w:jc w:val="both"/>
        <w:rPr>
          <w:color w:val="000000"/>
        </w:rPr>
      </w:pPr>
      <w:proofErr w:type="gramStart"/>
      <w:r>
        <w:rPr>
          <w:color w:val="000000"/>
        </w:rPr>
        <w:t>pod</w:t>
      </w:r>
      <w:proofErr w:type="gramEnd"/>
      <w:r>
        <w:rPr>
          <w:color w:val="000000"/>
        </w:rPr>
        <w:t xml:space="preserve"> </w:t>
      </w:r>
      <w:r w:rsidR="00685DEC" w:rsidRPr="0062592D">
        <w:rPr>
          <w:color w:val="000000"/>
        </w:rPr>
        <w:t xml:space="preserve">Z-1679/13 od 4. </w:t>
      </w:r>
      <w:proofErr w:type="gramStart"/>
      <w:r w:rsidR="00685DEC" w:rsidRPr="0062592D">
        <w:rPr>
          <w:color w:val="000000"/>
        </w:rPr>
        <w:t>travnja</w:t>
      </w:r>
      <w:proofErr w:type="gramEnd"/>
      <w:r w:rsidR="00685DEC" w:rsidRPr="0062592D">
        <w:rPr>
          <w:color w:val="000000"/>
        </w:rPr>
        <w:t xml:space="preserve"> 2013. na temelju rješenja </w:t>
      </w:r>
      <w:r w:rsidR="0062592D" w:rsidRPr="0062592D">
        <w:rPr>
          <w:color w:val="000000"/>
        </w:rPr>
        <w:t>Ovr - 909/10-37</w:t>
      </w:r>
      <w:r w:rsidR="0062592D">
        <w:rPr>
          <w:color w:val="000000"/>
        </w:rPr>
        <w:t xml:space="preserve"> od </w:t>
      </w:r>
      <w:r w:rsidR="00685DEC" w:rsidRPr="0062592D">
        <w:rPr>
          <w:color w:val="000000"/>
        </w:rPr>
        <w:t>11.02.2013, radi naplate novčane tražbine ovrhovoditelja Grada Poreča u iznosu od:</w:t>
      </w:r>
      <w:r w:rsidR="0062592D">
        <w:rPr>
          <w:color w:val="000000"/>
        </w:rPr>
        <w:t xml:space="preserve"> </w:t>
      </w:r>
      <w:r w:rsidR="00685DEC" w:rsidRPr="0062592D">
        <w:rPr>
          <w:color w:val="000000"/>
        </w:rPr>
        <w:t>2.207,14 kn sa zakonskom zateznom kamatom koja na iznos od 2.160,00 kn teče od dana 23.09.2010. pa do isplate, po kamatnoj stopi propisanoj ZOO (NN 35/2005) primjenom uvećanja eskontne stope HNB koja je vrijedila zadnjeg dana polugodišta koje je prethodilo tekućem polugodištu za 5 (pet) postotnih poena</w:t>
      </w:r>
      <w:r w:rsidR="0062592D">
        <w:rPr>
          <w:color w:val="000000"/>
        </w:rPr>
        <w:t xml:space="preserve">; </w:t>
      </w:r>
      <w:r w:rsidR="00685DEC" w:rsidRPr="0062592D">
        <w:rPr>
          <w:color w:val="000000"/>
        </w:rPr>
        <w:t>200</w:t>
      </w:r>
      <w:proofErr w:type="gramStart"/>
      <w:r w:rsidR="00685DEC" w:rsidRPr="0062592D">
        <w:rPr>
          <w:color w:val="000000"/>
        </w:rPr>
        <w:t>,00</w:t>
      </w:r>
      <w:proofErr w:type="gramEnd"/>
      <w:r w:rsidR="00685DEC" w:rsidRPr="0062592D">
        <w:rPr>
          <w:color w:val="000000"/>
        </w:rPr>
        <w:t xml:space="preserve"> kn na ime troškova određenih rješenjem o ovrsi Upravnog odjela za komunalni sustav, Odsjeka za upravno administrativne poslove, klasa: UP/I-363-03/10-02/86, ur.broj: 21667/01-05/16-10-1 od dana 22.09.2010. </w:t>
      </w:r>
      <w:proofErr w:type="gramStart"/>
      <w:r w:rsidR="00685DEC" w:rsidRPr="0062592D">
        <w:rPr>
          <w:color w:val="000000"/>
        </w:rPr>
        <w:t>sa</w:t>
      </w:r>
      <w:proofErr w:type="gramEnd"/>
      <w:r w:rsidR="00685DEC" w:rsidRPr="0062592D">
        <w:rPr>
          <w:color w:val="000000"/>
        </w:rPr>
        <w:t xml:space="preserve"> zakonskom zateznom kamatom koja teče od 23.09.2010. pa kamatnoj stopi propisanoj ZOO (NN 35/2005) primjenom uvećanja eskontne stope HNB koja je vrijedila zadnjeg dana polugodišta koje je prethodilo tekućem polugodištu za 5 (pet) postotnih poena</w:t>
      </w:r>
      <w:r w:rsidR="0062592D">
        <w:rPr>
          <w:color w:val="000000"/>
        </w:rPr>
        <w:t xml:space="preserve">;  </w:t>
      </w:r>
      <w:r w:rsidR="00685DEC" w:rsidRPr="0062592D">
        <w:rPr>
          <w:color w:val="000000"/>
        </w:rPr>
        <w:t>2.942,86 kn sa zakonskom zateznom kamatom koja na iznos od 2.880,00 kn teče od dana 23.09.2010. pa do isplate, po kamatnoj stopi propisanoj ZOO (NN 35/2005) primjenom uvećanja eskontne stope HNB koja je vrijedila zadnjeg dana polugodišta koje je prethodilo tekućem polugodištu za 5 (pet) postotnih poena</w:t>
      </w:r>
      <w:r w:rsidR="0062592D">
        <w:rPr>
          <w:color w:val="000000"/>
        </w:rPr>
        <w:t xml:space="preserve">; </w:t>
      </w:r>
      <w:r w:rsidR="00685DEC" w:rsidRPr="0062592D">
        <w:rPr>
          <w:color w:val="000000"/>
        </w:rPr>
        <w:t>200</w:t>
      </w:r>
      <w:proofErr w:type="gramStart"/>
      <w:r w:rsidR="00685DEC" w:rsidRPr="0062592D">
        <w:rPr>
          <w:color w:val="000000"/>
        </w:rPr>
        <w:t>,00</w:t>
      </w:r>
      <w:proofErr w:type="gramEnd"/>
      <w:r w:rsidR="00685DEC" w:rsidRPr="0062592D">
        <w:rPr>
          <w:color w:val="000000"/>
        </w:rPr>
        <w:t xml:space="preserve"> kn na ime troškova određenih rješenjem o ovrsi Upravnog odjela za komunalni sustav, Odsjeka za upravno administrativne poslove, klasa: UP/I-363-03/10-02/87, ur.broj: 21667/01-05/16-10-1 od dana 22.09.2010. </w:t>
      </w:r>
      <w:proofErr w:type="gramStart"/>
      <w:r w:rsidR="00685DEC" w:rsidRPr="0062592D">
        <w:rPr>
          <w:color w:val="000000"/>
        </w:rPr>
        <w:t>sa</w:t>
      </w:r>
      <w:proofErr w:type="gramEnd"/>
      <w:r w:rsidR="00685DEC" w:rsidRPr="0062592D">
        <w:rPr>
          <w:color w:val="000000"/>
        </w:rPr>
        <w:t xml:space="preserve"> zakonskom zateznom kamatom koja teče od 23.09.2010. </w:t>
      </w:r>
      <w:proofErr w:type="gramStart"/>
      <w:r w:rsidR="00685DEC" w:rsidRPr="0062592D">
        <w:rPr>
          <w:color w:val="000000"/>
        </w:rPr>
        <w:t>pa</w:t>
      </w:r>
      <w:proofErr w:type="gramEnd"/>
      <w:r w:rsidR="00685DEC" w:rsidRPr="0062592D">
        <w:rPr>
          <w:color w:val="000000"/>
        </w:rPr>
        <w:t xml:space="preserve"> kamatnoj stopi propisanoj ZOO (NN 35/2005) primjenom uvećanja eskontne stope HNB koja je vrijedila zadnjeg dana polugodišta koje je prethodilo tekućem polugodištu za 5 (pet) postotnih poena</w:t>
      </w:r>
      <w:r w:rsidR="0062592D">
        <w:rPr>
          <w:color w:val="000000"/>
        </w:rPr>
        <w:t>;</w:t>
      </w:r>
      <w:r w:rsidR="00685DEC" w:rsidRPr="0062592D">
        <w:rPr>
          <w:color w:val="000000"/>
        </w:rPr>
        <w:t xml:space="preserve"> </w:t>
      </w:r>
      <w:r w:rsidR="00685DEC" w:rsidRPr="0062592D">
        <w:rPr>
          <w:color w:val="000000"/>
        </w:rPr>
        <w:lastRenderedPageBreak/>
        <w:t xml:space="preserve">1.829,80 kn na ime ovršnih troškova određenih rješenjem o ovrsi posl. </w:t>
      </w:r>
      <w:proofErr w:type="gramStart"/>
      <w:r w:rsidR="00685DEC" w:rsidRPr="0062592D">
        <w:rPr>
          <w:color w:val="000000"/>
        </w:rPr>
        <w:t>br</w:t>
      </w:r>
      <w:proofErr w:type="gramEnd"/>
      <w:r w:rsidR="00685DEC" w:rsidRPr="0062592D">
        <w:rPr>
          <w:color w:val="000000"/>
        </w:rPr>
        <w:t xml:space="preserve">. Ovr-43/12 od 26.01.2012. </w:t>
      </w:r>
      <w:proofErr w:type="gramStart"/>
      <w:r w:rsidR="00685DEC" w:rsidRPr="0062592D">
        <w:rPr>
          <w:color w:val="000000"/>
        </w:rPr>
        <w:t>sa</w:t>
      </w:r>
      <w:proofErr w:type="gramEnd"/>
      <w:r w:rsidR="00685DEC" w:rsidRPr="0062592D">
        <w:rPr>
          <w:color w:val="000000"/>
        </w:rPr>
        <w:t xml:space="preserve"> zakonskom zateznom kamatom koja teče od dana 26.01.2012. </w:t>
      </w:r>
      <w:proofErr w:type="gramStart"/>
      <w:r w:rsidR="00685DEC" w:rsidRPr="0062592D">
        <w:rPr>
          <w:color w:val="000000"/>
        </w:rPr>
        <w:t>pa</w:t>
      </w:r>
      <w:proofErr w:type="gramEnd"/>
      <w:r w:rsidR="00685DEC" w:rsidRPr="0062592D">
        <w:rPr>
          <w:color w:val="000000"/>
        </w:rPr>
        <w:t xml:space="preserve"> do isplate po kamatnoj stopi propisanoj ZOO (NN 35/2005) primjenom uvećanja eskontne stope HNB koja je vrijedila zadnjeg dana polugodišta koje je prethodilo tekućem polugodištu za 5 (pet) postotnih poena.</w:t>
      </w:r>
    </w:p>
    <w:p w:rsidRDefault="00AB49B3" w:rsidP="0046421C" w:rsidR="0062592D" w:rsidRPr="0062592D">
      <w:pPr>
        <w:pStyle w:val="Bezproreda"/>
        <w:jc w:val="both"/>
        <w:rPr>
          <w:color w:val="000000"/>
        </w:rPr>
      </w:pPr>
      <w:proofErr w:type="gramStart"/>
      <w:r>
        <w:rPr>
          <w:color w:val="000000"/>
        </w:rPr>
        <w:t>pod</w:t>
      </w:r>
      <w:proofErr w:type="gramEnd"/>
      <w:r>
        <w:rPr>
          <w:color w:val="000000"/>
        </w:rPr>
        <w:t xml:space="preserve"> </w:t>
      </w:r>
      <w:r w:rsidR="0062592D" w:rsidRPr="0062592D">
        <w:rPr>
          <w:color w:val="000000"/>
        </w:rPr>
        <w:t xml:space="preserve">Z-1679/13 od 4. </w:t>
      </w:r>
      <w:proofErr w:type="gramStart"/>
      <w:r w:rsidR="0062592D" w:rsidRPr="0062592D">
        <w:rPr>
          <w:color w:val="000000"/>
        </w:rPr>
        <w:t>travnja</w:t>
      </w:r>
      <w:proofErr w:type="gramEnd"/>
      <w:r w:rsidR="0062592D" w:rsidRPr="0062592D">
        <w:rPr>
          <w:color w:val="000000"/>
        </w:rPr>
        <w:t xml:space="preserve"> 2013. </w:t>
      </w:r>
      <w:proofErr w:type="gramStart"/>
      <w:r w:rsidR="0062592D" w:rsidRPr="0062592D">
        <w:rPr>
          <w:color w:val="000000"/>
        </w:rPr>
        <w:t>na</w:t>
      </w:r>
      <w:proofErr w:type="gramEnd"/>
      <w:r w:rsidR="0062592D" w:rsidRPr="0062592D">
        <w:rPr>
          <w:color w:val="000000"/>
        </w:rPr>
        <w:t xml:space="preserve"> temelju rješenja od 11.02.2013, posl. </w:t>
      </w:r>
      <w:proofErr w:type="gramStart"/>
      <w:r w:rsidR="0062592D" w:rsidRPr="0062592D">
        <w:rPr>
          <w:color w:val="000000"/>
        </w:rPr>
        <w:t>broj</w:t>
      </w:r>
      <w:proofErr w:type="gramEnd"/>
      <w:r w:rsidR="0062592D" w:rsidRPr="0062592D">
        <w:rPr>
          <w:color w:val="000000"/>
        </w:rPr>
        <w:t xml:space="preserve"> Ovr - 909/10-37, uknjižuje se pravo zaloga na nekretninu upisanu u A, 19 ETAŽA, radi naplate novčane tražbine ovrhovoditelja Serđa Cvitana vl. obrta "Vobis" i to glavnice u iznosu od 68.470,06 kn zajedno sa zakonskim zateznim kamatama koje na iznos od:  41.684,96 kn teku od dana 09.09.2008., </w:t>
      </w:r>
    </w:p>
    <w:p w:rsidRDefault="0062592D" w:rsidP="0046421C" w:rsidR="0062592D" w:rsidRPr="0062592D">
      <w:pPr>
        <w:pStyle w:val="Bezproreda"/>
        <w:jc w:val="both"/>
        <w:rPr>
          <w:color w:val="000000"/>
        </w:rPr>
      </w:pPr>
      <w:r w:rsidRPr="0062592D">
        <w:rPr>
          <w:color w:val="000000"/>
        </w:rPr>
        <w:t xml:space="preserve"> 8.857,20 kn teku od dana 09.09.2008.,  4.074,80 kn od dana 29.12.2008., 13.853,10 kn od dana 29.12.2008. </w:t>
      </w:r>
      <w:proofErr w:type="gramStart"/>
      <w:r w:rsidRPr="0062592D">
        <w:rPr>
          <w:color w:val="000000"/>
        </w:rPr>
        <w:t>pa</w:t>
      </w:r>
      <w:proofErr w:type="gramEnd"/>
      <w:r w:rsidRPr="0062592D">
        <w:rPr>
          <w:color w:val="000000"/>
        </w:rPr>
        <w:t xml:space="preserve"> do isplate, po stopi na novčane tražbine trgovačkih ugovora propisanoj odredbom čl. 29. st. 2. </w:t>
      </w:r>
      <w:proofErr w:type="gramStart"/>
      <w:r w:rsidRPr="0062592D">
        <w:rPr>
          <w:color w:val="000000"/>
        </w:rPr>
        <w:t>ZOO, radi naplate troškova ovršnog postupka javnog bilježnika posl.</w:t>
      </w:r>
      <w:proofErr w:type="gramEnd"/>
      <w:r w:rsidRPr="0062592D">
        <w:rPr>
          <w:color w:val="000000"/>
        </w:rPr>
        <w:t xml:space="preserve"> </w:t>
      </w:r>
      <w:proofErr w:type="gramStart"/>
      <w:r w:rsidRPr="0062592D">
        <w:rPr>
          <w:color w:val="000000"/>
        </w:rPr>
        <w:t>br</w:t>
      </w:r>
      <w:proofErr w:type="gramEnd"/>
      <w:r w:rsidRPr="0062592D">
        <w:rPr>
          <w:color w:val="000000"/>
        </w:rPr>
        <w:t xml:space="preserve">. Ovrv- 177/11 u iznosu od 2.576, 48 kn zajedno sa zakonskom zateznom kamatom koja na taj iznos teče od dana 05.09.2011, pa do isplate, kao i radi naplate troškova ovršnog postupka posl. </w:t>
      </w:r>
      <w:proofErr w:type="gramStart"/>
      <w:r w:rsidRPr="0062592D">
        <w:rPr>
          <w:color w:val="000000"/>
        </w:rPr>
        <w:t>br</w:t>
      </w:r>
      <w:proofErr w:type="gramEnd"/>
      <w:r w:rsidRPr="0062592D">
        <w:rPr>
          <w:color w:val="000000"/>
        </w:rPr>
        <w:t>. Ovr - 973/12 u iznosu od 1.250,00 kn, zajedno sa zakonskom zateznom kamatom koja na taj iznos teče od dana 22.05.2012, pa do isplate.</w:t>
      </w:r>
    </w:p>
    <w:p w:rsidRDefault="00AB49B3" w:rsidP="0046421C" w:rsidR="0062592D">
      <w:pPr>
        <w:pStyle w:val="Bezproreda"/>
        <w:jc w:val="both"/>
        <w:rPr>
          <w:bCs/>
          <w:color w:val="000000"/>
        </w:rPr>
      </w:pPr>
      <w:proofErr w:type="gramStart"/>
      <w:r>
        <w:rPr>
          <w:color w:val="000000"/>
        </w:rPr>
        <w:t>pod</w:t>
      </w:r>
      <w:proofErr w:type="gramEnd"/>
      <w:r>
        <w:rPr>
          <w:color w:val="000000"/>
        </w:rPr>
        <w:t xml:space="preserve"> </w:t>
      </w:r>
      <w:r w:rsidR="0062592D" w:rsidRPr="0062592D">
        <w:rPr>
          <w:color w:val="000000"/>
        </w:rPr>
        <w:t xml:space="preserve">Z-9639/2016 od 5. </w:t>
      </w:r>
      <w:proofErr w:type="gramStart"/>
      <w:r w:rsidR="0062592D" w:rsidRPr="0062592D">
        <w:rPr>
          <w:color w:val="000000"/>
        </w:rPr>
        <w:t>travnja</w:t>
      </w:r>
      <w:proofErr w:type="gramEnd"/>
      <w:r w:rsidR="0062592D" w:rsidRPr="0062592D">
        <w:rPr>
          <w:color w:val="000000"/>
        </w:rPr>
        <w:t xml:space="preserve"> 2016. </w:t>
      </w:r>
      <w:proofErr w:type="gramStart"/>
      <w:r w:rsidR="0062592D" w:rsidRPr="0062592D">
        <w:rPr>
          <w:color w:val="000000"/>
        </w:rPr>
        <w:t>na</w:t>
      </w:r>
      <w:proofErr w:type="gramEnd"/>
      <w:r w:rsidR="0062592D" w:rsidRPr="0062592D">
        <w:rPr>
          <w:color w:val="000000"/>
        </w:rPr>
        <w:t xml:space="preserve"> temelju rješenja OVR-2701/15 </w:t>
      </w:r>
      <w:r w:rsidR="0062592D">
        <w:rPr>
          <w:color w:val="000000"/>
        </w:rPr>
        <w:t xml:space="preserve">od </w:t>
      </w:r>
      <w:r w:rsidR="0062592D" w:rsidRPr="0062592D">
        <w:rPr>
          <w:color w:val="000000"/>
        </w:rPr>
        <w:t>02.03.2016.</w:t>
      </w:r>
      <w:r w:rsidR="0062592D">
        <w:rPr>
          <w:color w:val="000000"/>
        </w:rPr>
        <w:t xml:space="preserve"> </w:t>
      </w:r>
      <w:proofErr w:type="gramStart"/>
      <w:r w:rsidR="0062592D" w:rsidRPr="0062592D">
        <w:rPr>
          <w:color w:val="000000"/>
        </w:rPr>
        <w:t>radi</w:t>
      </w:r>
      <w:proofErr w:type="gramEnd"/>
      <w:r w:rsidR="0062592D" w:rsidRPr="0062592D">
        <w:rPr>
          <w:color w:val="000000"/>
        </w:rPr>
        <w:t xml:space="preserve"> osiguranja novčane tražbine u iznosu od 27.680,87 kn, sa zakonsk</w:t>
      </w:r>
      <w:r>
        <w:rPr>
          <w:color w:val="000000"/>
        </w:rPr>
        <w:t>o</w:t>
      </w:r>
      <w:r w:rsidR="0062592D" w:rsidRPr="0062592D">
        <w:rPr>
          <w:color w:val="000000"/>
        </w:rPr>
        <w:t xml:space="preserve">m zateznom kamatom kako je navedeno u rješenju, u korist: </w:t>
      </w:r>
      <w:r w:rsidR="0062592D" w:rsidRPr="0062592D">
        <w:rPr>
          <w:bCs/>
          <w:color w:val="000000"/>
        </w:rPr>
        <w:t>Suvlasnici  stambene zgrade Timco, Mate Vlašića 26, Poreč (Parenzo), Hrvatska</w:t>
      </w:r>
      <w:r w:rsidR="0062592D">
        <w:rPr>
          <w:bCs/>
          <w:color w:val="000000"/>
        </w:rPr>
        <w:t xml:space="preserve">. </w:t>
      </w:r>
    </w:p>
    <w:p w:rsidRDefault="001E57AE" w:rsidP="0046421C" w:rsidR="001E57AE">
      <w:pPr>
        <w:pStyle w:val="Bezproreda"/>
        <w:jc w:val="both"/>
      </w:pPr>
      <w:r>
        <w:tab/>
      </w:r>
      <w:r w:rsidR="0038332B">
        <w:t>V</w:t>
      </w:r>
      <w:r>
        <w:t xml:space="preserve">aljalo je </w:t>
      </w:r>
      <w:r w:rsidR="0038332B">
        <w:t>stoga</w:t>
      </w:r>
      <w:r w:rsidR="00AB49B3">
        <w:t xml:space="preserve"> iz kupovnine </w:t>
      </w:r>
      <w:r w:rsidR="0038332B">
        <w:t xml:space="preserve">namiriti </w:t>
      </w:r>
      <w:r w:rsidR="009F5A06">
        <w:t xml:space="preserve">tražbinu razlučnog vjerovnika </w:t>
      </w:r>
      <w:r w:rsidR="00187A5B" w:rsidRPr="0062592D">
        <w:rPr>
          <w:bCs/>
          <w:color w:val="000000"/>
        </w:rPr>
        <w:t>Privredn</w:t>
      </w:r>
      <w:r w:rsidR="00AB49B3">
        <w:rPr>
          <w:bCs/>
          <w:color w:val="000000"/>
        </w:rPr>
        <w:t>u</w:t>
      </w:r>
      <w:r w:rsidR="00187A5B" w:rsidRPr="0062592D">
        <w:rPr>
          <w:bCs/>
          <w:color w:val="000000"/>
        </w:rPr>
        <w:t xml:space="preserve"> bank</w:t>
      </w:r>
      <w:r w:rsidR="00AB49B3">
        <w:rPr>
          <w:bCs/>
          <w:color w:val="000000"/>
        </w:rPr>
        <w:t>u</w:t>
      </w:r>
      <w:r w:rsidR="00187A5B" w:rsidRPr="0062592D">
        <w:rPr>
          <w:bCs/>
          <w:color w:val="000000"/>
        </w:rPr>
        <w:t xml:space="preserve"> Zagreb </w:t>
      </w:r>
      <w:proofErr w:type="gramStart"/>
      <w:r w:rsidR="00187A5B" w:rsidRPr="0062592D">
        <w:rPr>
          <w:bCs/>
          <w:color w:val="000000"/>
        </w:rPr>
        <w:t>d.d</w:t>
      </w:r>
      <w:proofErr w:type="gramEnd"/>
      <w:r w:rsidR="00187A5B" w:rsidRPr="0062592D">
        <w:rPr>
          <w:bCs/>
          <w:color w:val="000000"/>
        </w:rPr>
        <w:t>.</w:t>
      </w:r>
      <w:r w:rsidR="00187A5B">
        <w:t xml:space="preserve"> </w:t>
      </w:r>
      <w:r w:rsidR="00187A5B" w:rsidRPr="00BF2DEE">
        <w:rPr>
          <w:noProof/>
        </w:rPr>
        <w:t xml:space="preserve">iznosom od </w:t>
      </w:r>
      <w:r w:rsidR="00187A5B" w:rsidRPr="00B62FB9">
        <w:rPr>
          <w:noProof/>
        </w:rPr>
        <w:t>706.349,75</w:t>
      </w:r>
      <w:r w:rsidR="00187A5B">
        <w:rPr>
          <w:noProof/>
        </w:rPr>
        <w:t xml:space="preserve"> </w:t>
      </w:r>
      <w:r w:rsidR="00187A5B" w:rsidRPr="00BF2DEE">
        <w:rPr>
          <w:noProof/>
        </w:rPr>
        <w:t>kn</w:t>
      </w:r>
      <w:r w:rsidR="00187A5B">
        <w:t xml:space="preserve"> i</w:t>
      </w:r>
      <w:r w:rsidR="009F5A06">
        <w:t xml:space="preserve"> </w:t>
      </w:r>
      <w:r w:rsidR="0038332B">
        <w:t xml:space="preserve">sukladno </w:t>
      </w:r>
      <w:r>
        <w:t>odredb</w:t>
      </w:r>
      <w:r w:rsidR="0038332B">
        <w:t>i</w:t>
      </w:r>
      <w:r>
        <w:t xml:space="preserve"> članka </w:t>
      </w:r>
      <w:r w:rsidR="00AB711C">
        <w:t>164.a</w:t>
      </w:r>
      <w:r>
        <w:t xml:space="preserve"> stavak </w:t>
      </w:r>
      <w:r w:rsidR="00AB711C">
        <w:t>3</w:t>
      </w:r>
      <w:r>
        <w:t xml:space="preserve">. </w:t>
      </w:r>
      <w:proofErr w:type="gramStart"/>
      <w:r>
        <w:t>točka</w:t>
      </w:r>
      <w:proofErr w:type="gramEnd"/>
      <w:r>
        <w:t xml:space="preserve"> 2. SZ</w:t>
      </w:r>
      <w:r w:rsidR="0069158B">
        <w:t xml:space="preserve"> </w:t>
      </w:r>
      <w:r w:rsidR="00AB49B3">
        <w:t xml:space="preserve">odlučiti </w:t>
      </w:r>
      <w:r w:rsidR="009F5A06">
        <w:t xml:space="preserve">kao </w:t>
      </w:r>
      <w:r>
        <w:t xml:space="preserve">pod točkom I.2. </w:t>
      </w:r>
      <w:proofErr w:type="gramStart"/>
      <w:r>
        <w:t>izreke</w:t>
      </w:r>
      <w:proofErr w:type="gramEnd"/>
      <w:r>
        <w:t xml:space="preserve"> ovog rješenja.</w:t>
      </w:r>
    </w:p>
    <w:p w:rsidRDefault="00FE72BC" w:rsidP="00187A5B" w:rsidR="00AB49B3">
      <w:pPr>
        <w:pStyle w:val="Bezproreda"/>
        <w:jc w:val="both"/>
      </w:pPr>
      <w:r>
        <w:tab/>
      </w:r>
    </w:p>
    <w:p w:rsidRDefault="001E57AE" w:rsidP="00A202F4" w:rsidR="001E57AE">
      <w:pPr>
        <w:jc w:val="center"/>
      </w:pPr>
      <w:proofErr w:type="gramStart"/>
      <w:r>
        <w:t xml:space="preserve">U Rijeci, </w:t>
      </w:r>
      <w:r w:rsidR="00B62FB9">
        <w:t>25</w:t>
      </w:r>
      <w:r w:rsidR="00B62FB9" w:rsidRPr="00A4364A">
        <w:t>.</w:t>
      </w:r>
      <w:proofErr w:type="gramEnd"/>
      <w:r w:rsidR="00B62FB9" w:rsidRPr="00A4364A">
        <w:t xml:space="preserve"> </w:t>
      </w:r>
      <w:proofErr w:type="gramStart"/>
      <w:r w:rsidR="00B62FB9" w:rsidRPr="00A4364A">
        <w:t>s</w:t>
      </w:r>
      <w:r w:rsidR="00B62FB9">
        <w:t>vibnja</w:t>
      </w:r>
      <w:proofErr w:type="gramEnd"/>
      <w:r w:rsidR="00B62FB9">
        <w:t xml:space="preserve"> </w:t>
      </w:r>
      <w:r w:rsidR="00B62FB9" w:rsidRPr="00A4364A">
        <w:t>201</w:t>
      </w:r>
      <w:r w:rsidR="00B62FB9">
        <w:t>7</w:t>
      </w:r>
      <w:r>
        <w:t>.</w:t>
      </w:r>
    </w:p>
    <w:p w:rsidRDefault="001E57AE" w:rsidP="001E57AE" w:rsidR="001E57AE">
      <w:pPr>
        <w:jc w:val="both"/>
      </w:pPr>
    </w:p>
    <w:p w:rsidRDefault="001E57AE" w:rsidP="001E57AE" w:rsidR="001E57AE">
      <w:pPr>
        <w:jc w:val="both"/>
      </w:pPr>
      <w:r>
        <w:t xml:space="preserve">                                                                                                                  </w:t>
      </w:r>
      <w:r w:rsidR="00863A1D">
        <w:t xml:space="preserve">    </w:t>
      </w:r>
      <w:r>
        <w:t xml:space="preserve">           Stečajni sudac </w:t>
      </w:r>
    </w:p>
    <w:p w:rsidRDefault="001E57AE" w:rsidP="001E57AE" w:rsidR="001E57AE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 w:rsidR="00863A1D">
        <w:t xml:space="preserve">                              </w:t>
      </w:r>
      <w:r w:rsidR="00A202F4">
        <w:t xml:space="preserve">               </w:t>
      </w:r>
      <w:r>
        <w:t xml:space="preserve">Liljana Ugrin </w:t>
      </w:r>
    </w:p>
    <w:p w:rsidRDefault="001E57AE" w:rsidP="001E57AE" w:rsidR="001E57AE">
      <w:pPr>
        <w:jc w:val="both"/>
      </w:pPr>
    </w:p>
    <w:p w:rsidRDefault="0046421C" w:rsidP="001E57AE" w:rsidR="0046421C">
      <w:pPr>
        <w:jc w:val="both"/>
      </w:pPr>
    </w:p>
    <w:p w:rsidRDefault="001E57AE" w:rsidP="001E57AE" w:rsidR="001E57AE">
      <w:pPr>
        <w:jc w:val="both"/>
      </w:pPr>
      <w:r>
        <w:t xml:space="preserve">POUKA O PRAVNOM LIJEKU </w:t>
      </w:r>
    </w:p>
    <w:p w:rsidRDefault="001E57AE" w:rsidP="0046421C" w:rsidR="001E57AE">
      <w:pPr>
        <w:ind w:firstLine="720"/>
        <w:jc w:val="both"/>
      </w:pPr>
      <w:proofErr w:type="gramStart"/>
      <w:r>
        <w:t xml:space="preserve">Protiv ovog rješenja može </w:t>
      </w:r>
      <w:r w:rsidR="009F5A06">
        <w:t xml:space="preserve">se </w:t>
      </w:r>
      <w:r>
        <w:t>izjaviti žalb</w:t>
      </w:r>
      <w:r w:rsidR="009F5A06">
        <w:t>a</w:t>
      </w:r>
      <w:r w:rsidR="0046421C">
        <w:t>.</w:t>
      </w:r>
      <w:proofErr w:type="gramEnd"/>
      <w:r w:rsidR="0046421C">
        <w:t xml:space="preserve"> </w:t>
      </w:r>
      <w:r w:rsidR="0046421C" w:rsidRPr="0046421C">
        <w:t>Žalba se izjavljuje u roku od osam dana od dostave rješenja</w:t>
      </w:r>
      <w:r w:rsidR="0046421C">
        <w:t xml:space="preserve"> </w:t>
      </w:r>
      <w:r>
        <w:t xml:space="preserve">ovom sudu u </w:t>
      </w:r>
      <w:proofErr w:type="gramStart"/>
      <w:r w:rsidR="009F5A06">
        <w:t xml:space="preserve">tri </w:t>
      </w:r>
      <w:r>
        <w:t xml:space="preserve"> primjerka</w:t>
      </w:r>
      <w:proofErr w:type="gramEnd"/>
      <w:r w:rsidR="009F5A06">
        <w:t xml:space="preserve">. O </w:t>
      </w:r>
      <w:r>
        <w:t xml:space="preserve">žalbi </w:t>
      </w:r>
      <w:r w:rsidR="009F5A06">
        <w:t xml:space="preserve">odlučuje </w:t>
      </w:r>
      <w:r>
        <w:t xml:space="preserve">Visoki trgovački sud Republike Hrvatske.  </w:t>
      </w:r>
    </w:p>
    <w:p w:rsidRDefault="001E57AE" w:rsidP="001E57AE" w:rsidR="001E57AE">
      <w:pPr>
        <w:jc w:val="both"/>
      </w:pPr>
    </w:p>
    <w:p w:rsidRDefault="001E57AE" w:rsidP="001E57AE" w:rsidR="001E57AE">
      <w:pPr>
        <w:jc w:val="both"/>
      </w:pPr>
      <w:bookmarkStart w:name="_GoBack" w:id="0"/>
      <w:r>
        <w:t xml:space="preserve">DNA </w:t>
      </w:r>
    </w:p>
    <w:p w:rsidRDefault="00DF1C58" w:rsidP="001E57AE" w:rsidR="00DF1C58">
      <w:pPr>
        <w:jc w:val="both"/>
      </w:pPr>
    </w:p>
    <w:p w:rsidRDefault="001E57AE" w:rsidP="001E57AE" w:rsidR="001E57AE">
      <w:pPr>
        <w:jc w:val="both"/>
      </w:pPr>
      <w:r>
        <w:t xml:space="preserve">Rješenje dostaviti </w:t>
      </w:r>
    </w:p>
    <w:p w:rsidRDefault="00DF1C58" w:rsidP="00DF1C58" w:rsidR="00DF1C58">
      <w:pPr>
        <w:jc w:val="both"/>
      </w:pPr>
      <w:r>
        <w:t>-</w:t>
      </w:r>
      <w:r>
        <w:tab/>
      </w:r>
      <w:proofErr w:type="gramStart"/>
      <w:r>
        <w:t>stečajnom</w:t>
      </w:r>
      <w:proofErr w:type="gramEnd"/>
      <w:r>
        <w:t xml:space="preserve"> upravitelju</w:t>
      </w:r>
    </w:p>
    <w:p w:rsidRDefault="001E57AE" w:rsidP="001E57AE" w:rsidR="00B62FB9">
      <w:pPr>
        <w:jc w:val="both"/>
      </w:pPr>
      <w:r>
        <w:t>-</w:t>
      </w:r>
      <w:r>
        <w:tab/>
      </w:r>
      <w:r w:rsidR="00DF1C58">
        <w:t xml:space="preserve">Privredna </w:t>
      </w:r>
      <w:proofErr w:type="gramStart"/>
      <w:r w:rsidR="00DF1C58">
        <w:t>banka</w:t>
      </w:r>
      <w:proofErr w:type="gramEnd"/>
      <w:r w:rsidR="00DF1C58">
        <w:t xml:space="preserve"> Zagreb d.d., odvj</w:t>
      </w:r>
    </w:p>
    <w:p w:rsidRDefault="00DF1C58" w:rsidP="001E57AE" w:rsidR="00DF1C58">
      <w:pPr>
        <w:jc w:val="both"/>
      </w:pPr>
      <w:r>
        <w:t>-</w:t>
      </w:r>
      <w:r>
        <w:tab/>
        <w:t xml:space="preserve">Republika Hrvatska, ŽDO Pula </w:t>
      </w:r>
    </w:p>
    <w:p w:rsidRDefault="00DF1C58" w:rsidP="001E57AE" w:rsidR="00DF1C58">
      <w:pPr>
        <w:jc w:val="both"/>
      </w:pPr>
      <w:r>
        <w:t>-</w:t>
      </w:r>
      <w:r>
        <w:tab/>
      </w:r>
      <w:r w:rsidRPr="0062592D">
        <w:rPr>
          <w:color w:val="000000"/>
        </w:rPr>
        <w:t>Grad Poreč</w:t>
      </w:r>
    </w:p>
    <w:p w:rsidRDefault="00DF1C58" w:rsidP="001E57AE" w:rsidR="00DF1C58">
      <w:pPr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 w:rsidRPr="0062592D">
        <w:rPr>
          <w:color w:val="000000"/>
        </w:rPr>
        <w:t>Serđ</w:t>
      </w:r>
      <w:r>
        <w:rPr>
          <w:color w:val="000000"/>
        </w:rPr>
        <w:t>o</w:t>
      </w:r>
      <w:r w:rsidRPr="0062592D">
        <w:rPr>
          <w:color w:val="000000"/>
        </w:rPr>
        <w:t xml:space="preserve"> Cvitan</w:t>
      </w:r>
    </w:p>
    <w:p w:rsidRDefault="00DF1C58" w:rsidP="001E57AE" w:rsidR="00DF1C58">
      <w:pPr>
        <w:jc w:val="both"/>
        <w:rPr>
          <w:bCs/>
          <w:color w:val="000000"/>
        </w:rPr>
      </w:pPr>
      <w:r>
        <w:t>-</w:t>
      </w:r>
      <w:r>
        <w:tab/>
      </w:r>
      <w:proofErr w:type="gramStart"/>
      <w:r w:rsidRPr="0062592D">
        <w:rPr>
          <w:bCs/>
          <w:color w:val="000000"/>
        </w:rPr>
        <w:t>Suvlasnici  stambene</w:t>
      </w:r>
      <w:proofErr w:type="gramEnd"/>
      <w:r w:rsidRPr="0062592D">
        <w:rPr>
          <w:bCs/>
          <w:color w:val="000000"/>
        </w:rPr>
        <w:t xml:space="preserve"> zgrade Timco, Mate Vlašića 26, Poreč </w:t>
      </w:r>
    </w:p>
    <w:p w:rsidRDefault="00DF1C58" w:rsidP="001E57AE" w:rsidR="00DF1C58">
      <w:pPr>
        <w:jc w:val="both"/>
      </w:pPr>
      <w:r>
        <w:t xml:space="preserve">Rješenje objaviti </w:t>
      </w:r>
      <w:proofErr w:type="gramStart"/>
      <w:r>
        <w:t>na</w:t>
      </w:r>
      <w:proofErr w:type="gramEnd"/>
      <w:r>
        <w:t xml:space="preserve"> mrežnoj stranici e-Oglasna ploča suda </w:t>
      </w:r>
    </w:p>
    <w:p w:rsidRDefault="00DF1C58" w:rsidP="001E57AE" w:rsidR="00DF1C58">
      <w:pPr>
        <w:jc w:val="both"/>
      </w:pPr>
    </w:p>
    <w:p w:rsidRDefault="001E57AE" w:rsidP="00BD06D4" w:rsidR="001E57AE">
      <w:pPr>
        <w:jc w:val="both"/>
      </w:pPr>
      <w:proofErr w:type="gramStart"/>
      <w:r>
        <w:t xml:space="preserve">U Rijeci, </w:t>
      </w:r>
      <w:r w:rsidR="00B62FB9">
        <w:t>25</w:t>
      </w:r>
      <w:r w:rsidR="00B62FB9" w:rsidRPr="00A4364A">
        <w:t>.</w:t>
      </w:r>
      <w:proofErr w:type="gramEnd"/>
      <w:r w:rsidR="00B62FB9" w:rsidRPr="00A4364A">
        <w:t xml:space="preserve"> </w:t>
      </w:r>
      <w:proofErr w:type="gramStart"/>
      <w:r w:rsidR="00B62FB9" w:rsidRPr="00A4364A">
        <w:t>s</w:t>
      </w:r>
      <w:r w:rsidR="00B62FB9">
        <w:t>vibnja</w:t>
      </w:r>
      <w:proofErr w:type="gramEnd"/>
      <w:r w:rsidR="00B62FB9">
        <w:t xml:space="preserve"> </w:t>
      </w:r>
      <w:r w:rsidR="00B62FB9" w:rsidRPr="00A4364A">
        <w:t>201</w:t>
      </w:r>
      <w:r w:rsidR="00B62FB9">
        <w:t>7</w:t>
      </w:r>
      <w:r>
        <w:t>.</w:t>
      </w:r>
      <w:bookmarkEnd w:id="0"/>
    </w:p>
    <w:sectPr w:rsidSect="00B010CB" w:rsidR="001E57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015" w:rsidP="00491C11" w:rsidR="00152015">
      <w:r>
        <w:separator/>
      </w:r>
    </w:p>
  </w:endnote>
  <w:endnote w:id="0" w:type="continuationSeparator">
    <w:p w:rsidRDefault="00152015" w:rsidP="00491C11" w:rsidR="001520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463B" w:rsidR="004146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98392569"/>
      <w:docPartObj>
        <w:docPartGallery w:val="Page Numbers (Bottom of Page)"/>
        <w:docPartUnique/>
      </w:docPartObj>
    </w:sdtPr>
    <w:sdtEndPr/>
    <w:sdtContent>
      <w:p w:rsidRDefault="00863A1D" w:rsidR="00863A1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822" w:rsidRPr="00177822">
          <w:rPr>
            <w:noProof/>
            <w:lang w:val="hr-HR"/>
          </w:rPr>
          <w:t>4</w:t>
        </w:r>
        <w:r>
          <w:fldChar w:fldCharType="end"/>
        </w:r>
      </w:p>
    </w:sdtContent>
  </w:sdt>
  <w:p w:rsidRDefault="00863A1D" w:rsidR="00863A1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463B" w:rsidR="004146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015" w:rsidP="00491C11" w:rsidR="00152015">
      <w:r>
        <w:separator/>
      </w:r>
    </w:p>
  </w:footnote>
  <w:footnote w:id="0" w:type="continuationSeparator">
    <w:p w:rsidRDefault="00152015" w:rsidP="00491C11" w:rsidR="001520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463B" w:rsidR="004146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07A" w:rsidP="00BC507A" w:rsidR="00491C11" w:rsidRPr="00BC507A">
    <w:pPr>
      <w:pStyle w:val="Zaglavlje"/>
      <w:jc w:val="right"/>
    </w:pPr>
    <w:r w:rsidRPr="00BC507A">
      <w:rPr>
        <w:lang w:val="hr-HR"/>
      </w:rPr>
      <w:t>Poslovni broj 7 St-3</w:t>
    </w:r>
    <w:r w:rsidR="0041463B">
      <w:rPr>
        <w:lang w:val="hr-HR"/>
      </w:rPr>
      <w:t>47</w:t>
    </w:r>
    <w:r w:rsidRPr="00BC507A">
      <w:rPr>
        <w:lang w:val="hr-HR"/>
      </w:rPr>
      <w:t>/</w:t>
    </w:r>
    <w:r w:rsidR="0041463B">
      <w:rPr>
        <w:lang w:val="hr-HR"/>
      </w:rPr>
      <w:t>20</w:t>
    </w:r>
    <w:r w:rsidRPr="00BC507A">
      <w:rPr>
        <w:lang w:val="hr-HR"/>
      </w:rPr>
      <w:t>13-</w:t>
    </w:r>
    <w:r w:rsidR="00863A1D">
      <w:rPr>
        <w:lang w:val="hr-HR"/>
      </w:rPr>
      <w:t>153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463B" w:rsidR="004146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15C4E"/>
    <w:rsid w:val="00021C35"/>
    <w:rsid w:val="00037D4F"/>
    <w:rsid w:val="00051675"/>
    <w:rsid w:val="00057ECC"/>
    <w:rsid w:val="000643D9"/>
    <w:rsid w:val="000A2BF6"/>
    <w:rsid w:val="000E7977"/>
    <w:rsid w:val="00100B91"/>
    <w:rsid w:val="00105386"/>
    <w:rsid w:val="00120604"/>
    <w:rsid w:val="001311C0"/>
    <w:rsid w:val="00131222"/>
    <w:rsid w:val="00143561"/>
    <w:rsid w:val="00152015"/>
    <w:rsid w:val="00160D5C"/>
    <w:rsid w:val="00161072"/>
    <w:rsid w:val="00164629"/>
    <w:rsid w:val="00171C95"/>
    <w:rsid w:val="001732C9"/>
    <w:rsid w:val="00177822"/>
    <w:rsid w:val="00187A5B"/>
    <w:rsid w:val="001C0C81"/>
    <w:rsid w:val="001C718F"/>
    <w:rsid w:val="001D159F"/>
    <w:rsid w:val="001D5CB9"/>
    <w:rsid w:val="001E57AE"/>
    <w:rsid w:val="001E7FF7"/>
    <w:rsid w:val="00225370"/>
    <w:rsid w:val="0022797F"/>
    <w:rsid w:val="00255781"/>
    <w:rsid w:val="00263288"/>
    <w:rsid w:val="00282426"/>
    <w:rsid w:val="00292371"/>
    <w:rsid w:val="002A1988"/>
    <w:rsid w:val="002D02DB"/>
    <w:rsid w:val="002E5CB9"/>
    <w:rsid w:val="003010CD"/>
    <w:rsid w:val="003013F6"/>
    <w:rsid w:val="00303020"/>
    <w:rsid w:val="0032083E"/>
    <w:rsid w:val="00324E34"/>
    <w:rsid w:val="00331E7E"/>
    <w:rsid w:val="00356B37"/>
    <w:rsid w:val="0036066B"/>
    <w:rsid w:val="00360FF8"/>
    <w:rsid w:val="00381CF3"/>
    <w:rsid w:val="0038332B"/>
    <w:rsid w:val="00384CF0"/>
    <w:rsid w:val="003943C2"/>
    <w:rsid w:val="003A0A18"/>
    <w:rsid w:val="003B4991"/>
    <w:rsid w:val="003D2954"/>
    <w:rsid w:val="003E25E3"/>
    <w:rsid w:val="003F0CF3"/>
    <w:rsid w:val="00402D64"/>
    <w:rsid w:val="0041463B"/>
    <w:rsid w:val="00414BD6"/>
    <w:rsid w:val="00424513"/>
    <w:rsid w:val="00424AD5"/>
    <w:rsid w:val="00427F4E"/>
    <w:rsid w:val="00433084"/>
    <w:rsid w:val="0044040D"/>
    <w:rsid w:val="00447B75"/>
    <w:rsid w:val="00462355"/>
    <w:rsid w:val="0046421C"/>
    <w:rsid w:val="00487044"/>
    <w:rsid w:val="00491C11"/>
    <w:rsid w:val="00495064"/>
    <w:rsid w:val="004D26EB"/>
    <w:rsid w:val="004E275B"/>
    <w:rsid w:val="004F6DC3"/>
    <w:rsid w:val="00524DA1"/>
    <w:rsid w:val="0053259E"/>
    <w:rsid w:val="00534DCB"/>
    <w:rsid w:val="00554F19"/>
    <w:rsid w:val="00556500"/>
    <w:rsid w:val="00584B04"/>
    <w:rsid w:val="005D35FC"/>
    <w:rsid w:val="005E5954"/>
    <w:rsid w:val="005F0503"/>
    <w:rsid w:val="00617FE2"/>
    <w:rsid w:val="0062592D"/>
    <w:rsid w:val="00672242"/>
    <w:rsid w:val="0068395E"/>
    <w:rsid w:val="00685DEC"/>
    <w:rsid w:val="00690E3C"/>
    <w:rsid w:val="0069158B"/>
    <w:rsid w:val="006A217B"/>
    <w:rsid w:val="006A5507"/>
    <w:rsid w:val="006A71A8"/>
    <w:rsid w:val="007004AD"/>
    <w:rsid w:val="00700714"/>
    <w:rsid w:val="00727B5D"/>
    <w:rsid w:val="007313F3"/>
    <w:rsid w:val="00765447"/>
    <w:rsid w:val="00781F19"/>
    <w:rsid w:val="007849AB"/>
    <w:rsid w:val="007A5772"/>
    <w:rsid w:val="007D106C"/>
    <w:rsid w:val="007F44DB"/>
    <w:rsid w:val="007F4810"/>
    <w:rsid w:val="00814126"/>
    <w:rsid w:val="00830BB7"/>
    <w:rsid w:val="008403DE"/>
    <w:rsid w:val="008419D0"/>
    <w:rsid w:val="00846426"/>
    <w:rsid w:val="00854308"/>
    <w:rsid w:val="008636FE"/>
    <w:rsid w:val="00863A1D"/>
    <w:rsid w:val="00871EEB"/>
    <w:rsid w:val="0087451B"/>
    <w:rsid w:val="008932E2"/>
    <w:rsid w:val="008A3F2F"/>
    <w:rsid w:val="008A4CFA"/>
    <w:rsid w:val="008B3B4C"/>
    <w:rsid w:val="008C08F0"/>
    <w:rsid w:val="008C7FCB"/>
    <w:rsid w:val="008D61DF"/>
    <w:rsid w:val="008E2931"/>
    <w:rsid w:val="008F2672"/>
    <w:rsid w:val="008F589B"/>
    <w:rsid w:val="00905C73"/>
    <w:rsid w:val="0090759B"/>
    <w:rsid w:val="009145E8"/>
    <w:rsid w:val="009A7C70"/>
    <w:rsid w:val="009E7B06"/>
    <w:rsid w:val="009F5A06"/>
    <w:rsid w:val="00A01E08"/>
    <w:rsid w:val="00A14008"/>
    <w:rsid w:val="00A202F4"/>
    <w:rsid w:val="00A25BC6"/>
    <w:rsid w:val="00A32D75"/>
    <w:rsid w:val="00A33E29"/>
    <w:rsid w:val="00A4364A"/>
    <w:rsid w:val="00A446B4"/>
    <w:rsid w:val="00A62427"/>
    <w:rsid w:val="00A95091"/>
    <w:rsid w:val="00AB49B3"/>
    <w:rsid w:val="00AB711C"/>
    <w:rsid w:val="00AC1DD3"/>
    <w:rsid w:val="00B010CB"/>
    <w:rsid w:val="00B10795"/>
    <w:rsid w:val="00B16CD4"/>
    <w:rsid w:val="00B62FB9"/>
    <w:rsid w:val="00B65F96"/>
    <w:rsid w:val="00B70F0B"/>
    <w:rsid w:val="00B911B8"/>
    <w:rsid w:val="00BA495F"/>
    <w:rsid w:val="00BB3F30"/>
    <w:rsid w:val="00BC507A"/>
    <w:rsid w:val="00BD06D4"/>
    <w:rsid w:val="00BE33D7"/>
    <w:rsid w:val="00BE6CE6"/>
    <w:rsid w:val="00BF2DEE"/>
    <w:rsid w:val="00C01171"/>
    <w:rsid w:val="00C74D4E"/>
    <w:rsid w:val="00C945B9"/>
    <w:rsid w:val="00CA4183"/>
    <w:rsid w:val="00CA4464"/>
    <w:rsid w:val="00CD187E"/>
    <w:rsid w:val="00CD654D"/>
    <w:rsid w:val="00CE7BA1"/>
    <w:rsid w:val="00D05646"/>
    <w:rsid w:val="00D1595A"/>
    <w:rsid w:val="00D3023B"/>
    <w:rsid w:val="00D617ED"/>
    <w:rsid w:val="00D900A7"/>
    <w:rsid w:val="00D945B2"/>
    <w:rsid w:val="00DA5A76"/>
    <w:rsid w:val="00DB4E56"/>
    <w:rsid w:val="00DC2246"/>
    <w:rsid w:val="00DD320A"/>
    <w:rsid w:val="00DE4B59"/>
    <w:rsid w:val="00DF1C58"/>
    <w:rsid w:val="00E23477"/>
    <w:rsid w:val="00E24E21"/>
    <w:rsid w:val="00E258D2"/>
    <w:rsid w:val="00E37055"/>
    <w:rsid w:val="00E460BC"/>
    <w:rsid w:val="00E50A03"/>
    <w:rsid w:val="00E61AE2"/>
    <w:rsid w:val="00E970E0"/>
    <w:rsid w:val="00EA7E3D"/>
    <w:rsid w:val="00EC2B48"/>
    <w:rsid w:val="00EC3189"/>
    <w:rsid w:val="00EC7685"/>
    <w:rsid w:val="00ED055D"/>
    <w:rsid w:val="00EE01BF"/>
    <w:rsid w:val="00F22E0C"/>
    <w:rsid w:val="00F52C03"/>
    <w:rsid w:val="00FA5391"/>
    <w:rsid w:val="00FD7DE6"/>
    <w:rsid w:val="00FE72BC"/>
    <w:rsid w:val="00FF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link w:val="ZaglavljeChar"/>
    <w:rsid w:val="00491C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91C1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491C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91C11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B65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5F96"/>
    <w:rPr>
      <w:rFonts w:cs="Tahoma" w:hAnsi="Tahoma" w:asci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46421C"/>
    <w:rPr>
      <w:sz w:val="24"/>
      <w:szCs w:val="24"/>
      <w:lang w:eastAsia="en-US" w:val="en-US"/>
    </w:rPr>
  </w:style>
  <w:style w:customStyle="true" w:styleId="t-9-8" w:type="paragraph">
    <w:name w:val="t-9-8"/>
    <w:basedOn w:val="Normal"/>
    <w:rsid w:val="00814126"/>
    <w:pPr>
      <w:spacing w:afterAutospacing="true" w:after="100" w:beforeAutospacing="true" w:before="100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A5A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5A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A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A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A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link w:val="ZaglavljeChar"/>
    <w:rsid w:val="00491C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91C1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491C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91C11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B65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5F96"/>
    <w:rPr>
      <w:rFonts w:ascii="Tahoma" w:cs="Tahoma" w:hAns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46421C"/>
    <w:rPr>
      <w:sz w:val="24"/>
      <w:szCs w:val="24"/>
      <w:lang w:eastAsia="en-US" w:val="en-US"/>
    </w:rPr>
  </w:style>
  <w:style w:customStyle="1" w:styleId="t-9-8" w:type="paragraph">
    <w:name w:val="t-9-8"/>
    <w:basedOn w:val="Normal"/>
    <w:rsid w:val="00814126"/>
    <w:pPr>
      <w:spacing w:after="100" w:afterAutospacing="1" w:before="100" w:beforeAutospacing="1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A5A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5A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A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A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A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63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848586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75596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42563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8784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88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94644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408096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04750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4480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789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453856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909021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770517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70047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94330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156829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80091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984570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22626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1686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193201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1106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95674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301392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34447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17212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96461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45096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312504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288855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79854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399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233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06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241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61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032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600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97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69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52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42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61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587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St-347/2013-153</izvorni_sadrzaj>
    <derivirana_varijabla naziv="DomainObject.Oznaka_1">St-347/2013-153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St-347/2013</izvorni_sadrzaj>
    <derivirana_varijabla naziv="DomainObject.Predmet.OznakaBroj_1">St-347/2013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uplata oglasa iz FONDA za pokriće troškova stečajnog postupka</izvorni_sadrzaj>
    <derivirana_varijabla naziv="DomainObject.Predmet.PrimjedbaSuca_1">- uplata oglasa iz FONDA za pokriće troškova stečajnog postupka</derivirana_varijabla>
  </DomainObject.Predmet.PrimjedbaSuca>
  <DomainObject.Predmet.ProtustrankaFormated>
    <izvorni_sadrzaj>  VANTIM d.o.o.  Poreč</izvorni_sadrzaj>
    <derivirana_varijabla naziv="DomainObject.Predmet.ProtustrankaFormated_1">  VANTIM d.o.o.  Poreč</derivirana_varijabla>
  </DomainObject.Predmet.ProtustrankaFormated>
  <DomainObject.Predmet.ProtustrankaFormatedOIB>
    <izvorni_sadrzaj>  VANTIM d.o.o.  Poreč, OIB 51421010470</izvorni_sadrzaj>
    <derivirana_varijabla naziv="DomainObject.Predmet.ProtustrankaFormatedOIB_1">  VANTIM d.o.o.  Poreč, OIB 51421010470</derivirana_varijabla>
  </DomainObject.Predmet.ProtustrankaFormatedOIB>
  <DomainObject.Predmet.ProtustrankaFormatedWithAdress>
    <izvorni_sadrzaj> VANTIM d.o.o.  Poreč, Mate Vlašića 2647, 52440 Poreč</izvorni_sadrzaj>
    <derivirana_varijabla naziv="DomainObject.Predmet.ProtustrankaFormatedWithAdress_1"> VANTIM d.o.o.  Poreč, Mate Vlašića 2647, 52440 Poreč</derivirana_varijabla>
  </DomainObject.Predmet.ProtustrankaFormatedWithAdress>
  <DomainObject.Predmet.ProtustrankaFormatedWithAdressOIB>
    <izvorni_sadrzaj> VANTIM d.o.o.  Poreč, OIB 51421010470, Mate Vlašića 2647, 52440 Poreč</izvorni_sadrzaj>
    <derivirana_varijabla naziv="DomainObject.Predmet.ProtustrankaFormatedWithAdressOIB_1"> VANTIM d.o.o.  Poreč, OIB 51421010470, Mate Vlašića 2647, 52440 Poreč</derivirana_varijabla>
  </DomainObject.Predmet.ProtustrankaFormatedWithAdressOIB>
  <DomainObject.Predmet.ProtustrankaWithAdress>
    <izvorni_sadrzaj>VANTIM d.o.o.  Poreč Mate Vlašića 2647, 52440 Poreč</izvorni_sadrzaj>
    <derivirana_varijabla naziv="DomainObject.Predmet.ProtustrankaWithAdress_1">VANTIM d.o.o.  Poreč Mate Vlašića 2647, 52440 Poreč</derivirana_varijabla>
  </DomainObject.Predmet.ProtustrankaWithAdress>
  <DomainObject.Predmet.ProtustrankaWithAdressOIB>
    <izvorni_sadrzaj>VANTIM d.o.o.  Poreč, OIB 51421010470, Mate Vlašića 2647, 52440 Poreč</izvorni_sadrzaj>
    <derivirana_varijabla naziv="DomainObject.Predmet.ProtustrankaWithAdressOIB_1">VANTIM d.o.o.  Poreč, OIB 51421010470, Mate Vlašića 2647, 52440 Poreč</derivirana_varijabla>
  </DomainObject.Predmet.ProtustrankaWithAdressOIB>
  <DomainObject.Predmet.ProtustrankaNazivFormated>
    <izvorni_sadrzaj>VANTIM d.o.o.  Poreč</izvorni_sadrzaj>
    <derivirana_varijabla naziv="DomainObject.Predmet.ProtustrankaNazivFormated_1">VANTIM d.o.o.  Poreč</derivirana_varijabla>
  </DomainObject.Predmet.ProtustrankaNazivFormated>
  <DomainObject.Predmet.ProtustrankaNazivFormatedOIB>
    <izvorni_sadrzaj>VANTIM d.o.o.  Poreč, OIB 51421010470</izvorni_sadrzaj>
    <derivirana_varijabla naziv="DomainObject.Predmet.ProtustrankaNazivFormatedOIB_1">VANTIM d.o.o.  Poreč, OIB 51421010470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VANTIM d.o.o.  Poreč</item>
    </izvorni_sadrzaj>
    <derivirana_varijabla naziv="DomainObject.Predmet.ProtuStrankaListFormated_1">
      <item>VANTIM d.o.o.  Poreč</item>
    </derivirana_varijabla>
  </DomainObject.Predmet.ProtuStrankaListFormated>
  <DomainObject.Predmet.ProtuStrankaListFormatedOIB>
    <izvorni_sadrzaj>
      <item>VANTIM d.o.o.  Poreč, OIB 51421010470</item>
    </izvorni_sadrzaj>
    <derivirana_varijabla naziv="DomainObject.Predmet.ProtuStrankaListFormatedOIB_1">
      <item>VANTIM d.o.o.  Poreč, OIB 51421010470</item>
    </derivirana_varijabla>
  </DomainObject.Predmet.ProtuStrankaListFormatedOIB>
  <DomainObject.Predmet.ProtuStrankaListFormatedWithAdress>
    <izvorni_sadrzaj>
      <item>VANTIM d.o.o.  Poreč, Mate Vlašića 2647, 52440 Poreč</item>
    </izvorni_sadrzaj>
    <derivirana_varijabla naziv="DomainObject.Predmet.ProtuStrankaListFormatedWithAdress_1">
      <item>VANTIM d.o.o.  Poreč, Mate Vlašića 2647, 52440 Poreč</item>
    </derivirana_varijabla>
  </DomainObject.Predmet.ProtuStrankaListFormatedWithAdress>
  <DomainObject.Predmet.ProtuStrankaListFormatedWithAdressOIB>
    <izvorni_sadrzaj>
      <item>VANTIM d.o.o.  Poreč, OIB 51421010470, Mate Vlašića 2647, 52440 Poreč</item>
    </izvorni_sadrzaj>
    <derivirana_varijabla naziv="DomainObject.Predmet.ProtuStrankaListFormatedWithAdressOIB_1">
      <item>VANTIM d.o.o.  Poreč, OIB 51421010470, Mate Vlašića 2647, 52440 Poreč</item>
    </derivirana_varijabla>
  </DomainObject.Predmet.ProtuStrankaListFormatedWithAdressOIB>
  <DomainObject.Predmet.ProtuStrankaListNazivFormated>
    <izvorni_sadrzaj>
      <item>VANTIM d.o.o.  Poreč</item>
    </izvorni_sadrzaj>
    <derivirana_varijabla naziv="DomainObject.Predmet.ProtuStrankaListNazivFormated_1">
      <item>VANTIM d.o.o.  Poreč</item>
    </derivirana_varijabla>
  </DomainObject.Predmet.ProtuStrankaListNazivFormated>
  <DomainObject.Predmet.ProtuStrankaListNazivFormatedOIB>
    <izvorni_sadrzaj>
      <item>VANTIM d.o.o.  Poreč, OIB 51421010470</item>
    </izvorni_sadrzaj>
    <derivirana_varijabla naziv="DomainObject.Predmet.ProtuStrankaListNazivFormatedOIB_1">
      <item>VANTIM d.o.o.  Poreč, OIB 51421010470</item>
    </derivirana_varijabla>
  </DomainObject.Predmet.ProtuStrankaListNazivFormatedOIB>
  <DomainObject.Predmet.OstaliList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izvorni_sadrzaj>
    <derivirana_varijabla naziv="DomainObject.Predmet.OstaliList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derivirana_varijabla>
  </DomainObject.Predmet.OstaliListFormated>
  <DomainObject.Predmet.OstaliList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</izvorni_sadrzaj>
    <derivirana_varijabla naziv="DomainObject.Predmet.OstaliList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</derivirana_varijabla>
  </DomainObject.Predmet.OstaliListFormatedOIB>
  <DomainObject.Predmet.OstaliListFormatedWithAdress>
    <izvorni_sadrzaj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Davorina Trinajstićsa 4, 52440 Poreč</item>
      <item>Suvlasnici zgrade TIMCO, M.Vlašića 26, 52440 Poreč</item>
      <item>TRGOAUTO I, društvo s ograničenom odgovornošću za trgovinu, d. o. o., Joakima Rakovca 12, 52470 Umag</item>
    </izvorni_sadrzaj>
    <derivirana_varijabla naziv="DomainObject.Predmet.OstaliListFormatedWithAdress_1"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Davorina Trinajstićsa 4, 52440 Poreč</item>
      <item>Suvlasnici zgrade TIMCO, M.Vlašića 26, 52440 Poreč</item>
      <item>TRGOAUTO I, društvo s ograničenom odgovornošću za trgovinu, d. o. o., Joakima Rakovca 12, 52470 Umag</item>
    </derivirana_varijabla>
  </DomainObject.Predmet.OstaliListFormatedWithAdress>
  <DomainObject.Predmet.OstaliListFormatedWithAdressOIB>
    <izvorni_sadrzaj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OIB 41567124203, Davorina Trinajstićsa 4, 52440 Poreč</item>
      <item>Suvlasnici zgrade TIMCO, M.Vlašića 26, 52440 Poreč</item>
      <item>TRGOAUTO I, društvo s ograničenom odgovornošću za trgovinu, d. o. o., OIB 30124656405, Joakima Rakovca 12, 52470 Umag</item>
    </izvorni_sadrzaj>
    <derivirana_varijabla naziv="DomainObject.Predmet.OstaliListFormatedWithAdressOIB_1"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OIB 41567124203, Davorina Trinajstićsa 4, 52440 Poreč</item>
      <item>Suvlasnici zgrade TIMCO, M.Vlašića 26, 52440 Poreč</item>
      <item>TRGOAUTO I, društvo s ograničenom odgovornošću za trgovinu, d. o. o., OIB 30124656405, Joakima Rakovca 12, 52470 Umag</item>
    </derivirana_varijabla>
  </DomainObject.Predmet.OstaliListFormatedWithAdressOIB>
  <DomainObject.Predmet.OstaliListNaziv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izvorni_sadrzaj>
    <derivirana_varijabla naziv="DomainObject.Predmet.OstaliListNaziv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derivirana_varijabla>
  </DomainObject.Predmet.OstaliListNazivFormated>
  <DomainObject.Predmet.OstaliListNaziv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</izvorni_sadrzaj>
    <derivirana_varijabla naziv="DomainObject.Predmet.OstaliListNaziv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VOBIS, OIB 41567124203</item>
      <item>Suvlasnici zgrade TIMCO</item>
      <item>TRGOAUTO I, društvo s ograničenom odgovornošću za trgovinu, d. o. o., OIB 30124656405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St-347/2013-153</izvorni_sadrzaj>
    <derivirana_varijabla naziv="DomainObject.PoslovniBrojDokumenta_1">St-347/2013-153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VANTIM d.o.o.  Poreč</izvorni_sadrzaj>
    <derivirana_varijabla naziv="DomainObject.Predmet.ProtustrankaIDrugi_1">VANTIM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VANTIM d.o.o.  Poreč, OIB 51421010470, Mate Vlašića 2647, 52440 Poreč</izvorni_sadrzaj>
    <derivirana_varijabla naziv="DomainObject.Predmet.ProtustrankaIDrugiAdressOIB_1">VANTIM d.o.o.  Poreč, OIB 51421010470, Mate Vlašića 2647,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izvorni_sadrzaj>
    <derivirana_varijabla naziv="DomainObject.Predmet.SudioniciListNaziv_1"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  <item>TRGOAUTO I, društvo s ograničenom odgovornošću za trgovinu, d. o. o.</item>
    </derivirana_varijabla>
  </DomainObject.Predmet.SudioniciListNaziv>
  <DomainObject.Predmet.SudioniciListAdressOIB>
    <izvorni_sadrzaj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OIB 41567124203, Davorina Trinajstićsa 4,52440 Poreč</item>
      <item>Suvlasnici zgrade TIMCO, M.Vlašića 26,52440 Poreč</item>
      <item>TRGOAUTO I, društvo s ograničenom odgovornošću za trgovinu, d. o. o., OIB 30124656405, Joakima Rakovca 12,52470 Umag</item>
    </izvorni_sadrzaj>
    <derivirana_varijabla naziv="DomainObject.Predmet.SudioniciListAdressOIB_1"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OIB 41567124203, Davorina Trinajstićsa 4,52440 Poreč</item>
      <item>Suvlasnici zgrade TIMCO, M.Vlašića 26,52440 Poreč</item>
      <item>TRGOAUTO I, društvo s ograničenom odgovornošću za trgovinu, d. o. o., OIB 30124656405, Joakima Rakovca 12,52470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41567124203</item>
      <item>, OIB null</item>
      <item>, OIB 30124656405</item>
    </izvorni_sadrzaj>
    <derivirana_varijabla naziv="DomainObject.Predmet.SudioniciListNazivOIB_1"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41567124203</item>
      <item>, OIB null</item>
      <item>, OIB 30124656405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873BB9-219B-4D09-9A7A-E6271A1E57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1851</properties:Words>
  <properties:Characters>10155</properties:Characters>
  <properties:Lines>183</properties:Lines>
  <properties:Paragraphs>45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12345</properties:CharactersWithSpaces>
  <properties:SharedDoc>false</properties:SharedDoc>
  <properties:HLinks>
    <vt:vector size="60" baseType="variant">
      <vt:variant>
        <vt:i4>7667828</vt:i4>
      </vt:variant>
      <vt:variant>
        <vt:i4>27</vt:i4>
      </vt:variant>
      <vt:variant>
        <vt:i4>0</vt:i4>
      </vt:variant>
      <vt:variant>
        <vt:i4>5</vt:i4>
      </vt:variant>
      <vt:variant>
        <vt:lpwstr>http://www.zakon.hr/cms.htm?id=973</vt:lpwstr>
      </vt:variant>
      <vt:variant>
        <vt:lpwstr/>
      </vt:variant>
      <vt:variant>
        <vt:i4>7602292</vt:i4>
      </vt:variant>
      <vt:variant>
        <vt:i4>24</vt:i4>
      </vt:variant>
      <vt:variant>
        <vt:i4>0</vt:i4>
      </vt:variant>
      <vt:variant>
        <vt:i4>5</vt:i4>
      </vt:variant>
      <vt:variant>
        <vt:lpwstr>http://www.zakon.hr/cms.htm?id=972</vt:lpwstr>
      </vt:variant>
      <vt:variant>
        <vt:lpwstr/>
      </vt:variant>
      <vt:variant>
        <vt:i4>7798900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http://www.zakon.hr/cms.htm?id=971</vt:lpwstr>
      </vt:variant>
      <vt:variant>
        <vt:lpwstr/>
      </vt:variant>
      <vt:variant>
        <vt:i4>7733364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http://www.zakon.hr/cms.htm?id=970</vt:lpwstr>
      </vt:variant>
      <vt:variant>
        <vt:lpwstr/>
      </vt:variant>
      <vt:variant>
        <vt:i4>8323189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http://www.zakon.hr/cms.htm?id=969</vt:lpwstr>
      </vt:variant>
      <vt:variant>
        <vt:lpwstr/>
      </vt:variant>
      <vt:variant>
        <vt:i4>8257653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http://www.zakon.hr/cms.htm?id=968</vt:lpwstr>
      </vt:variant>
      <vt:variant>
        <vt:lpwstr/>
      </vt:variant>
      <vt:variant>
        <vt:i4>7405685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http://www.zakon.hr/cms.htm?id=967</vt:lpwstr>
      </vt:variant>
      <vt:variant>
        <vt:lpwstr/>
      </vt:variant>
      <vt:variant>
        <vt:i4>7340149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http://www.zakon.hr/cms.htm?id=966</vt:lpwstr>
      </vt:variant>
      <vt:variant>
        <vt:lpwstr/>
      </vt:variant>
      <vt:variant>
        <vt:i4>7536757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http://www.zakon.hr/cms.htm?id=965</vt:lpwstr>
      </vt:variant>
      <vt:variant>
        <vt:lpwstr/>
      </vt:variant>
      <vt:variant>
        <vt:i4>7471221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http://www.zakon.hr/cms.htm?id=964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2017-05-26T06:18:00Z</dcterms:created>
  <dc:creator>Liljana Ugrin</dc:creator>
  <cp:lastModifiedBy>Tanja Fidel</cp:lastModifiedBy>
  <cp:lastPrinted>2017-05-26T06:31:00Z</cp:lastPrinted>
  <dcterms:modified xmlns:xsi="http://www.w3.org/2001/XMLSchema-instance" xsi:type="dcterms:W3CDTF">2017-05-26T06:31:00Z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St-347/2013-153 / Odluka - Rješenje - o namirenju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