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1fcf" w14:paraId="7b71fcf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8A4771">
        <w:rPr>
          <w:bCs/>
        </w:rPr>
        <w:t>52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8A4771">
        <w:t>21. prosinca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8A4771">
        <w:t>22. siječnja 2016</w:t>
      </w:r>
      <w:r w:rsidR="00FC3CAD" w:rsidRPr="00561253">
        <w:t xml:space="preserve">. </w:t>
      </w:r>
      <w:r w:rsidR="000B070E" w:rsidRPr="00561253">
        <w:t xml:space="preserve">u </w:t>
      </w:r>
      <w:r w:rsidR="00EB3C27">
        <w:t>10,0</w:t>
      </w:r>
      <w:r w:rsidR="00B5256E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8A4771">
        <w:rPr>
          <w:bCs/>
        </w:rPr>
        <w:t>706.560,00</w:t>
      </w:r>
      <w:r w:rsidR="00EB3C27">
        <w:rPr>
          <w:b/>
          <w:bCs/>
        </w:rPr>
        <w:t xml:space="preserve"> </w:t>
      </w:r>
      <w:r w:rsidR="00F5403C">
        <w:t xml:space="preserve">kuna </w:t>
      </w:r>
      <w:r w:rsidR="00E62485">
        <w:t>(</w:t>
      </w:r>
      <w:r w:rsidR="008A4771">
        <w:rPr>
          <w:bCs/>
        </w:rPr>
        <w:t>565.248,00</w:t>
      </w:r>
      <w:r w:rsidR="00EB3C27">
        <w:rPr>
          <w:b/>
          <w:bCs/>
        </w:rPr>
        <w:t xml:space="preserve"> </w:t>
      </w:r>
      <w:r w:rsidR="00E62485">
        <w:t xml:space="preserve">kuna plus PDV </w:t>
      </w:r>
      <w:r w:rsidR="008A4771">
        <w:rPr>
          <w:bCs/>
        </w:rPr>
        <w:t>141.312,00</w:t>
      </w:r>
      <w:r w:rsidR="00EB3C27">
        <w:rPr>
          <w:b/>
          <w:bCs/>
        </w:rPr>
        <w:t xml:space="preserve">  </w:t>
      </w:r>
      <w:r w:rsidR="00E62485">
        <w:t xml:space="preserve">kuna)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8A4771">
        <w:t>6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B5256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</w:t>
      </w:r>
      <w:r w:rsidR="0054190D">
        <w:t xml:space="preserve"> </w:t>
      </w:r>
      <w:r w:rsidRPr="00561253">
        <w:t>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8A4771">
        <w:t>21. prosinca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2C59F1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2C59F1" w:rsidR="002C59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C59F1" w:rsidP="002C59F1" w:rsidR="002C59F1">
      <w:pPr>
        <w:ind w:firstLine="708" w:left="6372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2C59F1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8A4771">
      <w:t>856/14-52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C59F1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4771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960</properties:Words>
  <properties:Characters>5398</properties:Characters>
  <properties:Lines>123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2015-12-21T12:42:00Z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2015-12-21T12:48:00Z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