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af18" w14:paraId="a7caf18" w:rsidRDefault="0011085F" w:rsidP="0011085F" w:rsidR="0011085F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B51E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75F3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</w:t>
      </w:r>
    </w:p>
    <w:p w:rsidRDefault="0011085F" w:rsidP="0011085F" w:rsidR="0011085F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11085F" w:rsidP="0011085F" w:rsidR="0011085F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Trgovački sud u Zagrebu</w:t>
      </w:r>
    </w:p>
    <w:p w:rsidRDefault="0011085F" w:rsidP="0011085F" w:rsidR="0011085F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Zagreb, Amruševa 2/II                                                                            </w:t>
      </w:r>
    </w:p>
    <w:p w:rsidRDefault="0011085F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1085F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1085F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1085F" w:rsidP="003F3ECD" w:rsidR="0011085F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predstečajnom postupku nad dužnikom </w:t>
      </w:r>
      <w:r w:rsidR="00E66508" w:rsidRPr="005B51EC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>GRANOLIO d.d. za proizvodnju, trgovinu i usluge iz Zagreba, Budmanijeva 5, OIB: 59064993527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temeljem članka 57. Stečajnog zakona („Narodne novine“ broj: 71/15, </w:t>
      </w:r>
      <w:r w:rsidR="00E66508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104/17, 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dalje: SZ)</w:t>
      </w:r>
      <w:r w:rsidR="00C237BC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sastavio te javno objavljuje </w:t>
      </w:r>
    </w:p>
    <w:p w:rsidRDefault="0011085F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1085F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30BF5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IZMIJENJENI </w:t>
      </w:r>
      <w:r w:rsidR="0011085F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POPIS VJEROVNIKA I PRAVA GLASA </w:t>
      </w:r>
    </w:p>
    <w:p w:rsidRDefault="0011085F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KOJA VJEROVNICIMA PRIPADAJU</w:t>
      </w:r>
    </w:p>
    <w:p w:rsidRDefault="0011085F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085F" w:rsidP="0011085F" w:rsidR="0011085F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ind w:firstLine="708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085F" w:rsidP="0011085F" w:rsidR="0011085F" w:rsidRPr="005B51EC">
      <w:pPr>
        <w:widowControl w:val="false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Planom restrukturiranja vjerovnici utvrđenih tražbina raspoređeni su sukladno čl. 308.</w:t>
      </w:r>
      <w:r w:rsidR="008E4E21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, a u svezi s člankom 56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</w:t>
      </w:r>
      <w:r w:rsidR="00E66508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prema kriteriju gospodarske istovrsnosti</w:t>
      </w:r>
      <w:r w:rsidR="00E66508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37BC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sljedeće skupine (grupe) i to: </w:t>
      </w:r>
    </w:p>
    <w:p w:rsidRDefault="006669D3" w:rsidP="006669D3" w:rsidR="006669D3">
      <w:pPr>
        <w:spacing w:after="0"/>
        <w:rPr>
          <w:b/>
        </w:rPr>
      </w:pPr>
    </w:p>
    <w:p w:rsidRDefault="006669D3" w:rsidP="006669D3" w:rsidR="006669D3" w:rsidRPr="00557D80">
      <w:pPr>
        <w:spacing w:after="0"/>
        <w:rPr>
          <w:b/>
        </w:rPr>
      </w:pPr>
      <w:r w:rsidRPr="00557D80">
        <w:rPr>
          <w:b/>
        </w:rPr>
        <w:t>Grupa 1.1. - Razlučni vjerovnici</w:t>
      </w:r>
    </w:p>
    <w:tbl>
      <w:tblPr>
        <w:tblpPr w:tblpY="224" w:tblpXSpec="center" w:horzAnchor="margin" w:vertAnchor="text" w:rightFromText="180" w:leftFromText="180"/>
        <w:tblW w:type="dxa" w:w="10447"/>
        <w:tblLook w:val="04A0" w:noVBand="1" w:noHBand="0" w:lastColumn="0" w:firstColumn="1" w:lastRow="0" w:firstRow="1"/>
      </w:tblPr>
      <w:tblGrid>
        <w:gridCol w:w="659"/>
        <w:gridCol w:w="1035"/>
        <w:gridCol w:w="2971"/>
        <w:gridCol w:w="1822"/>
        <w:gridCol w:w="2080"/>
        <w:gridCol w:w="1880"/>
      </w:tblGrid>
      <w:tr w:rsidTr="006669D3" w:rsidR="006669D3" w:rsidRPr="00557D80">
        <w:trPr>
          <w:trHeight w:val="288"/>
        </w:trPr>
        <w:tc>
          <w:tcPr>
            <w:tcW w:type="dxa" w:w="46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u w:val="single"/>
                <w:lang w:eastAsia="hr-HR"/>
              </w:rPr>
            </w:pPr>
          </w:p>
        </w:tc>
        <w:tc>
          <w:tcPr>
            <w:tcW w:type="dxa" w:w="18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u w:val="single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103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R.br.prij. traž.</w:t>
            </w:r>
          </w:p>
        </w:tc>
        <w:tc>
          <w:tcPr>
            <w:tcW w:type="dxa" w:w="2971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822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0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8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396.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ERSTE &amp; STEIERMÄRKISCHE BANK d.d.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23057039320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Jadranski trg 3a, 51000 Rijeka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95.465.099,02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397.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POŠTANSKA BANKA, d.d.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87939104217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Jurišićeva 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19.903.847,25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>
              <w:rPr>
                <w:rFonts w:cs="Calibri" w:eastAsia="Times New Roman" w:hAnsi="Calibri" w:ascii="Calibri"/>
                <w:lang w:eastAsia="hr-HR"/>
              </w:rPr>
              <w:t>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7786C">
              <w:rPr>
                <w:rFonts w:cs="Calibri" w:eastAsia="Times New Roman" w:hAnsi="Calibri" w:ascii="Calibri"/>
                <w:lang w:eastAsia="hr-HR"/>
              </w:rPr>
              <w:t>401.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7786C">
              <w:rPr>
                <w:rFonts w:cs="Calibri" w:eastAsia="Times New Roman" w:hAnsi="Calibri" w:ascii="Calibri"/>
                <w:lang w:eastAsia="hr-HR"/>
              </w:rPr>
              <w:t>ZAGREBAČKA BANKA d.d.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E7786C">
              <w:rPr>
                <w:rFonts w:cs="Calibri" w:eastAsia="Times New Roman" w:hAnsi="Calibri" w:ascii="Calibri"/>
                <w:lang w:eastAsia="hr-HR"/>
              </w:rPr>
              <w:t>92963223473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7786C">
              <w:rPr>
                <w:rFonts w:cs="Calibri" w:eastAsia="Times New Roman" w:hAnsi="Calibri" w:ascii="Calibri"/>
                <w:lang w:eastAsia="hr-HR"/>
              </w:rPr>
              <w:t>Trg bana Josipa Jelačića 10,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E7786C">
              <w:rPr>
                <w:rFonts w:cs="Calibri" w:eastAsia="Times New Roman" w:hAnsi="Calibri" w:ascii="Calibri"/>
                <w:lang w:eastAsia="hr-HR"/>
              </w:rPr>
              <w:t>95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E7786C">
              <w:rPr>
                <w:rFonts w:cs="Calibri" w:eastAsia="Times New Roman" w:hAnsi="Calibri" w:ascii="Calibri"/>
                <w:lang w:eastAsia="hr-HR"/>
              </w:rPr>
              <w:t>465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E7786C">
              <w:rPr>
                <w:rFonts w:cs="Calibri" w:eastAsia="Times New Roman" w:hAnsi="Calibri" w:ascii="Calibri"/>
                <w:lang w:eastAsia="hr-HR"/>
              </w:rPr>
              <w:t>099,02</w:t>
            </w:r>
          </w:p>
        </w:tc>
      </w:tr>
      <w:tr w:rsidTr="006669D3" w:rsidR="006669D3" w:rsidRPr="00557D80">
        <w:trPr>
          <w:trHeight w:val="95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>
              <w:rPr>
                <w:rFonts w:cs="Calibri" w:eastAsia="Times New Roman" w:hAnsi="Calibri" w:ascii="Calibri"/>
                <w:lang w:eastAsia="hr-HR"/>
              </w:rPr>
              <w:t>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399.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B2 KAPITAL d.o.o. (Prije: PRIVREDNA BANKA ZAGREB d.d</w:t>
            </w:r>
            <w:r>
              <w:rPr>
                <w:rFonts w:cs="Calibri" w:eastAsia="Times New Roman" w:hAnsi="Calibri" w:ascii="Calibri"/>
                <w:lang w:eastAsia="hr-HR"/>
              </w:rPr>
              <w:t>.)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57509775367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Radnička cesta 41,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E7786C">
              <w:rPr>
                <w:rFonts w:cs="Calibri" w:eastAsia="Times New Roman" w:hAnsi="Calibri" w:ascii="Calibri"/>
                <w:lang w:eastAsia="hr-HR"/>
              </w:rPr>
              <w:t>115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E7786C">
              <w:rPr>
                <w:rFonts w:cs="Calibri" w:eastAsia="Times New Roman" w:hAnsi="Calibri" w:ascii="Calibri"/>
                <w:lang w:eastAsia="hr-HR"/>
              </w:rPr>
              <w:t>877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E7786C">
              <w:rPr>
                <w:rFonts w:cs="Calibri" w:eastAsia="Times New Roman" w:hAnsi="Calibri" w:ascii="Calibri"/>
                <w:lang w:eastAsia="hr-HR"/>
              </w:rPr>
              <w:t>087,15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326.711.132,44</w:t>
            </w:r>
          </w:p>
        </w:tc>
      </w:tr>
    </w:tbl>
    <w:p w:rsidRDefault="006669D3" w:rsidP="006669D3" w:rsidR="006669D3" w:rsidRPr="00557D80"/>
    <w:p w:rsidRDefault="006669D3" w:rsidP="006669D3" w:rsidR="006669D3"/>
    <w:p w:rsidRDefault="006669D3" w:rsidP="006669D3" w:rsidR="006669D3"/>
    <w:p w:rsidRDefault="006669D3" w:rsidP="006669D3" w:rsidR="006669D3"/>
    <w:p w:rsidRDefault="006669D3" w:rsidP="006669D3" w:rsidR="006669D3" w:rsidRPr="00557D80"/>
    <w:p w:rsidRDefault="006669D3" w:rsidP="006669D3" w:rsidR="006669D3" w:rsidRPr="00557D80">
      <w:pPr>
        <w:rPr>
          <w:b/>
        </w:rPr>
      </w:pPr>
      <w:r w:rsidRPr="00557D80">
        <w:rPr>
          <w:b/>
        </w:rPr>
        <w:lastRenderedPageBreak/>
        <w:t>Grupa 2.1. - Vjerovnici iz kreditnih poslova bez založnog prava nastalih putem redovnih poslovnih odnosa</w:t>
      </w:r>
    </w:p>
    <w:tbl>
      <w:tblPr>
        <w:tblW w:type="dxa" w:w="10086"/>
        <w:tblInd w:type="dxa" w:w="-581"/>
        <w:tblLook w:val="04A0" w:noVBand="1" w:noHBand="0" w:lastColumn="0" w:firstColumn="1" w:lastRow="0" w:firstRow="1"/>
      </w:tblPr>
      <w:tblGrid>
        <w:gridCol w:w="659"/>
        <w:gridCol w:w="1035"/>
        <w:gridCol w:w="2564"/>
        <w:gridCol w:w="1567"/>
        <w:gridCol w:w="2587"/>
        <w:gridCol w:w="1772"/>
      </w:tblGrid>
      <w:tr w:rsidTr="006669D3" w:rsidR="006669D3" w:rsidRPr="00557D80">
        <w:trPr>
          <w:trHeight w:val="565"/>
        </w:trPr>
        <w:tc>
          <w:tcPr>
            <w:tcW w:type="dxa" w:w="621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97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R.br.prij. traž.</w:t>
            </w:r>
          </w:p>
        </w:tc>
        <w:tc>
          <w:tcPr>
            <w:tcW w:type="dxa" w:w="2564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567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1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587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772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6669D3" w:rsidR="006669D3" w:rsidRPr="00557D80">
        <w:trPr>
          <w:trHeight w:val="565"/>
        </w:trPr>
        <w:tc>
          <w:tcPr>
            <w:tcW w:type="dxa" w:w="621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395.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CIM BANQUE SA Geneve</w:t>
            </w:r>
          </w:p>
        </w:tc>
        <w:tc>
          <w:tcPr>
            <w:tcW w:type="dxa" w:w="156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          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Rue merle d Aubigne 16, 1207 Geneve, Švicarska</w:t>
            </w:r>
          </w:p>
        </w:tc>
        <w:tc>
          <w:tcPr>
            <w:tcW w:type="dxa" w:w="177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7.499.165,00</w:t>
            </w:r>
          </w:p>
        </w:tc>
      </w:tr>
      <w:tr w:rsidTr="006669D3" w:rsidR="006669D3" w:rsidRPr="00557D80">
        <w:trPr>
          <w:trHeight w:val="1130"/>
        </w:trPr>
        <w:tc>
          <w:tcPr>
            <w:tcW w:type="dxa" w:w="621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403.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PRIMORSKA BANKA d.d. RIJEKA (3 prijave s osnova kredita, bank. garancije i naknada)</w:t>
            </w:r>
          </w:p>
        </w:tc>
        <w:tc>
          <w:tcPr>
            <w:tcW w:type="dxa" w:w="156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96675880337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Scarpina 7, 51000 Rijeka</w:t>
            </w:r>
          </w:p>
        </w:tc>
        <w:tc>
          <w:tcPr>
            <w:tcW w:type="dxa" w:w="177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6.751.606,18</w:t>
            </w:r>
          </w:p>
        </w:tc>
      </w:tr>
      <w:tr w:rsidTr="006669D3" w:rsidR="006669D3" w:rsidRPr="00557D80">
        <w:trPr>
          <w:trHeight w:val="565"/>
        </w:trPr>
        <w:tc>
          <w:tcPr>
            <w:tcW w:type="dxa" w:w="621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404.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ŠTEDBANKA d.d.</w:t>
            </w:r>
          </w:p>
        </w:tc>
        <w:tc>
          <w:tcPr>
            <w:tcW w:type="dxa" w:w="156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58063088591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Slavonska avenija 3, 10000 Zagreb</w:t>
            </w:r>
          </w:p>
        </w:tc>
        <w:tc>
          <w:tcPr>
            <w:tcW w:type="dxa" w:w="177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9.936.329,52</w:t>
            </w:r>
          </w:p>
        </w:tc>
      </w:tr>
      <w:tr w:rsidTr="006669D3" w:rsidR="006669D3" w:rsidRPr="00557D80">
        <w:trPr>
          <w:trHeight w:val="282"/>
        </w:trPr>
        <w:tc>
          <w:tcPr>
            <w:tcW w:type="dxa" w:w="621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56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77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24.187.100,70</w:t>
            </w:r>
          </w:p>
        </w:tc>
      </w:tr>
    </w:tbl>
    <w:p w:rsidRDefault="006669D3" w:rsidP="006669D3" w:rsidR="006669D3" w:rsidRPr="00557D80"/>
    <w:p w:rsidRDefault="006669D3" w:rsidP="006669D3" w:rsidR="006669D3" w:rsidRPr="00557D80">
      <w:pPr>
        <w:rPr>
          <w:b/>
        </w:rPr>
      </w:pPr>
      <w:r w:rsidRPr="00557D80">
        <w:rPr>
          <w:b/>
        </w:rPr>
        <w:t xml:space="preserve"> Grupa 2.2. - Vjerovnici iz kreditnih poslova koji nisu osigurani založnim pravom, a koji su nastali putem kreditnih obveza od Agrokor Grupe</w:t>
      </w:r>
    </w:p>
    <w:tbl>
      <w:tblPr>
        <w:tblpPr w:tblpY="131" w:tblpXSpec="center" w:horzAnchor="margin" w:vertAnchor="text" w:rightFromText="180" w:leftFromText="180"/>
        <w:tblW w:type="dxa" w:w="10217"/>
        <w:tblLook w:val="04A0" w:noVBand="1" w:noHBand="0" w:lastColumn="0" w:firstColumn="1" w:lastRow="0" w:firstRow="1"/>
      </w:tblPr>
      <w:tblGrid>
        <w:gridCol w:w="659"/>
        <w:gridCol w:w="1035"/>
        <w:gridCol w:w="2720"/>
        <w:gridCol w:w="1818"/>
        <w:gridCol w:w="2105"/>
        <w:gridCol w:w="1880"/>
      </w:tblGrid>
      <w:tr w:rsidTr="006669D3" w:rsidR="006669D3" w:rsidRPr="00557D80">
        <w:trPr>
          <w:trHeight w:val="576"/>
        </w:trPr>
        <w:tc>
          <w:tcPr>
            <w:tcW w:type="dxa" w:w="659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103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R.br.prij. traž.</w:t>
            </w:r>
          </w:p>
        </w:tc>
        <w:tc>
          <w:tcPr>
            <w:tcW w:type="dxa" w:w="272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818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10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8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ERSTE FACTORING d.o.o. za factoring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10194059689</w:t>
            </w:r>
          </w:p>
        </w:tc>
        <w:tc>
          <w:tcPr>
            <w:tcW w:type="dxa" w:w="210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Lučića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66.427.573,24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10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66.427.573,24</w:t>
            </w:r>
          </w:p>
        </w:tc>
      </w:tr>
    </w:tbl>
    <w:p w:rsidRDefault="006669D3" w:rsidP="006669D3" w:rsidR="006669D3" w:rsidRPr="00557D80"/>
    <w:p w:rsidRDefault="006669D3" w:rsidP="006669D3" w:rsidR="006669D3" w:rsidRPr="00557D80">
      <w:pPr>
        <w:spacing w:after="0"/>
        <w:rPr>
          <w:b/>
        </w:rPr>
      </w:pPr>
      <w:r w:rsidRPr="00557D80">
        <w:rPr>
          <w:b/>
        </w:rPr>
        <w:t>Grupa 2.3. Tražbine prema dobavljačima za isporučenu robu i usluge i prema državi</w:t>
      </w:r>
    </w:p>
    <w:tbl>
      <w:tblPr>
        <w:tblpPr w:tblpY="420" w:tblpXSpec="center" w:horzAnchor="margin" w:vertAnchor="text" w:rightFromText="180" w:leftFromText="180"/>
        <w:tblW w:type="dxa" w:w="10596"/>
        <w:tblLook w:val="04A0" w:noVBand="1" w:noHBand="0" w:lastColumn="0" w:firstColumn="1" w:lastRow="0" w:firstRow="1"/>
      </w:tblPr>
      <w:tblGrid>
        <w:gridCol w:w="659"/>
        <w:gridCol w:w="1035"/>
        <w:gridCol w:w="2720"/>
        <w:gridCol w:w="2042"/>
        <w:gridCol w:w="2260"/>
        <w:gridCol w:w="1880"/>
      </w:tblGrid>
      <w:tr w:rsidTr="006669D3" w:rsidR="006669D3" w:rsidRPr="00557D80">
        <w:trPr>
          <w:trHeight w:val="576"/>
        </w:trPr>
        <w:tc>
          <w:tcPr>
            <w:tcW w:type="dxa" w:w="659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103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R.br.prij. traž.</w:t>
            </w:r>
          </w:p>
        </w:tc>
        <w:tc>
          <w:tcPr>
            <w:tcW w:type="dxa" w:w="272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2042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26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8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ABRAHAM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22441384946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Ivana Granđe 37,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770,63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ADRIATICA DUNAV, d.o.o. za proizvodnju gnojiva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19669028337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Vinkovačka 56, 32000 Vukovar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1.629.658,52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AGENCIJA ZA INTEGRALNI TRANSPORT, d.o.o. (AGIT d.o.o.)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42650506038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Heinzelova 51,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1.224.474,21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AGIĆ-OBRT ZA PRIJEVOZ I USLUGE vl.ĐURO AGIĆ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97527094729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Radićeva 1, 35250 Oriovac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9.654,43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AGRA-INVEST d.o.o. za proizvodnju i trgovinu na veliko i malo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89898008345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J.Haulika 25,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1.859,90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AGRALIS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13722938070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Vj.Augusta Cesarca 16,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2.267,87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AGRIMATCO d.o.o. za proizvodnju, trgovinu i usluge u poljoprivrednoj djelatnosti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24373689835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Jelengradska 12, 31208 Petrijevci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825,01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 TRANSPORT d.o.o. javni prijevoz, trgovina i proizvodnja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43002544205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Bračka 17,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5.409,39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AGROBEKETINCI d.o.o. za poljoprivrednu proizvodnju,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00081039067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Čepinska 38, 31403 Beketinci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AGROCHEM-MAKS d.o.o. za trgovinu, proizvodnju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74907633394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žrtava fašizma 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4F1E27">
              <w:rPr>
                <w:rFonts w:cs="Calibri" w:eastAsia="Times New Roman" w:hAnsi="Calibri" w:ascii="Calibri"/>
                <w:lang w:eastAsia="hr-HR"/>
              </w:rPr>
              <w:t>16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4F1E27">
              <w:rPr>
                <w:rFonts w:cs="Calibri" w:eastAsia="Times New Roman" w:hAnsi="Calibri" w:ascii="Calibri"/>
                <w:lang w:eastAsia="hr-HR"/>
              </w:rPr>
              <w:t>538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4F1E27">
              <w:rPr>
                <w:rFonts w:cs="Calibri" w:eastAsia="Times New Roman" w:hAnsi="Calibri" w:ascii="Calibri"/>
                <w:lang w:eastAsia="hr-HR"/>
              </w:rPr>
              <w:t>762,36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AGRO-IM, obrt za proizvodnju, usluge i trgovinu, vl. Mijo Matković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83219556748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Glavina Donja 337 B, 21260 Glavina Donja - Imotski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191.872,28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AGRO-KON d.o.o. za uvoz-izvoz,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06305051964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Moslavačka 20,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1.315,76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AGROKOR - TRGOVINA d.o.o. za proizvodnju i trgovinu poljoprivrednim proizvodima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40715974731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Dražena Petrovića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9.685.937,08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AGROPROTEINKA d.d. za zbrinjavanje i toplinsku preradu nusproizvoda životinjskog podrijetla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80695452345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Strojarska cesta 11,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169,00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AGROSAN d.o.o. za DDD poslove, kontrolu robe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46882399204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Hermanova 13,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14.843,75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AKADEMIJA ZA JEZIK, GOVOR I TEKST d.o.o. za poduku i prevođenje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41852522819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Trnac 47,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393,75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ALCA ZAGREB d.o.o. za uvoz, izvoz i trgovinu na veliko i malo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58353015102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Koledovčina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ALEKSANDAR MIHAJLOVIĆ PR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Milana Džanića 17, 21000 Novi Sad, Srbija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2.752,20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ALETA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40382428949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Tribanjska Ulica 2, 23000 Zadar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202,50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ALIVOJVODIĆ STEVO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67814700946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Antuna Mihanovića 50, 43293 Mali Zdenci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61,62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ALTICOM d.o.o. za graditeljstvo,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83630676739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Stjepana Radića 17, 31220 Višnjevac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10.125,00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AMARILIS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35063921066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Zvonimira 99, 32100 Vinkovci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205.929,55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ANDRIĆ JASMINA samostal. poljoprivrednik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92923711490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Mostarska  6, 10310 Ivanić-Grad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756,00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ANTONIO-VAG d.o.o. za trgovinu i ugostiteljstvo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42708759864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Podbablje Gornje bb, 21262 Podbablje Gornje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6.010,25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AP Anđelić-uslužni obrt vl.ANTE ANĐELIĆ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84908086138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Dolenica 12B, 10250 Lučko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5.000,00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AQUALIS LINEA d.o.o. za graditeljstvo,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87413647239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Ljube Babića 8, 10450 Jastrebarsko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13.641,98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ARDENTER d.o.o. za servisiranje vatrogasnih aparata,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57293115850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Omladinska 17, 31431 Livana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3.350,00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ARENA 2, OBRT ZA PROIZVODNJU I TRGOVINU, vl. NEDŽAT SAMAHODAJ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21411158312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Pergošića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2.850,00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ASTRON jednostavno d.o.o. za trgovinu, prijevoz i usluge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37528042025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Zvonimira 7a, 31326 Novi Čeminac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1.047,37</w:t>
            </w:r>
          </w:p>
        </w:tc>
      </w:tr>
      <w:tr w:rsidTr="006669D3" w:rsidR="006669D3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ATEST-KONTROLA d.o.o. za stručne poslove zaštite na radu, tehničko ispitivanje i analizu, kontrolu i druge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14013273931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Ul. Svetog Mateja 124,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12.918,75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ATLAS COPCO d.o.o. za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80829168312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cesta 143A,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7.487,90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AUCTOR d.o.o. za poslovno savjetovanje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19203050598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Dežmanova 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483,33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 CENTAR DUO d.o.o.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80359058633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Svetog Leopolda Mandića 111 C,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579,87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 "ČESNIK" vl. ROZALIJA ČESNIK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25618332891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Tomislava 81, 33410 Suhopolje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65.097,55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 "KOZINA" vl. VESNA KOZINA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83014080925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Vukovarska 2, 34000 Požega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8.325,62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 KRIJAN vl.VESNA KRIJAN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81906572691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Osječka 252,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56.874,87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 KRIŽIĆ vl. MATO KRIŽIĆ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34727887922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Branimirova 146A,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211,60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 LUKŠA vl. RENATA LUKŠA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58896556536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fujsa 6, 33000 Virovitica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658,45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Autoprijevoznički obrt "AUTOPRIJEVOZNIK" vl. DAVOR HEROUT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34939705288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Mate Lovraka 97, 43293 Veliki Zdenci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138.888,13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AUTOPRIJEVOZNIČKI OBRT ANĐELIĆ vl.IVICA ANĐELIĆ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07342537692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Dragutina Rakovca 81, 35000 Bukovlje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91.971,73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AUTOPRIJEVOZNIČKI OBRT vl. ZLATAN JERKOVIĆ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75781726322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Vrbskih žrtava 34, 35207 Gornja Vrba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2.500,00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 FRANJO ANĐELIĆ-Prijevoz tereta cestom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32016775911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Slavonska 33, 10410 Gradići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33.935,31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43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 TIHOMIR GAICA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27112811469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Narta 115, 43247 Narta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23.302,60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GORAN BEVANDA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20471128754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Dunavska 2,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31.028,05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IVAN MILOŠ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05380330833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PetrovacC 8, 31512 Feričanci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219.454,50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IVIĆ JERKOVIĆ vl MARIO JERKOVIĆ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58700981967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Augustina Jarića 74a,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267.524,30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JOSIP ŽIGER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23424346180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Novi Glog 39, 48214 Sveti Ivan Žabno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94.973,24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MATO JARIĆ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41344816833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Kardinala Alojzija Stepinca 55, 35224 Sikirevci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35,34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MLADEN PERVAN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05799563517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 165, 10370 Velika Ostrna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67.037,41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NIKOLA PERVAN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69667049067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 165, 10370 Velika Ostrna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37.535,73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PERO KRIJAN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62186779677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B.Kašića 10A,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518,05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STANKO BARIŠIĆ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56705576304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Vesela 4A, 34310 Vesela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48.405,90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STJEPAN PERVAN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91005558240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 165, 10370 Velika Ostrna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254.107,60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VLADIMIR MEZNARIĆ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32922634835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Koče Racina 5, 40000 Čakovec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10.967,56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ŽELJKO PRUSINA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91754190784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Šestinac 3/3,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955,44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AUTOPRIJEVOZNIK, autoprijevoznički obrt vl. IVICA KATINIĆ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14998078863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Kolara IV 38,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11.462,04</w:t>
            </w:r>
          </w:p>
        </w:tc>
      </w:tr>
      <w:tr w:rsidTr="006669D3" w:rsidR="006669D3" w:rsidRPr="00557D80">
        <w:trPr>
          <w:trHeight w:val="316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AUTO-REMETINEC d.d.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12933687795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Remetinec 5f,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1.562,40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AUTO-REOR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57868130781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Sv.Lepolda Mandića 48b,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AUTOZUBAK d.o.o. za popravak, održavanje i trgovinu automobilima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39135989747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117, 10410 Velika Gorica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8.957,35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60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AZURIT USLUGE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84719307039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Trpanjska 47,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69,51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BAGUDIĆ, Obrt za prijevoz, trgovinu i usluge vl. IVAN BAGUDIĆ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30344262968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Perićeva 47, 31422 Gorjani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7.875,00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BALOG d.o.o. za cestovni prijevoz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19637898751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Lovre Matačića 18, 31500 Našice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262.209,99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BALTAZAR izdavačka i tiskarska djelatnost, trgovina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59861399113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Obrtnička 6, 48000 Koprivnica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31.840,50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BARANJA d.o.o. za zastupanje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49878710561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Vincenta iz Kastva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98.737,52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Baranjski vodovod d.o.o. za vodoopskrbu i odvodnju Beli Manastir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15843910109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A. Stepinca 7, 31300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26,26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BEIĆ PRIJEVOZ, Obrt za cestovni prijevoz vl. KATICA PERIĆ-LUŠIĆ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87509474658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Ante Starčevića 26, 35210 Vrpolje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1.149,75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BEK-PROMET d.o.o. za trgovinu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15704634798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Augusta Šenoe 14,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110,10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BENUSSI d.o.o.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87971197112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Fažanska cesta 86, 52212 Fažana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2.645,25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BEUK MIRUŠKA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87788615872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Ignaca franciškovića 57, 43270 Veliki Grđevac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594,00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BIKIĆ, Obrt za prijevoz i poljoprivredu vl.ANTO BIKIĆ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74433142639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43, 31403 Široko 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35,26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BILEN PRIJEVOZ, PRIJEVOZNIČKO-TRGOVAČKI OBRT vl.ANA BILEN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97779853635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Antuna Mihanovića 18, 32271 Andrijaševci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24.604,83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BILIĆ - OBRT U POLJOPRIVREDI, VL. ZVONKO BILIĆ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85807620505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 25, 31417 Piškorevci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121,68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BIOGAL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37341468914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N.Š.Zrinskog 2f, 31220 Višnjevac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4.999,39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BIONATURA BIDON VODE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34227393978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Rakitnica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486,25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BIRTIĆ FILIP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76057322557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Luke Klaića 63, 35210 Stari Perkovci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45,05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BIRTIĆ FINKA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14644467680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Luke Klaića 63, 35210 Stari Perkovci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47,38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BLANKA NOVA-OBRT ZA PRIJEVOZ I POLJOPRIVREDU vl.KATICA FOGADIĆ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46179057835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Jurja Strossmayera 19, 31411 Trnava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1.802,36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BOLF d.o.o. za trgovinu, usluge i proizvodnju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95449332614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Rendićeva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3.125,00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79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BOŠNJAKOVIĆ JANJA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30067208694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Sredanci 29, 35216 Sredanci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694,73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BOŽJAKOVINA, d.d. za proizvodnju i promet poljoprivrednim proizvodima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66671729980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Božjakovečka 6, 10370 Božjakovina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3.075,00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BUDISELIĆ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39056801293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Gažija 20, 10340 Vrbovec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54.253,88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BURE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30311115193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Odranska 15, 23210 Biograd Na Moru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40,62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BUTERIN&amp;POSAVEC odvjetničko društvo,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88443826619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Draškovićeva 82,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8.359,37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CARGO AS, međunarodno otpremništvo,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23324195434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Bjelovarska 32,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4.811,55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CENTAR ZA KOMBINIRANI TRANSPORT ZAGREB, d.d. za proizvodnju, prijevoz, otpremništvo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49800593791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senjskih uskoka 7-8,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367.169,75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CEZAREJA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44343542645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2, 32245 Nijemci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667.082,70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CHROMOS AGRO d.d. proizvodnja sredstava za zaštitu bilja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82790074844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Radnička cesta 173n,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440,70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COLONELLO trgovina na veliko i malo vl. VLADIMIR KRAJNOVIĆ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82296832702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Donjodravska obala 14,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1.384,00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COMP-ASTOR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Rakani bb, 79220 Novi Grad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38.002,67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CORNI jednostavno d.o.o. za proizvodnju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83128984419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Palešnik 146A, 43284 Palešnik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3.965,77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CORNMILL-TRADE Kft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Kepiro utca 9, 1053, Budimpešta,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1.864.071,03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COSMOSOL društvo za sanitarnu zaštitu, proizvodnju, promet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97908240621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Sv. L.B.Mandića 111g,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216.215,62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CROATIA osiguranje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26187994862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Vatroslava Jagića 33,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3.978,83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CROATIAKONTROLA VUKOVAR d.o.o. za kontrolu robe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91298369970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Dunavski prilaz 3, 32000 Vukovar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113.702,65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CRODUX PLIN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50388109754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Opatovina 36,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7.441,60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ČIKO TRANSPORT d.o.o. za prijevoz,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92832783840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Vranduk 125, 34000 Požega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611.902,37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97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ČOLAK, obrt za trgovinu i prijevoz vl. SNJEŽANA ČOLAK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27925733223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Vinkovačka ulica 43, 32271 Rokovci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54.845,28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649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ČVEK ŽELJKO - PG RASTINA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77278542733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Ante Starčevića 57, 31400 Kuševac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140.574,50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DA-DA TEHNIKA d.o.o. za proizvodnju,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69339541244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Krapinska 19,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1.687,50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DANON d.o.o. za trgovinu na veliko i malo, uvoz i izvoz, zastupanje stranih tvrtki i turizam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08285160598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Ledinska 7, 10255 Donji Stupnik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3.732,62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DAS-TRANS d.o.o. za prijevoz i trgovinu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10398113166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Novo Pračno 111, 44000 Sisak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14.832,52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DAVEL d.o.o. za inženjering, montažu i održavanje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42356431391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Svilajska 30E,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14.100,00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DENA-ŠPED COMPANY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Dositeja Obradovića 10, 22320 Inđija, Srbija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188.702,53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DIM-MES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71968165400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Poljana br. 7, 22320 Drniš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1.508,57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DIMNJAČAR NENADIĆ, Dimnjačarski obrt  vl. JOSIP NENADIĆ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83877824201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Vjekoslava Bacha 32,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DIRECTUS d.o.o. za transport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35573612931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Bašića 67,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29.696,48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DOBRANIĆ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96522057450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Rade Končara 71, 40315 Mursko Središće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33.373,30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DOM ZDRAVLJA NAŠICE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03460102126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Bana Jelačića 10, 31500 Našice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2.760,00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DORON, d.o.o. za unutarnju i vanjsku trgovinu, transport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22692239697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Kneza Trpimira 45, 34000 Požega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DRINKOMATIC d.o.o.B152 za trgovinu, usluge i ugostiteljstvo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76549264157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Juraši 34, 51216 Viškovo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1.460,00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DT LOGISTIKA, obrt za usluge i prijevoz  vl.DAVID ŠARIĆ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86623183139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Industrijska 30, 34000 Požega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46.437,50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DUDAŠ, obrt za prijevoz i trgovinu vl.ŽELJKO  DUDAŠ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03215263136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Zmajevac 24, 31400 Ivanovci Đakovački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332,13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ELEKTROMEHANIKA "BERGER" vl. ROBERT BERGER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39651558047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Štefa Kuzmića 13, 10373 Ivanja Reka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23.255,00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ELEKTROSERVIS "ELMES" vl.JOSIP ŠUFLAJ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90335026098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Slavka Kolara 50, 43231 Ivanska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3.169,80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115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ENZIM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58627407452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Franje Račkoga 12,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5.616,95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EOS-Z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12837854839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Dežmanova 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1.615,89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ERDEG PRIJEVOZ, prijevoznički obrt  vl.TOMISLAV ERDEG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26508194027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J.Kozarca 5, 31226 Dalj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17.485,52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EUROAGRAR opšta poljoprivredna zadruga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Ratkovac bb, 74214 Prnjavor,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22.145,57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EUROINSPEKT CROATIAKONTROLA d.o.o. za kontrolu robe i inženjering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50024748563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Karlovačka cesta 4L,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997.346,43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EUROKONTROLA d.o.o. za kontrolu kvalitete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99716972323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Vijenac Petrove Gore 21,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500,70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EUROLOGSYSTEM DOO BEOGRAD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ul. Nemanjina 40/II, 11000 Beograd, Srbija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94.788,88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EURO-TIM d.o.o. za poljoprivredu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37607749313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Kujnik 61, 35250 Oriovac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481,27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F.M. SITO d.o.o. za proizvodnju, promet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78219275003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Studenačka 18,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22.460,54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FEMEX-AGRO KFT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Gabor Utca 4.I.5., 7600 Pecs,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4.888,06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FERDINAND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96944529929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Stjepana Ladiše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63,75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FIERO j.d.o.o.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52169805441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Štuk 1, 10251 Demerje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73,34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FILIP PROMET vl. ANTUN VAČIĆ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68096723257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Tiskalovci 40, 35252 Slobodnica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845,98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FINANCIJSKA AGENCIJA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85821130368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70,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174,29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FINVEST CORP d.d.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40819225982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Gorana Kovačića 24, 51306 Čabar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336,00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FIRASTONE d.o.o. za proizvodnju, trgovinu, usluge, uvoz-izvoz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27117122420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Donje Svetice 31,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568,75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FIRMUS d.o.o. za proizvodnju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69528869680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74, 35250 Oriovac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21.230,13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FLASH PROMET d.o.o. za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98107472745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Vrapčanska ulica 98,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105.108,81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FORIVIA veterinarska ambulanta za male i velike životinje d.o.o.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37885682288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Bartola Kašića 56,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1.915,69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FORTIS FACTORING d.o.o. za faktoring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19787621150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žrtava fašizma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72.361,63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135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FRANIĆ IVAN PRIJEVOZNIK, vl. Ivan Franić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70233622977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Voćarska 1, 34322 Završje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2.294,37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FUNARIĆ PAVO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53788136780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Stjepana Radića 7, 35210 Stari Perkovci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164,00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FURMAN jednostavno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22799398544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Lipovački put 53, 32000 Vukovar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2.337,50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G.T.B. (GUMENO TEHNIČKA BRTVILA), VL. IVICA ĆURIĆ 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33001753417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Veliko Korenovo 6, 43000 Veliko Korenovo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11.350,00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GALKO TRANS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52995732009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Sv. L. B. Mandića 189c,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28.731,79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GARDENOS d.o.o. za trgovinu, proizvodnju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92703985752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F. K. Frankopana 162,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11.047,50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GAŠPIĆ, obrt za prijevoz i usluge, vl. Sunčica Gašpić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92565630241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Draganići 22B, 47201 Draganić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90.448,72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GEBRUDER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74651430516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Tomislava 80, 31222 Bizovac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4.036,50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GEBRÜDER WEISS društvo s ograničenom odgovornšću za prijevoz i špediciju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05216322294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Jankomir 25,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19.492,77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GENERA d.d. za razvoj i proizvodnju farmaceutskih proizvoda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25555531112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Svetonedeljska cesta 2, 10436 Kalinovica - Rakov Potok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404.544,89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GENERAL GRAINS Ltd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Via Motta 18, 6830 Chiasso, Švicarska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6.413,24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GENERAL GRAINS Ltd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Clifton, bristol BS8 4EJ, Velika Britanija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58.190,07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GLAZIR d.o.o. za proizvodnju i preradu voća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58767554828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Posavska ulica 59, 10370 Oborovo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3.936,73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GOJA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42545387830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Osječka 112, 33000 Virovitica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39.252,00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GOLIĆ TRADE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Romanovci 17, 78400 Gradiška,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1.100,14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 ČAZMA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81963437417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Čazmanskog Kaptola 13,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21.876,31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 SLAVONSKI BROD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58007872049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Vukovarska 1,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3.384,87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61817894937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Stjepana Radića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9.938,94</w:t>
            </w:r>
          </w:p>
        </w:tc>
      </w:tr>
      <w:tr w:rsidTr="006669D3" w:rsidR="006669D3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GRADSKO STAMBENO KOMUNALNO GOSPODARSTVO d.o.o. za usluge, građevinarstvo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03744272526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cesta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867,45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154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GRAFIČAR - d.d. za proizvodnju ambalaže, grafičkih proizvoda i rehabilitaciju invalida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78723936298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Frankopanska 89, 42230 Ludbreg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1.935.177,73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GRAFIČAR TVORNICA VREĆA I TISKARNICA - proizvodnja papirnih vreća i tiskarska djelatnost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46342488505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Borovljani 8G, 48000 Borovljani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4.086.687,82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GRANAGLIA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13941739322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J.J.Strossmayera 213,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317.279,33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GRGANJA NIKOLA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97308845467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Laminac 179, 43246 Laminac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294,45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GRGIĆ - PROMET, vl. Darko Grgić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42997032031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17, 33520 Medinci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35.894,15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GRIFON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99002235670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Jurja Štrosmajera 44,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24.280,82</w:t>
            </w:r>
          </w:p>
        </w:tc>
      </w:tr>
      <w:tr w:rsidTr="006669D3" w:rsidR="006669D3" w:rsidRPr="00557D80">
        <w:trPr>
          <w:trHeight w:val="201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03365973101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Tuškanac 14,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4.372,82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GUMIIMPEX - GUMI RECIKLAŽA I PROIZVODNJA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82298562620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Pavleka Miškine 64c, 42000 Varaždin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1.736,69</w:t>
            </w:r>
          </w:p>
        </w:tc>
      </w:tr>
      <w:tr w:rsidTr="006669D3" w:rsidR="006669D3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HEP-Operator distribucijskog sustava d.o.o. za distribuciju i opskrbu električne energije (4 obveze: Zagreb, Sl. Brod, Osijek i Križ) 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46830600751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37,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966,48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HITTNER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59308102082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Pakračka ulica 10,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11.212,50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HP - Hrvatska pošta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87311810356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Jurišićeva 13,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5.192,66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GOSPODARSKA KOMORA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85167032587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Rooseveltov trg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6.000,00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IZVJEŠTAJNA NOVINSKA AGENCIJA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41387373932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Marulićev trg 16,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OSIGURAVAJUĆA KUĆA - d.d. za osiguranje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00432869176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Capraška ulica 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744.196,68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POLJOPRIVREDNA AGENCIJA, ustanova za poslove u poljoprivredi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48006835970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Poljana Križevačka 185, 48260 Križevci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343,81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169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RADIOTELEVIZIJA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68419124305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Prisavlje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9.834,91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HRVATSKE VODE, pravna osoba za upravljanje vodama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28921383001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Grada Vukovara 220,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16.574,10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HRVATSKI ZAVOD ZA JAVNO ZDRAVSTVO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75297532041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Rockefellerova 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651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HRVATSKI ZAVOD ZA ZAPOŠLJAVANJE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91547293790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Radnička cesta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5.066,70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HŽ CARGO d.o.o. za prijevoz tereta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08720210702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Heinzelova 51,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28.891,10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IKR AGRAR KFT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IKR Park,hrsz.: 890, 2943 Babolna,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2.616.639,00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ILIĆ MARKO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75627882027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Bašića 24,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936,63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INSPECTO d.o.o. za kontrolu kakvoće robe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52975458232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Električne centrale 1,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625,00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INTEGRACIJE T i M d.o.o. za telekomunikacije i informatiku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67927660704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Mali dol 1, 10430 Molvice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247,50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INTERKOP OBRT ZA PRIJEVOZ, GRAĐEVINARSTVO I TRGOVINU, VL. LUKA MARIĆ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46062082529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Štefanovec 41A,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4.059,40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INTERVIT TURISTIČKA AGENCIJA d.o.o. za usluge prijevoza, trgovinu i turističke djelatnosti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41841098186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Svetog križa 107, 33000 Milanovac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216.034,21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INŽENJERING GRADNJA d.o.o. za inženjering, nadzor, projektiranje i konzalting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15718789803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Dr. Mile Budaka 1,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12.225,00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ISLAMSKA ZAJEDNICA U HRVATSKOJ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40237828734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Tomašićeva 12,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19.200,00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ISTA Mielke GmbH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Langerberg 25, 21077 Hamburg, Njemačka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19.838,18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ISTARSKA KREDITNA BANKA UMAG 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65723536010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Ernesta Miloša 1, 52470 Umag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300.000,00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ITALPACK Srl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Via Andrea Costa 106, 47822 Santarcangelo di Romagna RN, Italija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17.069,41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IVO TUKERIĆ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81876715139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Dapčevački Brđani 19, 43290 Dapčevački Brđani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337,51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JAKOPEC IVAN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69615589713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Velika Maslenjača 7, 43508 Maslenjača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1.527,87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187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JAKOVIĆ - PROMET OBRT ZA TRGOVINU, PRIJEVOZ I USLUGE VL. GEGA JAKOVIĆ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00646262693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Veliki Bastaji 46, 43500 Veliki Bastaji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68.173,15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JALE-OBRT ZA TRGOVINU I ELEKTROINSTALACIJSKE RADOVE vl. JAKIŠA ĆURIĆ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43804460662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A.Starčevića 28,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1.669,11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JAŠKAPACK d.o.o. tvornica valovitog kartona i ambalaže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53994275676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cesta 1,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23.673,54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JATA EMONA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Agrokombinatska cesta 84, 1000 Ljubljana,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188,04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JAVNA VATROGASNA POSTROJBA GRADA ČAZME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38718996735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A. Vulinca 1,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3.266,76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JAVNI BILJEŽNIK BRANKO JAKIĆ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08564858401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Zelinska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8.595,00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JAVNI BILJEŽNIK DAVID MILAS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11817077974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Tomislava 39, 33300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1.556,25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JILK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54371285729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Velike Sredice 133,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5.226,43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KLAS PROMET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Gornji Teslić bb, 74270 Teslić,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1.280,29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KLASIJE, poljoprivredni obrt, vl. Želimir Bogdanović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69783855660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Nikole Tesle 2,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4.090,08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KLASJE CELJE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Reseljeva ulica 18, 3000 Celje,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593,58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KLEMEN TRANSPORT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Gorenjska cesta 9, 1234 Mengeš,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21.579,66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KLIS d.o.o. za trgovinu, usluge i građevinarstvo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57938030700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Planinska 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5.080,00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KOLARIĆ, obrt za poljoprivrednu proizvodnju i usluge, vl. Zdravko Kolarić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64335809180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Škrinjari 100, 48214 Škrinjari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1.562,50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KOLOMEJEC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28943450851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D. Kalea 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43.932,50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KOMUNALIJE d.o.o. za komunalno gospodarstvo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88859295468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Svetog Andrije 14,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2.943,16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KONZUM trgovina na veliko i malo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29955634590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Marijana Čavića 1a,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1.402.594,25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KOS TRANSPORTI d.o.o. za prijevoz robe, špediciju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99654943646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Cehovska 13, 42000 Varaždin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97.937,56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KOZOLIĆ AMALIJA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96259014793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Poljani 94, 43290 Poljani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315,65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206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KUCELJ-DS PRIJEVOZ d.o.o. za usluge prijevoza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82807515316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Milke Trnine 17, 10314 Križ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214,03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KUPINA M.D. OBRT ZA POLJOPRIVREDNU PROIZVODNJU PRIJEVOZ I USLUGE vl.Marijo Kupina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71300279993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Toplice 43, 10453 Toplice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8.875,00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KWS Sjeme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69709303740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Petrovaradinska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4.068,00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L.ecotech d.o.o. za proizvodnju strojeva i opreme za ekologiju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96687408864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Gospodarska zona Laminska, 43246 Štefanje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1.705,00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LABENA d.o.o. za savjetovanje i trgovinu laboratorijske i procesne opreme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09146496654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Bencekovićeva 33a,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196.203,00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LANDWIRTSCHAFTSVERLAG GmbH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Hülsebrockstzr. 2-8, 48165 Münster, Njemačka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1.164,86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LEŽAJ TRADE d.o.o. za promet robom na veliko i malo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64008199572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26, 10291 Prigorje Brdovečko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6.023,58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LUKETIĆ MATO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12120513647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Oprisavci 333, 35213 Oprisavci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4.883,36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LUKOIL Croatia d.o.o. za trgovinu naftom i naftnim derivatima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84740716328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Capraška ulica 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1.065.919,55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M.F. GREDELJ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96067500359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Andrije Hebranga 16, 44320 Kutina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2.835,10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MADISON CONSULTING d.o.o. za usluge, trgovinu i marketing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63177831187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Mrežnička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32.500,00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MAJER d.o.o. za poljoprivredu i usluge u poljoprivredi, prijevoz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60063099233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Pavlovci 56, 34322 Pavlovci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16.930,00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MAKO-TRANS d.o.o. za trgovinu na veliko i malo i prijevoz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05024820385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Stjepana Radića 92, 42205 Vidovec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6.915,93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MANŠPED d.o.o. za međunarodni prijevoz i pretovar robe, trgovinu, turizam, putnička agencija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76154765407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Kukuljanovo 387, 51227 Kukuljanovo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263.390,18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MARANI S.r.l.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Localita Casalfoschino 16, 43018 SissaTrescali PR, Italija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15.939,49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MARČETIĆ PROMET d.o.o. za prijevoz, trgovinu i </w:t>
            </w: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75591409328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Svete obitelji 6,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13.598,04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222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MARIN OBRT ZA GRAĐEVINU, PRIJEVOZ I TRGOVINU,  VL. MARIN DRENIĆ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48519477019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Bana Josipa Jelačića 24, 31540 Donji Miholjac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2.974,23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MARKOVIĆ-TRANSPORT, vl. DALIBOR MARKOVIĆ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54366529265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Prvča 98/A, 35400 Prvča, Nova Gradiška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193.961,33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MARTIN BRAUN BACKMITTEL UND ESSENZEN KG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Tillystraße 17, 30459 Hannover, Njemačka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115.222,19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MATIĆ COMERCCE II, trgovina, cestovni prijevoz,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77344962756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Petra Zoranića 7, 20350 Metković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29.312,50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MATINA ADELA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60857306317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Brestovac 214, 43505 Daruvarski Brestovac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80,21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MATKOVIĆ d. o. o. za trgovinu na veliko i malo, uvoz-izvoz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57718247406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Dr. Mile Budaka 1,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MATOŠIĆ IVICA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64617022412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Ive Lole Ribara 141, 35214 Staro 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150,70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METROALFA d.o.o. za tehničko ispitivanje i analizu, kontrolu i druge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53900897411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Karlovačka cesta 4 L,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8.500,00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MG PRODUKT Kft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Anna u. 8, 7400 Kaposvar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1.818.902,32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MIKOLČEVIĆ DARKO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01289736659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Kardinala Alojzija Stepinca 57, 35000 Ruščica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62,37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MIKOM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23959017603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Stjepana Radića 1A, 49247 Zlatar-Bistrica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30.455,73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MILČIĆ d.o.o.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18782459926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Milaševac 93, 43240 Milaševac -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40.777,02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MILŠPED d.o.o. za prijevoz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76218839804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Gospodarska 2 C, 10431 Sveta Nedelja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103.700,14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MIMI-PLAST Proizvodnja proizvoda od plastike,  vl. Ivan Krmpotić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76417079948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Munjarska 2, 33514 Čačinci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63.513,61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652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MINISTARSTVO POLJOPRIVREDE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76767369197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78,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6.297,66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659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MINISTARSTVO POLJOPRIVREDE -  Šume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PP 900,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158.479,94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MLIN SERVIS obrt za popravak i održavanje mlinskih postrojenja, Štrucelj-Pavlić Zlatko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16330323553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Podbrežje 109, 47280 Podbrežje - Ozalj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20.289,31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239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MOTORNA TEHNIKA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68384336212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Dravska 29a,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98.063,71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MOULIN MECKERT DIEMER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101. Rue de Wingersheim, 67170 Krautwiller, Francuska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12.532,20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MURK ANICA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40566403444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Zvonimira 60, 31325 Novi Čeminac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653,30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653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NAPREDAK Poljoprivredna zadruga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08175094361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Naselje šećerane 59, 32270 Županja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50.531,93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NARODNI TRGOVAČKI LANAC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78344221376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Soblinec, Soblinečka 55,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814,76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NAVIGATOR BILJNE ISHRANE d.o.o. za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13974486653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II južna obala 9,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681,15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NEMET - TRANS, vl. Mato Nemet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01335795222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Noskovačka Dubrava 72, 33523 Čađavica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193.288,05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NEVA KERUM d.o.o. za ugostiteljstvo i turizam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64309962487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Zrinjsko-Frankopanska 68, 21000 Split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14.173,50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NITROGENMUVEK ZRT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Hosok tere 14, 8105 Petfurdo,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4.937,23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NORŠIĆ - Ž, PROIZVODNI, USLUŽNI I TRGOVAČKI OBRT, ŽELJKO NORŠIĆ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77299243657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Sela 206, 44000 Sela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4.660,57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NOVO-SYSTEMS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97213196638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Lončara bb,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7.741,25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NOVOTISAK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36826573341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Borongajska cesta 90,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1.929,96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OBOKOV, d.o.o. za projektiranje, trgovinu, graditeljstvo, uvoz-izvoz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61636903718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Murati 15,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1.176,25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OBRT ZA POSLOVNE USLUGE "IL" IGOR LIŠČIĆ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41504419651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Našička ulica 18,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5.460,00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OBRT ZA PROIZVODNJU OPRUGA "SIGMA", VL. SLOBODAN TOMAŠ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52097435670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Daruvarska 66,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2.387,50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OBRTNIČKA TOKARSKA RADNJA, vlasnik NIKOLA JOZIĆ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97597481332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Krivača I 13,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2.250,00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OBVEZA PO PREDUJMOVIMA  - MIVA - IVAN MIKLENIĆ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37528624825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ulica 156, 44320 Kutina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131,37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OBVEZA PO PREDUJMOVIMA TRGOVINA-TRANSPORT-UGOSTITELJSTVO "MIŠAK", Darko Mišak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60174250076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M. J. Zagorke 9, 49223 Sveti Križ Začretje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2.688,00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257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ODVJETNIČKO DRUŠTVO GRAHOVAC, HORVAT, ŽAPER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61520657790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Hebrangova 9,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38.204,68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ODVJETNIČKO DRUŠTVO MACAN I MRAČIĆ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04421670524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kralja Tomislava 41, 10410 Velika Gorica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8.654,81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ONIKS proizvodnja, trgovina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10381326806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Gornji Draganec 143a, 43245 Gornji Draganec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8.606,25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JURAJ MIHAJLOVIĆ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00311215319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Žrtava domovinskog rata 15A, 32000 Bogdanovci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2.562,21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MARIJAN KUZMAN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19600859500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30, 31326 Darda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1.256,15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MIROSLAV KOKIĆ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70891875872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Matije Gupca 55, 31227 Marjančaci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31,87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ZDENKA BIS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72684774820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Branimirova 6A, 43541 Sirač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79,13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ZDRAVKO JURIĆ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94300852926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 J. Strossmayera 14, 35000 Gornja Vrba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192,62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BRANISLAV ŠORMAZ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76778476454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Đure Jakšića 16, 31207 Klisa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712,03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BRANKO JANKOVIĆ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99291994630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Save Kovačevića 23, 31323 Bolman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0,48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BRANKO ZORIĆ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83867847488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Račkog 134,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38,01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DALIBOR ŠMIT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14711201927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ZNG-E 2, 34550 Pakrac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32.842,49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DALIBORKA VAKANJAC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67215292993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Vladana Desnice 22, 31300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859,53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DANIJEL KADIĆ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62288654081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Matije Gupca 124, 35222 Gundinci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734,43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DEJAN PETROVIĆ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08283069282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palih boraca 7, 32227 Borovo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239,24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DENEŠ KELEMEN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63608428426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Šandora Petefija 84, 31328 Lug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1.331,47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DOMAGOJ DROPULIĆ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84947615145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Mihajla Klajna 14, 31309 Kneževi vinogradi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GORAN MAROŠIČEVIĆ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61291466897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25, 31431 Čepinski Martinci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458,12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IVAN ĐANČEVIĆ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54060934610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Stjepana Radića 39, 35222 Gundinci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350,90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IVAN VESINGER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31651546052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Đakovačka 5, 35222 Gundinci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52,72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IVICA UŽAREVIĆ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65651441304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244, 35222 Gundinci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32,44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278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JELICA GAJČEVIĆ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25706874908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Ante Starčevića 48, 31432 Budimci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102,11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JOSIP BAJT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91609192656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Kuhača 15, 33520 Slatina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1.593,51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JOSIP ŠPOLJARIĆ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24630257282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Ribarska 35, 31550 Nard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27,84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LJUBICA GOJAK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63494690501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Kajgana 24, 43280 Kajgana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125,67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MANDA GRIGIĆ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76181340303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Svilaj 19, 35215 Svilaj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48,56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MARIJANA MEDVED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49207092833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176A, 10311 Posavski Bregi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631,00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MARKO GOSTOVIĆ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39861776469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Glibušića 22, 31226 Dalj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265,48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MATO KAKAŠ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53770918171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Zrinska 142, 43270 Zrinska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1.605,39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MILORAD SOČIVICA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72753646593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Branka Radičevića 56, 31207 Tenja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33,76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PAVO DEGMEČIĆ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01931865597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Bana Jelačića 224, 35210 Vrpolje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RADE TRBIĆ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80087357069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Save Šumanovića 20,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1.912,00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RAŠO BOJANIĆ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74000180432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Nikole Tesle  74,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372,24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ROBERT BELI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53771075302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28, 32241 Stari Jankovci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19.064,80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SINIŠA POPOVIĆ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40939244109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Nikole Tesle 87,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527,29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SNEŽANA NEŠKOVIĆ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77501288347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26,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568,59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STEVO ODOBAŠIĆ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95014642056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Novo Topolje 78, 35214 Novo Topolje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723,72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TOMISLAV ČULINA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49776890854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Zagorska 77, 31309 Grabovac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4.795,76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TOMO ŠIRANOVIĆ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69565654716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Ilovski Klokočevac 137, 43284 Ilovski Klokočevac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VOJISLAV KNEŽEVIĆ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58439455216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Matije Vlačića 64, 31207 Tenja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832,04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ZORKA ČERKEZ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82596720913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142, 31315 Karanac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212.617,50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ORCHEM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57117622812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Stenjevečka 38,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2.745.951,82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OSTOJČIĆ FRANJO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71542081609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Prnjavor 4, 35216 Prnjavor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2.835,15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OTIS DIZALA, d.o.o. za proizvodnju, montažu, remont i održavanje dizala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76080865307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Prilaz Vladislava Brajkovića 15,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1.510,32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301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OZALJ-PROMET, d.o.o. za unutarnju i vanjsku trgovinu i usluge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60132643696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Gjure Eisenhutha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463,60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P. T. G., obrt za proizvodnju, trgovinu i građevinarstvo, vl. Vlatko Čunko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12586808619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Banija 20, 47000 Karlovac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PALACE d.o.o. za trgovinu i građevinarstvo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71999757503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Planinska 13 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36.651,72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PANALPINA CROATIA d.o.o. za prijevoz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74672050884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Korzo 11, 51000 Rijeka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450.724,90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PANDURIĆ IVAN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87758878771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Svete Ružarije 44, 35107 Tomica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701,26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PANON-DRVO d.o.o. za preradu i trgovinu drvetom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00563657422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Gorana Kovačića 49, 31551 Belišće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4.680,04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PAULIĆ TRANSPORT d.o.o. za promet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63606256485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Vinogradska 16, 10312 Kloštar Ivanić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84.020,43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PAVLE IŽAK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01891697736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Petefi Šandora 9, 31322 Novi Bezdan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993,40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PEKARA DUJAM MIJO DUJAM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29759906563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Straža 8, 47250 Straža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14,63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PERT d.o.o. za promet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42255248046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Hercegovačkih Brigada 27, 32236 Ilok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136,94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PG IVICA ŠPELIĆ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62041149922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Novi Majur 15, 34550 Novi Majur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4.764,37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PINTAR LJILJANA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44632835760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Školska 15b, 31300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30,92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PINJO EMIL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09531787423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Matije Gupca 18, 35252 Sibinj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436,46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PIONEER - SJEME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24384351607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Florijana Andrašeca 18 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2.414.537,24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PIRAMIDA, UGOSTITELJSTVO, PRIJEVOZ I USLUGE,vlasnik Josip Kitanović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15467174160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Šamačka 89, 35221 Velika Kopanica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2.414,09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PIRO-PROMET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Džemilić Planje bb, 74260 Tešanj,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700,70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PJACA ROSA d.o.o. za ugostiteljstvo i turizam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35737638587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Narodni trg 1, 21000 Split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4.543,00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PLAMECO d.o.o. za usluge,trgovinu i proizvodnju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30851851602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NIkole Tesle 111,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10.541,60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PLIVELIĆ DARIO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11151517134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Braće Radića 2, 32283 Novi Mikanovci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14.136,73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PLODINE d.d.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92510683607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Ružićeva 29, 51000 Rijeka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37.529,00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321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POGONSKA TEHNIKA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26185245141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Horvatovac 94,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13.000,00</w:t>
            </w:r>
          </w:p>
        </w:tc>
      </w:tr>
      <w:tr w:rsidTr="006669D3" w:rsidR="006669D3" w:rsidRPr="00557D80">
        <w:trPr>
          <w:trHeight w:val="403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POLIKLINIKA za radiologiju, opću kirurgiju, urologiju, internu medicinu, ginekologiju i porodništvo, neurologiju, fizikalnu medicinu i rehabilitaciju sa fizikalnom terapijom,dermatologiju i venerologiju, ortopediju, citologiju, otorinolaringologiju, oftalmologiju sa medicinsko-biokemijskim laboratorijem SVETI ROK M.D.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28842147765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284,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290.745,00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POLJODAR d.o.o. proizvodnja, trgovina poljoprivrednim proizvodima i poljoprivredne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02761952511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Solara 17, 31402 Kešinci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4.593,83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POLJOPRIVREDNA ZADRUGA Agro Beravci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74714265294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Beravci 79, 35221 Beravci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1.917,27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POLJOPRIVREDNA ZADRUGA JANKOVCI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68354816419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Vinkovačka 15, 32241 Stari Jankovci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1.833,29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POLJOPRIVREDNA ZADRUGA TRNOVITICA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30614582766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Velika Trnovitica 223, 43285 Velika Trnovitica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312,00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POLJOPRIVREDNI INSTITUT OSIJEK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03665720049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Južno Predgrađe 17,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182.561,64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POLJOPRIVREDNI OBRT "PAZDRIJAN", VL. SINIŠA PAZDRIJAN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90967336336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Prnjarovac 112, 43240 Prnjarovac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1.533,89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POLJOPRIVREDNI OBRT FANJAK, Kristijan Fanjak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98272209701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Zadobarje48, 47000 Zadobarje - Karlovac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23.311,53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POLJOPRIVREDNIK DOMINIK NEMET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39647994274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J.J.Strossmayera 115, 31530 Moslavina Podravska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33,38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POLJOPRIVREDNO PREHRAMBENI KOMPLEKS d. o. o. za poljoprivrednu proizvodnju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48502552270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Petra Svačića 17, 35400 Nova Gradiška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8.361,90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POLJOPRIVREDNO-TRGOVAČKI OBRT "PLODOVI SUNCA", vl.Ivan Cugovčan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82646049350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Poljani 12C, 43290 Poljani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341,54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PRIJEVOZ MARIĆ d.o.o. za prijevoz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65070356489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Janiševac III 17,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9.047,43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334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PRIJEVOZ ŽIGER, Dejan Žiger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70836597063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Karla Hauslera 11, 48260 Križevci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26.125,00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PRIJEVOZNIK DAMIR KLOBUČAR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67644552284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Đure Szabe 4, 44330 Novska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23.727,61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PRIMARK, d.o.o. za označivanje proizvoda i ambalaže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75653529088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Novačka cesta 10A, 10437 Rakitje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17.704,48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PROJECTUS GRUPA d.o.o. za izobrazbu, prevodilaštvo, poslovno upravljanje i savjetovanje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81273950425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Srebrnjak 131A,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2.437,50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PROTECT PHARMA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34165642573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Venoseva 1 C, 31540 Rakitovica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PROTEKO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44459323154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Puškarića 18,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5.500,00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PRVO PLINARSKO DRUŠTVO d.o.o. za distribuciju plina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58292277611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A.Stepinca 27, 32000 Vukovar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13.108.912,35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PSC DALMACIJA d.o.o. za  trgovinu, popravak i održavanje motornih vozila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54069837861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Put Mostina 12A, 21000 Split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9.692,25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RAJIČ- OBRT ZA PRIJEVOZ I UGOSTITELJSTVO, vl. MILICA RAJIČ, TEODOROVAC, T. PEJAČEVIĆ 65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90331984773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Teodora Pejačevića 65, 31511 Teodorovac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642,48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Ravago Chemicals Croatia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24817866943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Kreše Golika 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268.738,39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REMONT-METALI , STROJOBRAVARSKI OBRT, VL. MARKO ČURIĆ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80501734604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Đure Basaričeka 5,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18.252,88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REPROMATERIJAL d. o. 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40106351985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Antuna Kanižlića 42,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21.396,51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 - VE d.o.o. za trgovinu i poslovne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88470929840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Brezje, Ul. Vladimira Nazora 10, 10431 Sveta Nedelja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9.042,86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RUNOLIST d. o. o. za promet, komunalno gospodarstvo i pogrebne poslove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89249510637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 J. Štrosmajera 34, 35210 Vrpolje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 i S - BETON dijamantno bušenje i rezanje, vl. STIPICA MATIĆ i STANISLAV ŠPRAJC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17005976470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Posedarska 40,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 BIŠĆAN d.o.o. za građevinarstvo, trgovinu i poslovanje nekretninama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14814013239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Podvožić 16, 47250 Duga Resa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33.410,29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SAMPLE CONTROL d.o.o. za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95434893522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Puškarića 18, 10250 Lučko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3.225,00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351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SAVIĆ COMPANY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Komitska bb, 76300 Bijeljina,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376.091,75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SEPARATUS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74999792664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Zovka 22,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48.750,00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SERVIS ZA PLINSKA TROŠILA vodoinstalaterski i plinoinstalaterski obrt, vlasnik Antun Sedlo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16388636607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Pleše 17,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2.250,00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SET proizvodnja, trgovina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35140755222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Pakračka ulica 3,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27.961,49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SIMTRO ENERGIJA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Žitence 49, 2233 Sv. Ana v Slov. Goricah,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8.745,20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SIRIUS d.o.o. za posredovanje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32829784843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Gospodarska zona 2, 31551 Belišće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58.209,61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SITHONIIS d.o.o. za poslovne usluge, trgovinu i proizvodnju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02791388741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17, 31300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SJEMESERVIS AGRO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81763246191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Bedema ljubavi 33,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52.121,25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SLATINATRANS d.o.o. za trgovinu, promet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92225177459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16, 33520 Slatina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20.249,38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SLAVONIJA ŽUPANJA d.d. za preradu i promet žitarica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62010045532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J.J.Strossmayera 65, 32270 Županja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6.291,44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SMS FIKSNO d.o.o. za trgovinu i poslovanje nekretninama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14935572149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Budmanijeva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480,75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SOKAČ-PRIJEVOZ jednostavno d.o.o. za prijevoz,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32109923923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Zagorska ulica 156, 48260 Križevci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5.054,47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SOLDAN PRIJEVOZ AUTOPRIJEVOZNIČKI OBRT,  VL. MARIO SOLDAN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18861633412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DAVORINA BAZJANCA 15,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116.478,93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SONUS d. o. o. za transport, trgovinu, proizvodnju i usluge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83548257318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Dr. Mile Budaka bb,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1.795,28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SPEC. ORDINACIJA MEDICINE RADA dr.MIRA PLESKALT-BARTONJ, dr. Z. SAJČIĆ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84669821602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Andrije Kačića Miošića 30,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SPEC. ORDINACIJA MEDICINE RADA mr. sc. MIRKO PETROŠEVIĆ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70993058900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Ul. Petra Preradovića 2,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3.970,60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SREDIŠNJE KLIRINŠKO DEPOZITARNO DRUŠTVO,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64406809162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Heinzelova 62a,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2.475,80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368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STOCKTON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75909541475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108, 10310 Ivanić-Grad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980,74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STRIKO d.o.o.,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39299013688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Šustići 112 A, 21201 Primorski Dolac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3.507,05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STROJREM d.o.o. za proizvodnju i trgovinu industrijske opreme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62679261642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Gundulićeva 118, 48260 Križevci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11.850,00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SUPER BRAVA BRAVARSKI SERVIS VL. MILJENKO BOGADI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73952152805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Pakoštanska 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335,50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SUZIĆ LJUBO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72371386285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Borisa Kidriča 105, 31324 Jagodnjak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440,49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SVEUČILIŠTE Josipa Jurja Strossmayera u Osijeku, POLJOPRIVREDNI FAKULTET U OSIJEKU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98816779821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Preloga 1,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88.930,23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SYGNUS Kft.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Tarstay Vilmos u. 10, 7100 Szekszard,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12.673,90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ŠĆUKA IVAN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80121129151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Stari drum 42, 48356 Ferdinandovac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23,63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ŠKARDA-SANITARNA ZAŠTITA trgovačko društvo za sanitarne zaštite i trgovinu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48962003176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Milana Novačića 73,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30.746,25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ŠPORČIĆ MARIJAN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42483407329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Matije Gupca 70, 35222 Gundinci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23,75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ŠTASNI, d.o.o. za servisiranje i trgovinu automobilima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96874956915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Samoborska 294,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4.084,11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TAHO SERVIS-AGRAM, obrt za popravak i održavanje tahografa, vl. Luka Miličić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61895628079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Ljudevita Posavskog 39,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TAMBUR, OBRT ZA PRIJEVOZNIČKE USLUGE, VLASNIK ZLATKO TAMBUR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61643233186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Stupnički kuti 78, 35254 Stupnički kuti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5.858,52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TARON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Dunajska cesta 113, 1000 Ljubljana,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520,69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TBS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41496651671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Posavska 29,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407,50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TEHNODIV-SERVIS vl. Davor Popović, Križevci, Istarska ulica 35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82906842080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Istarska ulica 35, 48260 Križevci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TEKA,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69068459103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Filipovića 154a, 35221 Velika Kopanica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TENA TRANSPORT d.o.o. za cestovni promet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52324318253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Petra Preradovića 27, 31208 Petrijevci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74.089,55</w:t>
            </w:r>
          </w:p>
        </w:tc>
      </w:tr>
      <w:tr w:rsidTr="006669D3" w:rsidR="006669D3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386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TERMO SERVIS d.o.o. za inženjering, projektiranje, graditeljstvo, upravljanje nekretninama,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48671346974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72,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21.247,19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TERMODINAMIKA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62531096862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Put Mostina 8, 21000 Split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17.656,88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Timac Agro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18901646767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Rapska 46,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114.256,65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TISA - proizvodni i trgovački obrt, vl. Čuklić Snježana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65360664917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Orehovec 16, 48267 Sveti Petar Orehovec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52.583,04</w:t>
            </w:r>
          </w:p>
        </w:tc>
      </w:tr>
      <w:tr w:rsidTr="006669D3" w:rsidR="006669D3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TPZ LINDE VILIČARI HRVATSKA društvo s ogrnaičenom odgovornošću za trgovinu, servisne i druge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69503639110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Novoselska 25,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26.314,91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 MOVEO d.o.o. za trgovinu, prijevoz i otpremništvo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98951065924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Tome Strižića 16, 51000 Rijeka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1.250,00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TRANSAGENT MEDNARODNA PROMETNA AGENCIJA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Vojkovo nadbrežje 30A, 6000 Koper,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123.242,37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TRANSPORT ŠAINA ALDO ŠAINA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67580235008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Šajini  38A, 52404 Zabrežani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3.125,00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TRANSPORTI MAČAK AUTOPRIJEVOZNIČKI OBRT, MARIN MAČKOVIĆ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93832992538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nadbiskupa Posilovića 30, 44000 Sisak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4.208,00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TRANSPORTI MAN-MARKET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Tvrtka 7, 88320 Kupres,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743,84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TRANSPORTI ZORKIĆ, OBRT ZA AUTOPRIJEVOZ, PROIZVODNJU I TRGOVINU, VL. ILIJA ZORKIĆ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93136935081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Bregovljanska 105A, 10294 Bregovljana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5.170,34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TRANSPORTI ŽIGER, obrt za prijevoz, vl. Ivan Žiger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01293056165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Voćarska ulica 7, 48214 Sv. Ivan Žabno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24.875,00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TREBOR,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41526128180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144. brigade Hrvatske vojske 6,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764,24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TRGOVAČKI OBRT I VINOGRADARSTVO " T I N A " VL. ŽELJKO BOŠNJAK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19303444054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I.G.Kovačića 106, 32236 Ilok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1.152,00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TRI D ugostiteljsko-poljoprivredni obrt, vl. Mile Baždar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72099478395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Kadinala Alojzija Stepinca 56,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673,96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401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TRIVUNOVIĆ, obrt za prijevoz, vl.Milorad Trivunović, Uglješ, Baranjska 33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35127490184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Baranjska 33, 31326 Uglješ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1.718,75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TÜV Croatia d.o.o. za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64520989853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41,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0,03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UČILIŠTE ATEST-KONTROLA - USTANOVA za srednjoškolsko obrazovanje odraslih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39682801733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Kneza Mislava 11,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6.400,00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UGOSTITELJSKI OBRT "BRZI" VL. MILAN RUŠKOVEC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84951070928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Braće Radića 5,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847,68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Ugostiteljsko pekarsko trgovački obrt TEUTA vl. Lekaj Lek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90330911746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dr.Franje Tuđmana 4, 21220 Trogir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32.700,00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ULTRA GROS d.o.o.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50266527938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Rudeška cesta 14,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1.950,25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UNICREDIT LEASING CROATIA d.o.o. za leasing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18736141210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Heinzelova 33,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17.614,30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UNIKOM d.o.o. za komunalno gospodarstvo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07507345484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Ružina 11a,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422,30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UNIWELT d.o.o. za unutarnju i vanjsku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72090799734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J.J.Strossmayera 44,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16.915,74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USLUŽNI OBRT "CARIĆ", VL. IVAN CARIĆ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86258772447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26. lipnja 4,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USTANOVA ZA OBRAZOVANJE ODRASLIH AUTUS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38345309157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Cankara 21,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2.500,00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USTANOVA ZA ZDRAVSTVENU SKRB SV. ROK  M.D. za medicinu rada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95062951400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284,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UŽAREVIĆ BARICA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01268318365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212, 35222 Gundinci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3.815,00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V. L. AUTOMATIKA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63386727464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Lovasići 43, 10431 Strmec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1.800,00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V.G. GRADNJA d.o.o. za graditeljstvo,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17051938330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Letnička 13,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159.237,20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VALIPILE d.o.o. za trgovinu, usluge i zastupanje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00467090373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Ive Politea 62,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117.917,92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VELPRO - CENTAR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46660800468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Marijana Čavića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404.884,99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VETERINARSKA AMBULANTA ANIMA d.o.o. za veterinarske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43122520582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Istarska 39,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3.309,71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419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VETERINARSKA AMBULANTA GUNDINCI d.o.o. za veterinarske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94369775910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Matije Gupca 35, 35222 Gundinci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3.309,71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VETERINARSKA AMBULANTA VRPOLJE, d. o. o. za veterinarske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91210434871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Bana Jelačića 144, 35210 Vrpolje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298,00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VETERINARSKA STANICA ĐAKOVO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77703754353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Tomislava 33,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18,23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VETO d.o.o. za veterinarstvo,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26056147349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Antuna Barca 38,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6.187,50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VIDIĆ  RAJKO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33398852192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Tina Ujevića 8, 31325 Novi Čeminac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410,28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VMD GRUPA, trgovina i građenje, d.o.o. (prije VMD PROMET d.o.o.)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23646043087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Strojarska cesta 20,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41.041,62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VMD SERVIS d.o.o. za suvlasnike zgrade u Zagrebu, Budmanijeva 5 i Budmanijeva 1, 3 i 5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93830136269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Strojarska cesta 20,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18.879,17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VODOOPSKRBA I ODVODNJA d.o.o. za javnu vodoopskrbu i odvodnju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83416546499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Folnegovićeva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431,29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VODOVOD-OSIJEK d.o.o. za vodoopskrbu i odvodnju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43654507669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Poljski Put 1,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954,96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VOREL MARIO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23887603249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Gornja Rašenica 22, 43290 Gornja Rašenica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10.270,00</w:t>
            </w:r>
          </w:p>
        </w:tc>
      </w:tr>
      <w:tr w:rsidTr="006669D3" w:rsidR="006669D3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VUČKOVIĆ POLJOPRIVREDNA PROIZVODNJA,TRGOVINA I USLUGE, VL. KREŠIMIR VUČKOVIĆ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09217141508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Braće Radić 31, 35214 Donji Andrijevci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109,17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VUJICA, obrt za prijevoz, trgovinu i uzgoj stoke, vl. Mirko Vujica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80920002599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ulica 4, 32211 Ostrovo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7.284,77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VUKOVIĆ MARICA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21200454133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Braće Radića 114, 32276 Babina Greda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3,32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VULKAL d.o.o. za prozvodnju,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90439696130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Samoborska cesta 310,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ZAGREBAČKI HOLDING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85584865987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41,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166,86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ZAGREBAČKI HOLDING d.o.o. - PODRUŽNICA ČISTOĆA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85584865987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Radnička cesta 82,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483,86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435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ZAGREBAČKI HOLDING d.o.o. - PODRUŽNICA ROBNI TERMINALI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85584865987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Jankomir 25, 10090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35.656,97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ZAŠTITA-ZAGREB d.o.o.  za zaštitarsku djelatnost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68204597981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cesta 163b,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73,88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ZAVOD ZA JAVNO ZDRAVSTVO BJELOVARSKO-BILOGORSKE ŽUPANIJE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57284631035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Matice Hrvatske 15,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8.832,40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ZDELAREC IVAN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20650062840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Laminac 19, 43246 Laminac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1.925,21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ZEA d.o.o. za proizvodnju, promet i usluge u poljoprivredi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30745961182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bana Jelačića 7, 33000 Virovitica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117.207,72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ZIG-PROM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Blatnica 66, 74270 Teslić,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2.561,78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ZRILIĆ-COMMERCE d.o.o. za trgovinu i prometne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30280707123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Ante Starčevića 12, 23420 Benkovac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21,93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ŽABIĆ DRAGICA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84813786352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Donja Rašenica 37, 43290 Donja Rašenica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1.131,91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ŽITARICE proizvodnja, trgovina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07311805234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Lipanjska 55, 48000 Starigrad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2.520,00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ŽITO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03834418154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Đakovština 3,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2.603,89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ŽITOZAJEDNICA, unapređenje proizvodnje i prerade žitarica i brašna,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44252702461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Štefanovečki zavoj 10,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30.000,00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PORSCHE LEASING d.o.o. za leasing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90275854576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Velimira Škorpika 21,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279.122,62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ŽUPANJAŠPED d.o.o. za međunarodno otpremništvo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98459425001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Antuna Mihanovića 46, 32270 Županja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75.473,75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655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ZDENAČKA FARMA d.o.o. za proizvodnju mlijeka, uzgoj stoke i poljodjelsku proizvodnju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35460243768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Mate Lovraka 118b, 43293 Veliki Zdenci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4.014.794,52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ZDENKA-mliječni proizvodi d.o.o. za proizvodnju mliječnih proizvoda,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45651553790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Kralja Tomislava 15, 43293 Veliki Zdenci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2.331,77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lang w:eastAsia="hr-HR"/>
              </w:rPr>
              <w:t>81.968.255,43</w:t>
            </w:r>
          </w:p>
        </w:tc>
      </w:tr>
    </w:tbl>
    <w:p w:rsidRDefault="006669D3" w:rsidP="006669D3" w:rsidR="006669D3"/>
    <w:p w:rsidRDefault="006669D3" w:rsidP="006669D3" w:rsidR="006669D3" w:rsidRPr="00557D80"/>
    <w:p w:rsidRDefault="006669D3" w:rsidP="006669D3" w:rsidR="006669D3" w:rsidRPr="00557D80">
      <w:pPr>
        <w:spacing w:after="0"/>
        <w:rPr>
          <w:b/>
        </w:rPr>
      </w:pPr>
      <w:r w:rsidRPr="00557D80">
        <w:rPr>
          <w:b/>
        </w:rPr>
        <w:t>2.4. Tražbine po robnim mjenicama</w:t>
      </w:r>
    </w:p>
    <w:tbl>
      <w:tblPr>
        <w:tblpPr w:tblpY="237" w:tblpXSpec="center" w:horzAnchor="margin" w:vertAnchor="text" w:rightFromText="180" w:leftFromText="180"/>
        <w:tblW w:type="dxa" w:w="10217"/>
        <w:tblLook w:val="04A0" w:noVBand="1" w:noHBand="0" w:lastColumn="0" w:firstColumn="1" w:lastRow="0" w:firstRow="1"/>
      </w:tblPr>
      <w:tblGrid>
        <w:gridCol w:w="659"/>
        <w:gridCol w:w="1035"/>
        <w:gridCol w:w="2720"/>
        <w:gridCol w:w="1818"/>
        <w:gridCol w:w="2105"/>
        <w:gridCol w:w="1880"/>
      </w:tblGrid>
      <w:tr w:rsidTr="006669D3" w:rsidR="006669D3" w:rsidRPr="00557D80">
        <w:trPr>
          <w:trHeight w:val="576"/>
        </w:trPr>
        <w:tc>
          <w:tcPr>
            <w:tcW w:type="dxa" w:w="659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lastRenderedPageBreak/>
              <w:t>R.Br.</w:t>
            </w:r>
          </w:p>
        </w:tc>
        <w:tc>
          <w:tcPr>
            <w:tcW w:type="dxa" w:w="103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R.br.prij. traž.</w:t>
            </w:r>
          </w:p>
        </w:tc>
        <w:tc>
          <w:tcPr>
            <w:tcW w:type="dxa" w:w="272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818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10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8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CIM BANQUE SA Geneve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          </w:t>
            </w:r>
          </w:p>
        </w:tc>
        <w:tc>
          <w:tcPr>
            <w:tcW w:type="dxa" w:w="210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Rue merle d Aubigne 16, 1207 Geneve, Švicarska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31.150.600,00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10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4F1E27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4F1E27">
              <w:rPr>
                <w:rFonts w:cs="Calibri" w:eastAsia="Times New Roman" w:hAnsi="Calibri" w:ascii="Calibri"/>
                <w:b/>
                <w:lang w:eastAsia="hr-HR"/>
              </w:rPr>
              <w:t>31.150.600,00</w:t>
            </w:r>
          </w:p>
        </w:tc>
      </w:tr>
    </w:tbl>
    <w:p w:rsidRDefault="006669D3" w:rsidP="006669D3" w:rsidR="006669D3" w:rsidRPr="00557D80">
      <w:pPr>
        <w:rPr>
          <w:b/>
        </w:rPr>
      </w:pPr>
    </w:p>
    <w:p w:rsidRDefault="006669D3" w:rsidP="006669D3" w:rsidR="006669D3" w:rsidRPr="00557D80">
      <w:pPr>
        <w:rPr>
          <w:b/>
        </w:rPr>
      </w:pPr>
      <w:r w:rsidRPr="00557D80">
        <w:rPr>
          <w:b/>
        </w:rPr>
        <w:t>Grupa 2.5. - Vjerovnici po osnovi uvjetnih tražbina</w:t>
      </w:r>
    </w:p>
    <w:tbl>
      <w:tblPr>
        <w:tblW w:type="dxa" w:w="10448"/>
        <w:tblInd w:type="dxa" w:w="-581"/>
        <w:tblLook w:val="04A0" w:noVBand="1" w:noHBand="0" w:lastColumn="0" w:firstColumn="1" w:lastRow="0" w:firstRow="1"/>
      </w:tblPr>
      <w:tblGrid>
        <w:gridCol w:w="666"/>
        <w:gridCol w:w="1047"/>
        <w:gridCol w:w="2751"/>
        <w:gridCol w:w="1924"/>
        <w:gridCol w:w="2159"/>
        <w:gridCol w:w="1901"/>
      </w:tblGrid>
      <w:tr w:rsidTr="006669D3" w:rsidR="006669D3" w:rsidRPr="00557D80">
        <w:trPr>
          <w:trHeight w:val="592"/>
        </w:trPr>
        <w:tc>
          <w:tcPr>
            <w:tcW w:type="dxa" w:w="666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1047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R.br.prij. traž.</w:t>
            </w:r>
          </w:p>
        </w:tc>
        <w:tc>
          <w:tcPr>
            <w:tcW w:type="dxa" w:w="2751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924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159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901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6669D3" w:rsidR="006669D3" w:rsidRPr="00557D80">
        <w:trPr>
          <w:trHeight w:val="592"/>
        </w:trPr>
        <w:tc>
          <w:tcPr>
            <w:tcW w:type="dxa" w:w="666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4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3.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ADDIKO BANK d.d.</w:t>
            </w:r>
          </w:p>
        </w:tc>
        <w:tc>
          <w:tcPr>
            <w:tcW w:type="dxa" w:w="192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14036333877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Slavonska avenija 6, 10000 Zagreb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35.428.388,34</w:t>
            </w:r>
          </w:p>
        </w:tc>
      </w:tr>
      <w:tr w:rsidTr="006669D3" w:rsidR="006669D3" w:rsidRPr="00557D80">
        <w:trPr>
          <w:trHeight w:val="592"/>
        </w:trPr>
        <w:tc>
          <w:tcPr>
            <w:tcW w:type="dxa" w:w="666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6669D3" w:rsidP="006669D3" w:rsidR="006669D3" w:rsidRPr="00E802C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>
              <w:rPr>
                <w:rFonts w:cs="Calibri" w:eastAsia="Times New Roman" w:hAnsi="Calibri" w:ascii="Calibri"/>
                <w:lang w:eastAsia="hr-HR"/>
              </w:rPr>
              <w:t>2</w:t>
            </w:r>
          </w:p>
        </w:tc>
        <w:tc>
          <w:tcPr>
            <w:tcW w:type="dxa" w:w="104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>
              <w:rPr>
                <w:rFonts w:cs="Calibri" w:eastAsia="Times New Roman" w:hAnsi="Calibri" w:ascii="Calibri"/>
                <w:lang w:eastAsia="hr-HR"/>
              </w:rPr>
              <w:t>650.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613E6">
              <w:rPr>
                <w:rFonts w:cs="Calibri" w:eastAsia="Times New Roman" w:hAnsi="Calibri" w:ascii="Calibri"/>
                <w:lang w:eastAsia="hr-HR"/>
              </w:rPr>
              <w:t>HRVATSKA BANKA ZA OBNOVU I RAZVITAK</w:t>
            </w:r>
          </w:p>
        </w:tc>
        <w:tc>
          <w:tcPr>
            <w:tcW w:type="dxa" w:w="192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6669D3" w:rsidP="006669D3" w:rsidR="006669D3" w:rsidRPr="00E802C1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8613E6">
              <w:rPr>
                <w:rFonts w:cs="Calibri" w:eastAsia="Times New Roman" w:hAnsi="Calibri" w:ascii="Calibri"/>
                <w:lang w:eastAsia="hr-HR"/>
              </w:rPr>
              <w:t>26702280390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</w:tcPr>
          <w:p w:rsidRDefault="006669D3" w:rsidP="006669D3" w:rsidR="006669D3" w:rsidRPr="008613E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613E6">
              <w:rPr>
                <w:rFonts w:cs="Calibri" w:eastAsia="Times New Roman" w:hAnsi="Calibri" w:ascii="Calibri"/>
                <w:lang w:eastAsia="hr-HR"/>
              </w:rPr>
              <w:t>Strossmayerov trg 9</w:t>
            </w:r>
          </w:p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613E6">
              <w:rPr>
                <w:rFonts w:cs="Calibri" w:eastAsia="Times New Roman" w:hAnsi="Calibri" w:ascii="Calibri"/>
                <w:lang w:eastAsia="hr-HR"/>
              </w:rPr>
              <w:t>10000 Zagreb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6669D3" w:rsidP="006669D3" w:rsidR="006669D3" w:rsidRPr="00E802C1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613E6">
              <w:rPr>
                <w:rFonts w:cs="Calibri" w:eastAsia="Times New Roman" w:hAnsi="Calibri" w:ascii="Calibri"/>
                <w:lang w:eastAsia="hr-HR"/>
              </w:rPr>
              <w:t>44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8613E6">
              <w:rPr>
                <w:rFonts w:cs="Calibri" w:eastAsia="Times New Roman" w:hAnsi="Calibri" w:ascii="Calibri"/>
                <w:lang w:eastAsia="hr-HR"/>
              </w:rPr>
              <w:t>503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8613E6">
              <w:rPr>
                <w:rFonts w:cs="Calibri" w:eastAsia="Times New Roman" w:hAnsi="Calibri" w:ascii="Calibri"/>
                <w:lang w:eastAsia="hr-HR"/>
              </w:rPr>
              <w:t>895,38</w:t>
            </w:r>
          </w:p>
        </w:tc>
      </w:tr>
      <w:tr w:rsidTr="006669D3" w:rsidR="006669D3" w:rsidRPr="00557D80">
        <w:trPr>
          <w:trHeight w:val="296"/>
        </w:trPr>
        <w:tc>
          <w:tcPr>
            <w:tcW w:type="dxa" w:w="666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4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92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4F1E27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lang w:eastAsia="hr-HR"/>
              </w:rPr>
              <w:t>79.932.283,72</w:t>
            </w:r>
          </w:p>
        </w:tc>
      </w:tr>
    </w:tbl>
    <w:p w:rsidRDefault="006669D3" w:rsidP="006669D3" w:rsidR="006669D3" w:rsidRPr="00557D80">
      <w:pPr>
        <w:rPr>
          <w:b/>
        </w:rPr>
      </w:pPr>
    </w:p>
    <w:p w:rsidRDefault="003F3ECD" w:rsidP="003F3ECD" w:rsidR="003F3ECD" w:rsidRPr="005B51EC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B456F0" w:rsidP="00B456F0" w:rsidR="00B456F0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Zagrebu, </w:t>
      </w:r>
      <w:r w:rsidR="005B51EC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30. listopada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B456F0" w:rsidP="00B456F0" w:rsidR="00B456F0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56F0" w:rsidP="00B456F0" w:rsidR="00B456F0" w:rsidRPr="005B51EC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Sudac:</w:t>
      </w:r>
    </w:p>
    <w:p w:rsidRDefault="006669D3" w:rsidP="00B456F0" w:rsidR="00B456F0" w:rsidRPr="005B51EC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b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</w:t>
      </w:r>
      <w:r w:rsidR="00B456F0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Sremac Šoštar</w:t>
      </w:r>
    </w:p>
    <w:p w:rsidRDefault="00B456F0" w:rsidP="00B456F0" w:rsidR="00B456F0" w:rsidRPr="005B51EC">
      <w:pPr>
        <w:spacing w:lineRule="auto" w:line="240" w:after="0"/>
        <w:ind w:left="142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56F0" w:rsidP="00B456F0" w:rsidR="00B456F0" w:rsidRPr="005B51EC">
      <w:pPr>
        <w:spacing w:lineRule="auto" w:line="240" w:after="0"/>
        <w:ind w:left="142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1ECA" w:rsidR="001B1ECA" w:rsidRPr="005B51EC">
      <w:pPr>
        <w:rPr>
          <w:rFonts w:cs="Times New Roman" w:hAnsi="Times New Roman" w:ascii="Times New Roman"/>
          <w:b/>
          <w:sz w:val="24"/>
          <w:szCs w:val="24"/>
        </w:rPr>
      </w:pPr>
    </w:p>
    <w:sectPr w:rsidR="001B1ECA" w:rsidRPr="005B51E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9D3" w:rsidP="005A1BDA" w:rsidR="006669D3">
      <w:pPr>
        <w:spacing w:lineRule="auto" w:line="240" w:after="0"/>
      </w:pPr>
      <w:r>
        <w:separator/>
      </w:r>
    </w:p>
  </w:endnote>
  <w:endnote w:id="0" w:type="continuationSeparator">
    <w:p w:rsidRDefault="006669D3" w:rsidP="005A1BDA" w:rsidR="006669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9D3" w:rsidP="005A1BDA" w:rsidR="006669D3">
      <w:pPr>
        <w:spacing w:lineRule="auto" w:line="240" w:after="0"/>
      </w:pPr>
      <w:r>
        <w:separator/>
      </w:r>
    </w:p>
  </w:footnote>
  <w:footnote w:id="0" w:type="continuationSeparator">
    <w:p w:rsidRDefault="006669D3" w:rsidP="005A1BDA" w:rsidR="006669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9D3" w:rsidP="003F3ECD" w:rsidR="006669D3" w:rsidRPr="003F3EC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F3ECD">
      <w:rPr>
        <w:rFonts w:cs="Times New Roman" w:hAnsi="Times New Roman" w:ascii="Times New Roman"/>
        <w:sz w:val="24"/>
        <w:szCs w:val="24"/>
      </w:rPr>
      <w:t>48 St-2021/17</w:t>
    </w:r>
  </w:p>
  <w:p w:rsidRDefault="006669D3" w:rsidR="006669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035C13"/>
    <w:multiLevelType w:val="multilevel"/>
    <w:tmpl w:val="B0B0D70E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  <w:b w:val="false"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61B"/>
    <w:rsid w:val="000131AC"/>
    <w:rsid w:val="000661E7"/>
    <w:rsid w:val="00090FD2"/>
    <w:rsid w:val="0011085F"/>
    <w:rsid w:val="001B1ECA"/>
    <w:rsid w:val="00330BF5"/>
    <w:rsid w:val="00363737"/>
    <w:rsid w:val="003E4CAB"/>
    <w:rsid w:val="003F3ECD"/>
    <w:rsid w:val="00473711"/>
    <w:rsid w:val="004F1E27"/>
    <w:rsid w:val="00557D80"/>
    <w:rsid w:val="00587A41"/>
    <w:rsid w:val="005A1BDA"/>
    <w:rsid w:val="005B51EC"/>
    <w:rsid w:val="005C3CB6"/>
    <w:rsid w:val="005C5896"/>
    <w:rsid w:val="00635419"/>
    <w:rsid w:val="006669D3"/>
    <w:rsid w:val="007534BE"/>
    <w:rsid w:val="00780523"/>
    <w:rsid w:val="00792036"/>
    <w:rsid w:val="007D7786"/>
    <w:rsid w:val="007E4A26"/>
    <w:rsid w:val="00846492"/>
    <w:rsid w:val="008E4E21"/>
    <w:rsid w:val="009A2DB8"/>
    <w:rsid w:val="00A6561B"/>
    <w:rsid w:val="00AA533A"/>
    <w:rsid w:val="00B456F0"/>
    <w:rsid w:val="00C237BC"/>
    <w:rsid w:val="00DF4E88"/>
    <w:rsid w:val="00E414A4"/>
    <w:rsid w:val="00E66508"/>
    <w:rsid w:val="00E7786C"/>
    <w:rsid w:val="00E802C1"/>
    <w:rsid w:val="00F475F3"/>
    <w:rsid w:val="00F81655"/>
    <w:rsid w:val="00FE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75F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085F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1B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A1BDA"/>
  </w:style>
  <w:style w:styleId="Podnoje" w:type="paragraph">
    <w:name w:val="footer"/>
    <w:basedOn w:val="Normal"/>
    <w:link w:val="PodnojeChar"/>
    <w:uiPriority w:val="99"/>
    <w:unhideWhenUsed/>
    <w:rsid w:val="005A1B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A1BDA"/>
  </w:style>
  <w:style w:styleId="Tekstbalonia" w:type="paragraph">
    <w:name w:val="Balloon Text"/>
    <w:basedOn w:val="Normal"/>
    <w:link w:val="TekstbaloniaChar"/>
    <w:uiPriority w:val="99"/>
    <w:semiHidden/>
    <w:unhideWhenUsed/>
    <w:rsid w:val="007D778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77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F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0FD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0F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0F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75F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085F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1B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A1BDA"/>
  </w:style>
  <w:style w:styleId="Podnoje" w:type="paragraph">
    <w:name w:val="footer"/>
    <w:basedOn w:val="Normal"/>
    <w:link w:val="PodnojeChar"/>
    <w:uiPriority w:val="99"/>
    <w:unhideWhenUsed/>
    <w:rsid w:val="005A1B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A1BDA"/>
  </w:style>
  <w:style w:styleId="Tekstbalonia" w:type="paragraph">
    <w:name w:val="Balloon Text"/>
    <w:basedOn w:val="Normal"/>
    <w:link w:val="TekstbaloniaChar"/>
    <w:uiPriority w:val="99"/>
    <w:semiHidden/>
    <w:unhideWhenUsed/>
    <w:rsid w:val="007D778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77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F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0F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0F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0F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300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56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983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40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1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7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1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425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85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31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izvorni_sadrzaj>
    <derivirana_varijabla naziv="DomainObject.Predmet.OstaliListFormated_1"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derivirana_varijabla>
  </DomainObject.Predmet.OstaliListFormated>
  <DomainObject.Predmet.OstaliListFormatedOIB>
    <izvorni_sadrzaj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FormatedOIB_1"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izvorni_sadrzaj>
    <derivirana_varijabla naziv="DomainObject.Predmet.OstaliListFormatedWithAdress_1"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izvorni_sadrzaj>
    <derivirana_varijabla naziv="DomainObject.Predmet.OstaliListFormatedWithAdressOIB_1"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derivirana_varijabla>
  </DomainObject.Predmet.OstaliListFormatedWithAdressOIB>
  <DomainObject.Predmet.OstaliListNazivFormated>
    <izvorni_sadrzaj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OstaliListNazivFormated_1"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OstaliListNazivFormated>
  <DomainObject.Predmet.OstaliListNazivFormatedOIB>
    <izvorni_sadrzaj>
      <item>OD BUTERIN &amp; POSAVEC d.o.o.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NazivFormatedOIB_1">
      <item>OD BUTERIN &amp; POSAVEC d.o.o.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SudioniciListNaziv_1"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  <item>, OIB 85127306373</item>
      <item>, OIB 39057366223</item>
      <item>, OIB null</item>
    </izvorni_sadrzaj>
    <derivirana_varijabla naziv="DomainObject.Predmet.SudioniciListNazivOIB_1">
      <item>, OIB 59064993527</item>
      <item>, OIB 59064993527</item>
      <item>, OIB null</item>
      <item>, OIB 85127306373</item>
      <item>, OIB 39057366223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St-2021/2017-112</izvorni_sadrzaj>
    <derivirana_varijabla naziv="DomainObject.PredzadnjaOdlukaIzPredmeta.Oznaka_1">St-2021/2017-112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28</properties:Pages>
  <properties:Words>7316</properties:Words>
  <properties:Characters>44335</properties:Characters>
  <properties:Lines>4027</properties:Lines>
  <properties:Paragraphs>2791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2018-10-30T09:06:00Z</dcterms:created>
  <dc:creator>Zdravka Krizmanić</dc:creator>
  <cp:lastModifiedBy>Matea Bizjak</cp:lastModifiedBy>
  <dcterms:modified xmlns:xsi="http://www.w3.org/2001/XMLSchema-instance" xsi:type="dcterms:W3CDTF">2018-10-30T09:19:00Z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(St-2021-17-popis vjerovnika s pravom glasa-GRANOLIO.docx)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28</vt:i4>
  </prop:property>
</prop:Properties>
</file>