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5561" w14:paraId="45e556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2023F">
        <w:t>461</w:t>
      </w:r>
      <w:r w:rsidR="000465FC">
        <w:t>/16-</w:t>
      </w:r>
      <w:r w:rsidR="00A2023F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2023F">
        <w:t>MAGIC j.d.o.o., Šibenik, Stjepana Radića 44, OIB: 63959165773</w:t>
      </w:r>
      <w:r w:rsidR="00196233">
        <w:t xml:space="preserve"> </w:t>
      </w:r>
      <w:r w:rsidR="00615D63">
        <w:t xml:space="preserve">koga zastupa stečajni upravitelj </w:t>
      </w:r>
      <w:r w:rsidR="007B57FF">
        <w:t>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2920EE">
        <w:t>13.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7B57FF">
        <w:t>Ante Poljaka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2023F">
        <w:t>18</w:t>
      </w:r>
      <w:r w:rsidR="007B57FF">
        <w:t>.</w:t>
      </w:r>
      <w:r w:rsidR="005C5B26">
        <w:t xml:space="preserve">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465FC">
        <w:t>26</w:t>
      </w:r>
      <w:r w:rsidR="007B57FF">
        <w:t>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920EE">
        <w:t>13.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20E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739C1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9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9C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9C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9C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9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9C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9C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9C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>
      <item>Josipa Jurić</item>
    </izvorni_sadrzaj>
    <derivirana_varijabla naziv="DomainObject.Predmet.OstaliListFormated_1">
      <item>Josipa Jurić</item>
    </derivirana_varijabla>
  </DomainObject.Predmet.OstaliListFormated>
  <DomainObject.Predmet.OstaliListFormatedOIB>
    <izvorni_sadrzaj>
      <item>Josipa Jurić, OIB 28098143934</item>
    </izvorni_sadrzaj>
    <derivirana_varijabla naziv="DomainObject.Predmet.OstaliListFormatedOIB_1">
      <item>Josipa Jurić, OIB 28098143934</item>
    </derivirana_varijabla>
  </DomainObject.Predmet.OstaliListFormatedOIB>
  <DomainObject.Predmet.OstaliListFormatedWithAdress>
    <izvorni_sadrzaj>
      <item>Josipa Jurić, Jurja Petrovića 9, 22000 Šibenik</item>
    </izvorni_sadrzaj>
    <derivirana_varijabla naziv="DomainObject.Predmet.OstaliListFormatedWithAdress_1">
      <item>Josipa Jurić, Jurja Petrovića 9, 22000 Šibenik</item>
    </derivirana_varijabla>
  </DomainObject.Predmet.OstaliListFormatedWithAdress>
  <DomainObject.Predmet.OstaliListFormatedWithAdressOIB>
    <izvorni_sadrzaj>
      <item>Josipa Jurić, OIB 28098143934, Jurja Petrovića 9, 22000 Šibenik</item>
    </izvorni_sadrzaj>
    <derivirana_varijabla naziv="DomainObject.Predmet.OstaliListFormatedWithAdressOIB_1">
      <item>Josipa Jurić, OIB 28098143934, Jurja Petrovića 9, 22000 Šibenik</item>
    </derivirana_varijabla>
  </DomainObject.Predmet.OstaliListFormatedWithAdressOIB>
  <DomainObject.Predmet.OstaliListNazivFormated>
    <izvorni_sadrzaj>
      <item>Josipa Jurić</item>
    </izvorni_sadrzaj>
    <derivirana_varijabla naziv="DomainObject.Predmet.OstaliListNazivFormated_1">
      <item>Josipa Jurić</item>
    </derivirana_varijabla>
  </DomainObject.Predmet.OstaliListNazivFormated>
  <DomainObject.Predmet.OstaliListNazivFormatedOIB>
    <izvorni_sadrzaj>
      <item>Josipa Jurić, OIB 28098143934</item>
    </izvorni_sadrzaj>
    <derivirana_varijabla naziv="DomainObject.Predmet.OstaliListNazivFormatedOIB_1">
      <item>Josipa Jurić, OIB 28098143934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  <item>Josipa Jurić</item>
    </izvorni_sadrzaj>
    <derivirana_varijabla naziv="DomainObject.Predmet.SudioniciListNaziv_1">
      <item>FINA - Podružnica Šibenik</item>
      <item>MAGIC j.d.o.o. za frizerske usluge</item>
      <item>Josipa Jurić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  <item>, OIB 28098143934</item>
    </izvorni_sadrzaj>
    <derivirana_varijabla naziv="DomainObject.Predmet.SudioniciListNazivOIB_1">
      <item>, OIB 85821130368</item>
      <item>, OIB 63959165773</item>
      <item>, OIB 28098143934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238</properties:Words>
  <properties:Characters>1135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2016-08-11T09:29:00Z</dcterms:created>
  <dc:creator>abajlo</dc:creator>
  <cp:lastModifiedBy>wsadmin</cp:lastModifiedBy>
  <cp:lastPrinted>2016-09-13T08:46:00Z</cp:lastPrinted>
  <dcterms:modified xmlns:xsi="http://www.w3.org/2001/XMLSchema-instance" xsi:type="dcterms:W3CDTF">2016-09-16T10:42:00Z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