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5f52" w14:paraId="8dd5f52" w:rsidRDefault="0026074C" w:rsidP="00C621FE" w:rsidR="00C621FE" w:rsidRPr="008A7EA1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C621FE" w:rsidP="00C621FE" w:rsidR="00C621FE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C621FE" w:rsidRPr="008A7EA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8A7EA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Stalna služba u Karlovcu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Karlovac, Trg hrvatskih branitelja 1/II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 u Karlovcu</w:t>
      </w:r>
      <w:r w:rsidRPr="008A7E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nad stečajnim dužnikom </w:t>
      </w:r>
      <w:r w:rsidR="0087383D">
        <w:rPr>
          <w:rFonts w:cs="Times New Roman" w:hAnsi="Times New Roman" w:ascii="Times New Roman"/>
          <w:sz w:val="24"/>
          <w:szCs w:val="24"/>
        </w:rPr>
        <w:t>IRT-TERMOPROM d.o.o. u stečaju, Karlovac, Stjepana Radića 40, OIB: 99060040728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7383D">
        <w:rPr>
          <w:rFonts w:cs="Times New Roman" w:eastAsia="Times New Roman" w:hAnsi="Times New Roman" w:ascii="Times New Roman"/>
          <w:sz w:val="24"/>
          <w:szCs w:val="24"/>
          <w:lang w:eastAsia="hr-HR"/>
        </w:rPr>
        <w:t>6. ožujka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numPr>
          <w:ilvl w:val="0"/>
          <w:numId w:val="1"/>
        </w:numPr>
        <w:tabs>
          <w:tab w:pos="1833" w:val="num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na dostavu mišljenja u roku od 15 dana od dana objave ovog rješenja na mrežnoj stranici e-oglasna ploča suda vjerovnici stečajne mase, stečajni upravitelj i skupština vjerovnika o prijedlogu za obustavom postupka zbog nedostatnosti mase za namirenje troškova stečajnog postupka nad stečajnim dužnikom </w:t>
      </w:r>
      <w:r w:rsidR="0087383D">
        <w:rPr>
          <w:rFonts w:cs="Times New Roman" w:hAnsi="Times New Roman" w:ascii="Times New Roman"/>
          <w:sz w:val="24"/>
          <w:szCs w:val="24"/>
        </w:rPr>
        <w:t>IRT-TERMOPROM d.o.o. u stečaju, Karlovac, Stjepana Radića 40, OIB: 99060040728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621FE" w:rsidP="00C621FE" w:rsidR="00C621FE" w:rsidRPr="008A7EA1">
      <w:pPr>
        <w:numPr>
          <w:ilvl w:val="0"/>
          <w:numId w:val="1"/>
        </w:numPr>
        <w:tabs>
          <w:tab w:pos="1833" w:val="num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Ukoliko se u ostavljenom roku sudu ne dostavi mišljenje o prijedlogu za obustavom zbog nedostatnosti mase za namirenje troškova stečajnog postupka, smatrat će se da je prijedlog prihvaćen.</w:t>
      </w:r>
    </w:p>
    <w:p w:rsidRDefault="00C621FE" w:rsidP="00C621FE" w:rsidR="00C621FE" w:rsidRPr="008A7EA1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upravitelj je nakon otvaranja stečajnog postupka  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>i ispitnog  ročišta na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veo da stečajna masa nije dostatna ni za namirenje troškova postupka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</w:t>
      </w:r>
      <w:r w:rsidR="008738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ročištu 8. veljače 2018. i u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izvješću od </w:t>
      </w:r>
      <w:r w:rsidR="0087383D">
        <w:rPr>
          <w:rFonts w:cs="Times New Roman" w:eastAsia="Times New Roman" w:hAnsi="Times New Roman" w:ascii="Times New Roman"/>
          <w:sz w:val="24"/>
          <w:szCs w:val="24"/>
          <w:lang w:eastAsia="hr-HR"/>
        </w:rPr>
        <w:t>22. veljače 2018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 koje izvješće je objavljeno na e-oglasnoj ploči ovog suda </w:t>
      </w:r>
      <w:r w:rsidR="0087383D">
        <w:rPr>
          <w:rFonts w:cs="Times New Roman" w:eastAsia="Times New Roman" w:hAnsi="Times New Roman" w:ascii="Times New Roman"/>
          <w:sz w:val="24"/>
          <w:szCs w:val="24"/>
          <w:lang w:eastAsia="hr-HR"/>
        </w:rPr>
        <w:t>6. ožujka 2018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2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st. 2. Stečajnog zakona (Narodne novine broj 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71/15, 104/17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, dalje:SZ) odlučeno je kao u točki I. i II. izreke rješenja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87383D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7383D">
        <w:rPr>
          <w:rFonts w:cs="Times New Roman" w:eastAsia="Times New Roman" w:hAnsi="Times New Roman" w:ascii="Times New Roman"/>
          <w:sz w:val="24"/>
          <w:szCs w:val="24"/>
          <w:lang w:eastAsia="hr-HR"/>
        </w:rPr>
        <w:t>6. ožujka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Stečajni sudac:</w:t>
      </w:r>
    </w:p>
    <w:p w:rsidRDefault="00C621FE" w:rsidP="00C621FE" w:rsidR="00C621F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87383D" w:rsidP="00C621FE" w:rsidR="0087383D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</w:t>
      </w:r>
    </w:p>
    <w:p w:rsidRDefault="00C621FE" w:rsidP="00C621FE" w:rsidR="00C621FE" w:rsidRPr="008A7EA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  <w:r w:rsidR="008738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Draženka Prpić 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C621FE" w:rsidP="00C621FE" w:rsidR="00C621FE" w:rsidRPr="008A7EA1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621FE" w:rsidP="00C621FE" w:rsidR="00C621FE" w:rsidRPr="008A7EA1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415BC5" w:rsidR="00415BC5" w:rsidRPr="008A7EA1">
      <w:pPr>
        <w:rPr>
          <w:rFonts w:cs="Times New Roman" w:hAnsi="Times New Roman" w:ascii="Times New Roman"/>
          <w:sz w:val="24"/>
          <w:szCs w:val="24"/>
        </w:rPr>
      </w:pPr>
    </w:p>
    <w:p w:rsidRDefault="008A7EA1" w:rsidR="008A7EA1" w:rsidRPr="008A7EA1">
      <w:pPr>
        <w:rPr>
          <w:rFonts w:cs="Times New Roman" w:hAnsi="Times New Roman" w:ascii="Times New Roman"/>
          <w:sz w:val="24"/>
          <w:szCs w:val="24"/>
        </w:rPr>
      </w:pPr>
    </w:p>
    <w:sectPr w:rsidR="008A7EA1" w:rsidRPr="008A7EA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A9B" w:rsidP="00C621FE" w:rsidR="00E15A9B">
      <w:pPr>
        <w:spacing w:lineRule="auto" w:line="240" w:after="0"/>
      </w:pPr>
      <w:r>
        <w:separator/>
      </w:r>
    </w:p>
  </w:endnote>
  <w:endnote w:id="0" w:type="continuationSeparator">
    <w:p w:rsidRDefault="00E15A9B" w:rsidP="00C621FE" w:rsidR="00E15A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A9B" w:rsidP="00C621FE" w:rsidR="00E15A9B">
      <w:pPr>
        <w:spacing w:lineRule="auto" w:line="240" w:after="0"/>
      </w:pPr>
      <w:r>
        <w:separator/>
      </w:r>
    </w:p>
  </w:footnote>
  <w:footnote w:id="0" w:type="continuationSeparator">
    <w:p w:rsidRDefault="00E15A9B" w:rsidP="00C621FE" w:rsidR="00E15A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9977746"/>
      <w:docPartObj>
        <w:docPartGallery w:val="Page Numbers (Top of Page)"/>
        <w:docPartUnique/>
      </w:docPartObj>
    </w:sdtPr>
    <w:sdtEndPr/>
    <w:sdtContent>
      <w:p w:rsidRDefault="00C621FE" w:rsidR="00C621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74C">
          <w:rPr>
            <w:noProof/>
          </w:rPr>
          <w:t>1</w:t>
        </w:r>
        <w:r>
          <w:fldChar w:fldCharType="end"/>
        </w:r>
      </w:p>
    </w:sdtContent>
  </w:sdt>
  <w:p w:rsidRDefault="00C621FE" w:rsidP="00C621FE" w:rsidR="00C621FE">
    <w:pPr>
      <w:pStyle w:val="Zaglavlje"/>
      <w:jc w:val="right"/>
    </w:pPr>
    <w:r>
      <w:t>1 St-</w:t>
    </w:r>
    <w:r w:rsidR="0087383D">
      <w:t>2525</w:t>
    </w:r>
    <w:r w:rsidR="00843D22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9D0C3D70"/>
    <w:lvl w:tplc="553E935A" w:ilvl="0">
      <w:start w:val="1"/>
      <w:numFmt w:val="upperRoman"/>
      <w:lvlText w:val="%1."/>
      <w:lvlJc w:val="left"/>
      <w:pPr>
        <w:tabs>
          <w:tab w:pos="1976" w:val="num"/>
        </w:tabs>
        <w:ind w:hanging="1125" w:left="1976"/>
      </w:pPr>
      <w:rPr>
        <w:b w:val="false"/>
        <w:i w:val="false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1FE"/>
    <w:rsid w:val="0026074C"/>
    <w:rsid w:val="00344D6B"/>
    <w:rsid w:val="00415BC5"/>
    <w:rsid w:val="00843D22"/>
    <w:rsid w:val="0087383D"/>
    <w:rsid w:val="008A7EA1"/>
    <w:rsid w:val="00A42A3A"/>
    <w:rsid w:val="00C621FE"/>
    <w:rsid w:val="00DD7BC4"/>
    <w:rsid w:val="00E1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C621FE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21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21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21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621FE"/>
  </w:style>
  <w:style w:styleId="Podnoje" w:type="paragraph">
    <w:name w:val="footer"/>
    <w:basedOn w:val="Normal"/>
    <w:link w:val="PodnojeChar"/>
    <w:uiPriority w:val="99"/>
    <w:unhideWhenUsed/>
    <w:rsid w:val="00C621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621FE"/>
  </w:style>
  <w:style w:styleId="Tekstrezerviranogmjesta" w:type="character">
    <w:name w:val="Placeholder Text"/>
    <w:basedOn w:val="Zadanifontodlomka"/>
    <w:uiPriority w:val="99"/>
    <w:semiHidden/>
    <w:rsid w:val="00260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74C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074C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074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074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C621FE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21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21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21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621FE"/>
  </w:style>
  <w:style w:styleId="Podnoje" w:type="paragraph">
    <w:name w:val="footer"/>
    <w:basedOn w:val="Normal"/>
    <w:link w:val="PodnojeChar"/>
    <w:uiPriority w:val="99"/>
    <w:unhideWhenUsed/>
    <w:rsid w:val="00C621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621FE"/>
  </w:style>
  <w:style w:styleId="Tekstrezerviranogmjesta" w:type="character">
    <w:name w:val="Placeholder Text"/>
    <w:basedOn w:val="Zadanifontodlomka"/>
    <w:uiPriority w:val="99"/>
    <w:semiHidden/>
    <w:rsid w:val="00260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74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074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074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074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58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2525</izvorni_sadrzaj>
    <derivirana_varijabla naziv="DomainObject.Predmet.Broj_1">2525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St-2525/2016</izvorni_sadrzaj>
    <derivirana_varijabla naziv="DomainObject.Predmet.OznakaBroj_1">St-2525/2016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Irt-Termoprom d.o.o.</izvorni_sadrzaj>
    <derivirana_varijabla naziv="DomainObject.Predmet.ProtustrankaFormated_1">  Irt-Termoprom d.o.o.</derivirana_varijabla>
  </DomainObject.Predmet.ProtustrankaFormated>
  <DomainObject.Predmet.ProtustrankaFormatedOIB>
    <izvorni_sadrzaj>  Irt-Termoprom d.o.o., OIB 99060040728</izvorni_sadrzaj>
    <derivirana_varijabla naziv="DomainObject.Predmet.ProtustrankaFormatedOIB_1">  Irt-Termoprom d.o.o., OIB 99060040728</derivirana_varijabla>
  </DomainObject.Predmet.ProtustrankaFormatedOIB>
  <DomainObject.Predmet.ProtustrankaFormatedWithAdress>
    <izvorni_sadrzaj> Irt-Termoprom d.o.o., Stjepana Radića 40, 47000 Karlovac</izvorni_sadrzaj>
    <derivirana_varijabla naziv="DomainObject.Predmet.ProtustrankaFormatedWithAdress_1"> Irt-Termoprom d.o.o., Stjepana Radića 40, 47000 Karlovac</derivirana_varijabla>
  </DomainObject.Predmet.ProtustrankaFormatedWithAdress>
  <DomainObject.Predmet.ProtustrankaFormatedWithAdressOIB>
    <izvorni_sadrzaj> Irt-Termoprom d.o.o., OIB 99060040728, Stjepana Radića 40, 47000 Karlovac</izvorni_sadrzaj>
    <derivirana_varijabla naziv="DomainObject.Predmet.ProtustrankaFormatedWithAdressOIB_1"> Irt-Termoprom d.o.o., OIB 99060040728, Stjepana Radića 40, 47000 Karlovac</derivirana_varijabla>
  </DomainObject.Predmet.ProtustrankaFormatedWithAdressOIB>
  <DomainObject.Predmet.ProtustrankaWithAdress>
    <izvorni_sadrzaj>Irt-Termoprom d.o.o. Stjepana Radića 40, 47000 Karlovac</izvorni_sadrzaj>
    <derivirana_varijabla naziv="DomainObject.Predmet.ProtustrankaWithAdress_1">Irt-Termoprom d.o.o. Stjepana Radića 40, 47000 Karlovac</derivirana_varijabla>
  </DomainObject.Predmet.ProtustrankaWithAdress>
  <DomainObject.Predmet.ProtustrankaWithAdressOIB>
    <izvorni_sadrzaj>Irt-Termoprom d.o.o., OIB 99060040728, Stjepana Radića 40, 47000 Karlovac</izvorni_sadrzaj>
    <derivirana_varijabla naziv="DomainObject.Predmet.ProtustrankaWithAdressOIB_1">Irt-Termoprom d.o.o., OIB 99060040728, Stjepana Radića 40, 47000 Karlovac</derivirana_varijabla>
  </DomainObject.Predmet.ProtustrankaWithAdressOIB>
  <DomainObject.Predmet.ProtustrankaNazivFormated>
    <izvorni_sadrzaj>Irt-Termoprom d.o.o.</izvorni_sadrzaj>
    <derivirana_varijabla naziv="DomainObject.Predmet.ProtustrankaNazivFormated_1">Irt-Termoprom d.o.o.</derivirana_varijabla>
  </DomainObject.Predmet.ProtustrankaNazivFormated>
  <DomainObject.Predmet.ProtustrankaNazivFormatedOIB>
    <izvorni_sadrzaj>Irt-Termoprom d.o.o., OIB 99060040728</izvorni_sadrzaj>
    <derivirana_varijabla naziv="DomainObject.Predmet.ProtustrankaNazivFormatedOIB_1">Irt-Termoprom d.o.o., OIB 99060040728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Porezna uprava, Područni ured Središnja Hrvatska</izvorni_sadrzaj>
    <derivirana_varijabla naziv="DomainObject.Predmet.StrankaFormated_1">  FINA Regionalni centar Zagreb Podružnica Karlovac; Porezna uprava, Područni ured Središnja Hrvatska</derivirana_varijabla>
  </DomainObject.Predmet.StrankaFormated>
  <DomainObject.Predmet.StrankaFormatedOIB>
    <izvorni_sadrzaj>  FINA Regionalni centar Zagreb Podružnica Karlovac, OIB 85821130368; Porezna uprava, Područni ured Središnja Hrvatska, OIB 18683136487</izvorni_sadrzaj>
    <derivirana_varijabla naziv="DomainObject.Predmet.StrankaFormatedOIB_1">  FINA Regionalni centar Zagreb Podružnica Karlovac, OIB 85821130368; Porezna uprava, Područni ured Središnja Hrvatska, OIB 18683136487</derivirana_varijabla>
  </DomainObject.Predmet.StrankaFormatedOIB>
  <DomainObject.Predmet.StrankaFormatedWithAdress>
    <izvorni_sadrzaj> FINA Regionalni centar Zagreb Podružnica Karlovac, Ul. Pavla Vitezovića 1, 47000 Karlovac; Porezna uprava, Područni ured Središnja Hrvatska, Pavla Vitezovića 1, 47000 Karlovac</izvorni_sadrzaj>
    <derivirana_varijabla naziv="DomainObject.Predmet.StrankaFormatedWithAdress_1"> FINA Regionalni centar Zagreb Podružnica Karlovac, Ul. Pavla Vitezovića 1, 47000 Karlovac; Porezna uprava, Područni ured Središnja Hrvatska,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Karlovac; Porezna uprava, Područni ured Središnja Hrvatska, OIB 18683136487, Pavla Vitezovića 1, 47000 Karlovac</izvorni_sadrzaj>
    <derivirana_varijabla naziv="DomainObject.Predmet.StrankaFormatedWithAdressOIB_1"> FINA Regionalni centar Zagreb Podružnica Karlovac, OIB 85821130368, Ul. Pavla Vitezovića 1, 47000 Karlovac; Porezna uprava, Područni ured Središnja Hrvatska, OIB 18683136487, Pavla Vitezovića 1, 47000 Karlovac</derivirana_varijabla>
  </DomainObject.Predmet.StrankaFormatedWithAdressOIB>
  <DomainObject.Predmet.StrankaWithAdress>
    <izvorni_sadrzaj>FINA Regionalni centar Zagreb Podružnica Karlovac Ul. Pavla Vitezovića 1,47000 Karlovac,Porezna uprava, Područni ured Središnja Hrvatska Pavla Vitezovića 1,47000 Karlovac</izvorni_sadrzaj>
    <derivirana_varijabla naziv="DomainObject.Predmet.StrankaWithAdress_1">FINA Regionalni centar Zagreb Podružnica Karlovac Ul. Pavla Vitezovića 1,47000 Karlovac,Porezna uprava, Područni ured Središnja Hrvatska Pavla Vitezovića 1,47000 Karlovac</derivirana_varijabla>
  </DomainObject.Predmet.StrankaWithAdress>
  <DomainObject.Predmet.StrankaWithAdressOIB>
    <izvorni_sadrzaj>FINA Regionalni centar Zagreb Podružnica Karlovac, OIB 85821130368, Ul. Pavla Vitezovića 1,47000 Karlovac,Porezna uprava, Područni ured Središnja Hrvatska, OIB 18683136487, Pavla Vitezovića 1,47000 Karlovac</izvorni_sadrzaj>
    <derivirana_varijabla naziv="DomainObject.Predmet.StrankaWithAdressOIB_1">FINA Regionalni centar Zagreb Podružnica Karlovac, OIB 85821130368, Ul. Pavla Vitezovića 1,47000 Karlovac,Porezna uprava, Područni ured Središnja Hrvatska, OIB 18683136487, Pavla Vitezovića 1,47000 Karlovac</derivirana_varijabla>
  </DomainObject.Predmet.StrankaWithAdressOIB>
  <DomainObject.Predmet.StrankaNazivFormated>
    <izvorni_sadrzaj>FINA Regionalni centar Zagreb Podružnica Karlovac,Porezna uprava, Područni ured Središnja Hrvatska</izvorni_sadrzaj>
    <derivirana_varijabla naziv="DomainObject.Predmet.StrankaNazivFormated_1">FINA Regionalni centar Zagreb Podružnica Karlovac,Porezna uprava, Područni ured Središnja Hrvatska</derivirana_varijabla>
  </DomainObject.Predmet.StrankaNazivFormated>
  <DomainObject.Predmet.StrankaNazivFormatedOIB>
    <izvorni_sadrzaj>FINA Regionalni centar Zagreb Podružnica Karlovac, OIB 85821130368,Porezna uprava, Područni ured Središnja Hrvatska, OIB 18683136487</izvorni_sadrzaj>
    <derivirana_varijabla naziv="DomainObject.Predmet.StrankaNazivFormatedOIB_1">FINA Regionalni centar Zagreb Podružnica Karlovac, OIB 85821130368,Porezna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  <item>Porezna uprava, Područni ured Središnja Hrvatska</item>
    </izvorni_sadrzaj>
    <derivirana_varijabla naziv="DomainObject.Predmet.StrankaListFormated_1">
      <item>FINA Regionalni centar Zagreb Podružnica Karlovac</item>
      <item>Porezna uprava, Područni ured Središnja Hrvatska</item>
    </derivirana_varijabla>
  </DomainObject.Predmet.StrankaListFormated>
  <DomainObject.Predmet.StrankaList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FormatedOIB_1">
      <item>FINA Regionalni centar Zagreb Podružnica Karlovac, OIB 85821130368</item>
      <item>Porezna uprava, Područni ured Središnja Hrvatska, OIB 18683136487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Porezna uprava, Područni ured Središnja Hrvatska, Pavla Vitezovića 1, 47000 Karlovac</item>
    </izvorni_sadrzaj>
    <derivirana_varijabla naziv="DomainObject.Predmet.StrankaListFormatedWithAdress_1">
      <item>FINA Regionalni centar Zagreb Podružnica Karlovac, Ul. Pavla Vitezovića 1, 47000 Karlovac</item>
      <item>Porezna uprava, Područni ured Središnja Hrvatska,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Porezna uprava, Područni ured Središnja Hrvatska, OIB 18683136487,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  <item>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FINA Regionalni centar Zagreb Podružnica Karlovac</item>
      <item>Porezna uprava, Područni ured Središnja Hrvatska</item>
    </izvorni_sadrzaj>
    <derivirana_varijabla naziv="DomainObject.Predmet.StrankaListNazivFormated_1">
      <item>FINA Regionalni centar Zagreb Podružnica Karlovac</item>
      <item>Porezna uprava,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NazivFormatedOIB_1">
      <item>FINA Regionalni centar Zagreb Podružnica Karlovac, OIB 85821130368</item>
      <item>Porezna uprava, Područni ured Središnja Hrvatska, OIB 18683136487</item>
    </derivirana_varijabla>
  </DomainObject.Predmet.StrankaListNazivFormatedOIB>
  <DomainObject.Predmet.ProtuStrankaListFormated>
    <izvorni_sadrzaj>
      <item>Irt-Termoprom d.o.o.</item>
    </izvorni_sadrzaj>
    <derivirana_varijabla naziv="DomainObject.Predmet.ProtuStrankaListFormated_1">
      <item>Irt-Termoprom d.o.o.</item>
    </derivirana_varijabla>
  </DomainObject.Predmet.ProtuStrankaListFormated>
  <DomainObject.Predmet.ProtuStrankaListFormatedOIB>
    <izvorni_sadrzaj>
      <item>Irt-Termoprom d.o.o., OIB 99060040728</item>
    </izvorni_sadrzaj>
    <derivirana_varijabla naziv="DomainObject.Predmet.ProtuStrankaListFormatedOIB_1">
      <item>Irt-Termoprom d.o.o., OIB 99060040728</item>
    </derivirana_varijabla>
  </DomainObject.Predmet.ProtuStrankaListFormatedOIB>
  <DomainObject.Predmet.ProtuStrankaListFormatedWithAdress>
    <izvorni_sadrzaj>
      <item>Irt-Termoprom d.o.o., Stjepana Radića 40, 47000 Karlovac</item>
    </izvorni_sadrzaj>
    <derivirana_varijabla naziv="DomainObject.Predmet.ProtuStrankaListFormatedWithAdress_1">
      <item>Irt-Termoprom d.o.o., Stjepana Radića 40, 47000 Karlovac</item>
    </derivirana_varijabla>
  </DomainObject.Predmet.ProtuStrankaListFormatedWithAdress>
  <DomainObject.Predmet.ProtuStrankaListFormatedWithAdressOIB>
    <izvorni_sadrzaj>
      <item>Irt-Termoprom d.o.o., OIB 99060040728, Stjepana Radića 40, 47000 Karlovac</item>
    </izvorni_sadrzaj>
    <derivirana_varijabla naziv="DomainObject.Predmet.ProtuStrankaListFormatedWithAdressOIB_1">
      <item>Irt-Termoprom d.o.o., OIB 99060040728, Stjepana Radića 40, 47000 Karlovac</item>
    </derivirana_varijabla>
  </DomainObject.Predmet.ProtuStrankaListFormatedWithAdressOIB>
  <DomainObject.Predmet.ProtuStrankaListNazivFormated>
    <izvorni_sadrzaj>
      <item>Irt-Termoprom d.o.o.</item>
    </izvorni_sadrzaj>
    <derivirana_varijabla naziv="DomainObject.Predmet.ProtuStrankaListNazivFormated_1">
      <item>Irt-Termoprom d.o.o.</item>
    </derivirana_varijabla>
  </DomainObject.Predmet.ProtuStrankaListNazivFormated>
  <DomainObject.Predmet.ProtuStrankaListNazivFormatedOIB>
    <izvorni_sadrzaj>
      <item>Irt-Termoprom d.o.o., OIB 99060040728</item>
    </izvorni_sadrzaj>
    <derivirana_varijabla naziv="DomainObject.Predmet.ProtuStrankaListNazivFormatedOIB_1">
      <item>Irt-Termoprom d.o.o., OIB 99060040728</item>
    </derivirana_varijabla>
  </DomainObject.Predmet.ProtuStrankaListNazivFormatedOIB>
  <DomainObject.Predmet.OstaliListFormated>
    <izvorni_sadrzaj>
      <item>Milenko Gežić</item>
      <item>Željko Hrvoj</item>
      <item>Županijsko državno odvjetništvo u Karlovcu</item>
    </izvorni_sadrzaj>
    <derivirana_varijabla naziv="DomainObject.Predmet.OstaliListFormated_1">
      <item>Milenko Gežić</item>
      <item>Željko Hrvoj</item>
      <item>Županijsko državno odvjetništvo u Karlovcu</item>
    </derivirana_varijabla>
  </DomainObject.Predmet.OstaliListFormated>
  <DomainObject.Predmet.OstaliList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FormatedOIB_1">
      <item>Milenko Gežić, OIB 08592559893</item>
      <item>Željko Hrvoj, OIB 63633923274</item>
      <item>Županijsko državno odvjetništvo u Karlovcu</item>
    </derivirana_varijabla>
  </DomainObject.Predmet.OstaliListFormatedOIB>
  <DomainObject.Predmet.OstaliListFormatedWithAdress>
    <izvorni_sadrzaj>
      <item>Milenko Gežić, Draganići 29a, 47201 Draganić</item>
      <item>Željko Hrvoj, Trg Ljube Babića 13, 10450 Jastrebarsko</item>
      <item>Županijsko državno odvjetništvo u Karlovcu, Vladka Mačeka 1, 47000 Karlovac</item>
    </izvorni_sadrzaj>
    <derivirana_varijabla naziv="DomainObject.Predmet.OstaliListFormatedWithAdress_1">
      <item>Milenko Gežić, Draganići 29a, 47201 Draganić</item>
      <item>Željko Hrvoj, Trg Ljube Babića 13, 10450 Jastrebarsko</item>
      <item>Županijsko državno odvjetništvo u Karlovcu, Vladka Mačeka 1, 47000 Karlovac</item>
    </derivirana_varijabla>
  </DomainObject.Predmet.OstaliListFormatedWithAdress>
  <DomainObject.Predmet.OstaliListFormatedWithAdressOIB>
    <izvorni_sadrzaj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izvorni_sadrzaj>
    <derivirana_varijabla naziv="DomainObject.Predmet.OstaliListFormatedWithAdressOIB_1"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derivirana_varijabla>
  </DomainObject.Predmet.OstaliListFormatedWithAdressOIB>
  <DomainObject.Predmet.OstaliListNazivFormated>
    <izvorni_sadrzaj>
      <item>Milenko Gežić</item>
      <item>Željko Hrvoj</item>
      <item>Županijsko državno odvjetništvo u Karlovcu</item>
    </izvorni_sadrzaj>
    <derivirana_varijabla naziv="DomainObject.Predmet.OstaliListNazivFormated_1">
      <item>Milenko Gežić</item>
      <item>Željko Hrvoj</item>
      <item>Županijsko državno odvjetništvo u Karlovcu</item>
    </derivirana_varijabla>
  </DomainObject.Predmet.OstaliListNazivFormated>
  <DomainObject.Predmet.OstaliListNaziv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NazivFormatedOIB_1">
      <item>Milenko Gežić, OIB 08592559893</item>
      <item>Željko Hrvoj, OIB 63633923274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Irt-Termoprom d.o.o.</izvorni_sadrzaj>
    <derivirana_varijabla naziv="DomainObject.Predmet.ProtustrankaIDrugi_1">Irt-Termoprom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Irt-Termoprom d.o.o., OIB 99060040728, Stjepana Radića 40, 47000 Karlovac</izvorni_sadrzaj>
    <derivirana_varijabla naziv="DomainObject.Predmet.ProtustrankaIDrugiAdressOIB_1">Irt-Termoprom d.o.o., OIB 99060040728,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Irt-Termoprom d.o.o.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izvorni_sadrzaj>
    <derivirana_varijabla naziv="DomainObject.Predmet.SudioniciListNaziv_1">
      <item>Irt-Termoprom d.o.o.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derivirana_varijabla>
  </DomainObject.Predmet.SudioniciListNaziv>
  <DomainObject.Predmet.SudioniciListAdressOIB>
    <izvorni_sadrzaj>
      <item>Irt-Termoprom d.o.o.,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izvorni_sadrzaj>
    <derivirana_varijabla naziv="DomainObject.Predmet.SudioniciListAdressOIB_1">
      <item>Irt-Termoprom d.o.o.,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99060040728</item>
      <item>, OIB 85821130368</item>
      <item>, OIB 08592559893</item>
      <item>, OIB 63633923274</item>
      <item>, OIB 18683136487</item>
      <item>, OIB null</item>
    </izvorni_sadrzaj>
    <derivirana_varijabla naziv="DomainObject.Predmet.SudioniciListNazivOIB_1">
      <item>, OIB 99060040728</item>
      <item>, OIB 85821130368</item>
      <item>, OIB 08592559893</item>
      <item>, OIB 63633923274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1494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2018-03-06T09:31:00Z</dcterms:created>
  <dc:creator>Draženka Prpić</dc:creator>
  <cp:lastModifiedBy>Draženka Prpić</cp:lastModifiedBy>
  <cp:lastPrinted>2018-03-06T09:32:00Z</cp:lastPrinted>
  <dcterms:modified xmlns:xsi="http://www.w3.org/2001/XMLSchema-instance" xsi:type="dcterms:W3CDTF">2018-03-06T09:32:00Z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(RJEŠENJE-POZIV NA OČITOVANJE O PRIJEDLOGU ZA OBUSTAVU STEČAJNOG POSTUPKA-čl.293.SZ-a-St-2525-16-Novi zakon.docx)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