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8e2b" w14:paraId="e668e2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D3BEA">
        <w:t>431</w:t>
      </w:r>
      <w:r w:rsidR="00597DB5" w:rsidRPr="00597DB5">
        <w:t>/2019</w:t>
      </w:r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539F9">
        <w:t xml:space="preserve"> i 104/17</w:t>
      </w:r>
      <w:r>
        <w:t>)</w:t>
      </w:r>
      <w:r w:rsidR="008155EE">
        <w:t>,</w:t>
      </w:r>
      <w:r>
        <w:t xml:space="preserve"> dana </w:t>
      </w:r>
      <w:r w:rsidR="00F44061">
        <w:t>18</w:t>
      </w:r>
      <w:r w:rsidR="00207066">
        <w:t>. ožujka</w:t>
      </w:r>
      <w:r w:rsidR="00F539F9">
        <w:t xml:space="preserve"> 2019</w:t>
      </w:r>
      <w:r w:rsidR="003E5D1C">
        <w:t>.</w:t>
      </w:r>
      <w:r w:rsidR="00F034D3">
        <w:t xml:space="preserve"> </w:t>
      </w:r>
      <w:r>
        <w:t>objavljuje</w:t>
      </w:r>
    </w:p>
    <w:p w:rsidRDefault="007C4DBF" w:rsidP="003E5D1C" w:rsidR="007C4DBF" w:rsidRPr="003E5D1C">
      <w:pPr>
        <w:jc w:val="both"/>
        <w:rPr>
          <w:sz w:val="40"/>
          <w:szCs w:val="40"/>
        </w:rPr>
      </w:pP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791A35" w:rsidR="00A16847">
      <w:pPr>
        <w:pStyle w:val="Default"/>
        <w:ind w:hanging="708" w:left="708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791A35">
        <w:t xml:space="preserve"> </w:t>
      </w:r>
      <w:r w:rsidR="00791A35">
        <w:rPr>
          <w:sz w:val="23"/>
          <w:szCs w:val="23"/>
        </w:rPr>
        <w:t>ANELI DVADESETPET j.d.o.o. Zagreb, Štefanovec 143, OIB: 31150189316</w:t>
      </w:r>
      <w:r w:rsidR="00EF541B">
        <w:rPr>
          <w:sz w:val="23"/>
          <w:szCs w:val="23"/>
        </w:rPr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91A35">
        <w:t>19.802,45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191CD3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44061">
        <w:t>18</w:t>
      </w:r>
      <w:r w:rsidR="00207066">
        <w:t>. ožujka</w:t>
      </w:r>
      <w:r w:rsidR="00735E76">
        <w:t xml:space="preserve"> </w:t>
      </w:r>
      <w:r w:rsidR="00191CD3">
        <w:t>2019.</w:t>
      </w:r>
    </w:p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97DB5">
      <w:pPr>
        <w:jc w:val="right"/>
      </w:pPr>
      <w:r>
        <w:t xml:space="preserve">          </w:t>
      </w:r>
      <w:r w:rsidR="001D3860">
        <w:t>Iva Karin Šipek</w:t>
      </w:r>
      <w:r w:rsidR="00AC29E6">
        <w:t>,v.r.</w:t>
      </w:r>
    </w:p>
    <w:p w:rsidRDefault="00AC29E6" w:rsidP="00572798" w:rsidR="00AC29E6">
      <w:pPr>
        <w:jc w:val="right"/>
      </w:pPr>
    </w:p>
    <w:p w:rsidRDefault="00AC29E6" w:rsidP="00572798" w:rsidR="00AC29E6">
      <w:pPr>
        <w:jc w:val="right"/>
      </w:pPr>
      <w:r>
        <w:t>za točnost otpravka – ovlašteni službenik</w:t>
      </w:r>
    </w:p>
    <w:p w:rsidRDefault="00AC29E6" w:rsidP="00572798" w:rsidR="00AC29E6">
      <w:pPr>
        <w:jc w:val="right"/>
      </w:pPr>
      <w:r>
        <w:t>Višnja Svečak</w:t>
      </w:r>
    </w:p>
    <w:p w:rsidRDefault="00597DB5" w:rsidP="00572798" w:rsidR="00597DB5">
      <w:pPr>
        <w:jc w:val="right"/>
      </w:pPr>
    </w:p>
    <w:p w:rsidRDefault="0030642E" w:rsidP="0030642E" w:rsidR="0030642E"/>
    <w:sectPr w:rsidSect="00ED6AA8" w:rsidR="0030642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20BF9"/>
    <w:rsid w:val="000C451E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8246E"/>
    <w:rsid w:val="003876CE"/>
    <w:rsid w:val="003D35F9"/>
    <w:rsid w:val="003E3A15"/>
    <w:rsid w:val="003E5D1C"/>
    <w:rsid w:val="00412D6C"/>
    <w:rsid w:val="00413F4C"/>
    <w:rsid w:val="0045436B"/>
    <w:rsid w:val="0049159A"/>
    <w:rsid w:val="004A1D5B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97DB5"/>
    <w:rsid w:val="005A0039"/>
    <w:rsid w:val="005D476D"/>
    <w:rsid w:val="005D4DDE"/>
    <w:rsid w:val="005E4AB8"/>
    <w:rsid w:val="005F0073"/>
    <w:rsid w:val="005F4627"/>
    <w:rsid w:val="00627F6A"/>
    <w:rsid w:val="00657B8E"/>
    <w:rsid w:val="006A1BC5"/>
    <w:rsid w:val="006B3597"/>
    <w:rsid w:val="0071699D"/>
    <w:rsid w:val="00735E76"/>
    <w:rsid w:val="00737E72"/>
    <w:rsid w:val="00790F6F"/>
    <w:rsid w:val="00791A35"/>
    <w:rsid w:val="00793E75"/>
    <w:rsid w:val="007B5AFD"/>
    <w:rsid w:val="007C4DBF"/>
    <w:rsid w:val="007D5A5D"/>
    <w:rsid w:val="008155EE"/>
    <w:rsid w:val="00827025"/>
    <w:rsid w:val="008613BD"/>
    <w:rsid w:val="00863025"/>
    <w:rsid w:val="00871F01"/>
    <w:rsid w:val="00920CA0"/>
    <w:rsid w:val="00936FC5"/>
    <w:rsid w:val="009419D8"/>
    <w:rsid w:val="0094398F"/>
    <w:rsid w:val="009763BA"/>
    <w:rsid w:val="009A43C5"/>
    <w:rsid w:val="00A16847"/>
    <w:rsid w:val="00A71431"/>
    <w:rsid w:val="00A72966"/>
    <w:rsid w:val="00AC29E6"/>
    <w:rsid w:val="00AC4528"/>
    <w:rsid w:val="00AD027A"/>
    <w:rsid w:val="00AE78E0"/>
    <w:rsid w:val="00B56F3A"/>
    <w:rsid w:val="00B82F18"/>
    <w:rsid w:val="00BA57A1"/>
    <w:rsid w:val="00BC04CB"/>
    <w:rsid w:val="00BC44BC"/>
    <w:rsid w:val="00BC61FE"/>
    <w:rsid w:val="00BF439E"/>
    <w:rsid w:val="00C14DC8"/>
    <w:rsid w:val="00C836B9"/>
    <w:rsid w:val="00C95879"/>
    <w:rsid w:val="00C958E9"/>
    <w:rsid w:val="00CD3BEA"/>
    <w:rsid w:val="00CE7362"/>
    <w:rsid w:val="00CF10AB"/>
    <w:rsid w:val="00D01B78"/>
    <w:rsid w:val="00D66226"/>
    <w:rsid w:val="00D66626"/>
    <w:rsid w:val="00D83801"/>
    <w:rsid w:val="00DF3629"/>
    <w:rsid w:val="00E25FC0"/>
    <w:rsid w:val="00E32CB3"/>
    <w:rsid w:val="00E420A1"/>
    <w:rsid w:val="00EC1B80"/>
    <w:rsid w:val="00EC3302"/>
    <w:rsid w:val="00ED6AA8"/>
    <w:rsid w:val="00EF541B"/>
    <w:rsid w:val="00F034D3"/>
    <w:rsid w:val="00F44061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true" w:styleId="Default" w:type="paragraph">
    <w:name w:val="Default"/>
    <w:rsid w:val="00597DB5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1" w:styleId="Default" w:type="paragraph">
    <w:name w:val="Default"/>
    <w:rsid w:val="00597DB5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St-431/2019</izvorni_sadrzaj>
    <derivirana_varijabla naziv="DomainObject.Predmet.OznakaBroj_1">St-431/2019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ANELI DVADESETPET j.d.o.o. za ugostiteljstvo i usluge</izvorni_sadrzaj>
    <derivirana_varijabla naziv="DomainObject.Predmet.ProtustrankaFormated_1">  ANELI DVADESETPET j.d.o.o. za ugostiteljstvo i usluge</derivirana_varijabla>
  </DomainObject.Predmet.ProtustrankaFormated>
  <DomainObject.Predmet.ProtustrankaFormatedOIB>
    <izvorni_sadrzaj>  ANELI DVADESETPET j.d.o.o. za ugostiteljstvo i usluge, OIB 31150189316</izvorni_sadrzaj>
    <derivirana_varijabla naziv="DomainObject.Predmet.ProtustrankaFormatedOIB_1">  ANELI DVADESETPET j.d.o.o. za ugostiteljstvo i usluge, OIB 31150189316</derivirana_varijabla>
  </DomainObject.Predmet.ProtustrankaFormatedOIB>
  <DomainObject.Predmet.ProtustrankaFormatedWithAdress>
    <izvorni_sadrzaj> ANELI DVADESETPET j.d.o.o. za ugostiteljstvo i usluge, Štefanovec 143, 10000 Zagreb</izvorni_sadrzaj>
    <derivirana_varijabla naziv="DomainObject.Predmet.ProtustrankaFormatedWithAdress_1"> ANELI DVADESETPET j.d.o.o. za ugostiteljstvo i usluge, Štefanovec 143, 10000 Zagreb</derivirana_varijabla>
  </DomainObject.Predmet.ProtustrankaFormatedWithAdress>
  <DomainObject.Predmet.ProtustrankaFormatedWithAdressOIB>
    <izvorni_sadrzaj> ANELI DVADESETPET j.d.o.o. za ugostiteljstvo i usluge, OIB 31150189316, Štefanovec 143, 10000 Zagreb</izvorni_sadrzaj>
    <derivirana_varijabla naziv="DomainObject.Predmet.ProtustrankaFormatedWithAdressOIB_1"> ANELI DVADESETPET j.d.o.o. za ugostiteljstvo i usluge, OIB 31150189316, Štefanovec 143, 10000 Zagreb</derivirana_varijabla>
  </DomainObject.Predmet.ProtustrankaFormatedWithAdressOIB>
  <DomainObject.Predmet.ProtustrankaWithAdress>
    <izvorni_sadrzaj>ANELI DVADESETPET j.d.o.o. za ugostiteljstvo i usluge Štefanovec 143, 10000 Zagreb</izvorni_sadrzaj>
    <derivirana_varijabla naziv="DomainObject.Predmet.ProtustrankaWithAdress_1">ANELI DVADESETPET j.d.o.o. za ugostiteljstvo i usluge Štefanovec 143, 10000 Zagreb</derivirana_varijabla>
  </DomainObject.Predmet.ProtustrankaWithAdress>
  <DomainObject.Predmet.ProtustrankaWithAdressOIB>
    <izvorni_sadrzaj>ANELI DVADESETPET j.d.o.o. za ugostiteljstvo i usluge, OIB 31150189316, Štefanovec 143, 10000 Zagreb</izvorni_sadrzaj>
    <derivirana_varijabla naziv="DomainObject.Predmet.ProtustrankaWithAdressOIB_1">ANELI DVADESETPET j.d.o.o. za ugostiteljstvo i usluge, OIB 31150189316, Štefanovec 143, 10000 Zagreb</derivirana_varijabla>
  </DomainObject.Predmet.ProtustrankaWithAdressOIB>
  <DomainObject.Predmet.ProtustrankaNazivFormated>
    <izvorni_sadrzaj>ANELI DVADESETPET j.d.o.o. za ugostiteljstvo i usluge</izvorni_sadrzaj>
    <derivirana_varijabla naziv="DomainObject.Predmet.ProtustrankaNazivFormated_1">ANELI DVADESETPET j.d.o.o. za ugostiteljstvo i usluge</derivirana_varijabla>
  </DomainObject.Predmet.ProtustrankaNazivFormated>
  <DomainObject.Predmet.ProtustrankaNazivFormatedOIB>
    <izvorni_sadrzaj>ANELI DVADESETPET j.d.o.o. za ugostiteljstvo i usluge, OIB 31150189316</izvorni_sadrzaj>
    <derivirana_varijabla naziv="DomainObject.Predmet.ProtustrankaNazivFormatedOIB_1">ANELI DVADESETPET j.d.o.o. za ugostiteljstvo i usluge, OIB 31150189316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ANELI DVADESETPET j.d.o.o. za ugostiteljstvo i usluge</item>
    </izvorni_sadrzaj>
    <derivirana_varijabla naziv="DomainObject.Predmet.ProtuStrankaListFormated_1">
      <item>ANELI DVADESETPET j.d.o.o. za ugostiteljstvo i usluge</item>
    </derivirana_varijabla>
  </DomainObject.Predmet.ProtuStrankaListFormated>
  <DomainObject.Predmet.ProtuStrankaListFormatedOIB>
    <izvorni_sadrzaj>
      <item>ANELI DVADESETPET j.d.o.o. za ugostiteljstvo i usluge, OIB 31150189316</item>
    </izvorni_sadrzaj>
    <derivirana_varijabla naziv="DomainObject.Predmet.ProtuStrankaListFormatedOIB_1">
      <item>ANELI DVADESETPET j.d.o.o. za ugostiteljstvo i usluge, OIB 31150189316</item>
    </derivirana_varijabla>
  </DomainObject.Predmet.ProtuStrankaListFormatedOIB>
  <DomainObject.Predmet.ProtuStrankaListFormatedWithAdress>
    <izvorni_sadrzaj>
      <item>ANELI DVADESETPET j.d.o.o. za ugostiteljstvo i usluge, Štefanovec 143, 10000 Zagreb</item>
    </izvorni_sadrzaj>
    <derivirana_varijabla naziv="DomainObject.Predmet.ProtuStrankaListFormatedWithAdress_1">
      <item>ANELI DVADESETPET j.d.o.o. za ugostiteljstvo i usluge, Štefanovec 143, 10000 Zagreb</item>
    </derivirana_varijabla>
  </DomainObject.Predmet.ProtuStrankaListFormatedWithAdress>
  <DomainObject.Predmet.ProtuStrankaListFormatedWithAdressOIB>
    <izvorni_sadrzaj>
      <item>ANELI DVADESETPET j.d.o.o. za ugostiteljstvo i usluge, OIB 31150189316, Štefanovec 143, 10000 Zagreb</item>
    </izvorni_sadrzaj>
    <derivirana_varijabla naziv="DomainObject.Predmet.ProtuStrankaListFormatedWithAdressOIB_1">
      <item>ANELI DVADESETPET j.d.o.o. za ugostiteljstvo i usluge, OIB 31150189316, Štefanovec 143, 10000 Zagreb</item>
    </derivirana_varijabla>
  </DomainObject.Predmet.ProtuStrankaListFormatedWithAdressOIB>
  <DomainObject.Predmet.ProtuStrankaListNazivFormated>
    <izvorni_sadrzaj>
      <item>ANELI DVADESETPET j.d.o.o. za ugostiteljstvo i usluge</item>
    </izvorni_sadrzaj>
    <derivirana_varijabla naziv="DomainObject.Predmet.ProtuStrankaListNazivFormated_1">
      <item>ANELI DVADESETPET j.d.o.o. za ugostiteljstvo i usluge</item>
    </derivirana_varijabla>
  </DomainObject.Predmet.ProtuStrankaListNazivFormated>
  <DomainObject.Predmet.ProtuStrankaListNazivFormatedOIB>
    <izvorni_sadrzaj>
      <item>ANELI DVADESETPET j.d.o.o. za ugostiteljstvo i usluge, OIB 31150189316</item>
    </izvorni_sadrzaj>
    <derivirana_varijabla naziv="DomainObject.Predmet.ProtuStrankaListNazivFormatedOIB_1">
      <item>ANELI DVADESETPET j.d.o.o. za ugostiteljstvo i usluge, OIB 31150189316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ANELI DVADESETPET j.d.o.o. za ugostiteljstvo i usluge</izvorni_sadrzaj>
    <derivirana_varijabla naziv="DomainObject.Predmet.ProtustrankaIDrugi_1">ANELI DVADESETPET j.d.o.o.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ANELI DVADESETPET j.d.o.o. za ugostiteljstvo i usluge, OIB 31150189316, Štefanovec 143, 10000 Zagreb</izvorni_sadrzaj>
    <derivirana_varijabla naziv="DomainObject.Predmet.ProtustrankaIDrugiAdressOIB_1">ANELI DVADESETPET j.d.o.o. za ugostiteljstvo i usluge, OIB 31150189316, Štefanovec 143,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ANELI DVADESETPET j.d.o.o. za ugostiteljstvo i usluge</item>
    </izvorni_sadrzaj>
    <derivirana_varijabla naziv="DomainObject.Predmet.SudioniciListNaziv_1">
      <item>FINA Regionalni centar Zagreb</item>
      <item>ANELI DVADESETPET j.d.o.o. za ugostiteljstvo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ANELI DVADESETPET j.d.o.o. za ugostiteljstvo i usluge, OIB 31150189316, Štefanovec 143,10000 Zagreb</item>
    </izvorni_sadrzaj>
    <derivirana_varijabla naziv="DomainObject.Predmet.SudioniciListAdressOIB_1">
      <item>FINA Regionalni centar Zagreb, OIB 85821130368, Trg svibanjskih žrtava 1995. 1,10000 Zagreb</item>
      <item>ANELI DVADESETPET j.d.o.o. za ugostiteljstvo i usluge, OIB 31150189316, Štefanovec 143,10000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31150189316</item>
    </izvorni_sadrzaj>
    <derivirana_varijabla naziv="DomainObject.Predmet.SudioniciListNazivOIB_1">
      <item>, OIB 85821130368</item>
      <item>, OIB 31150189316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CC9B4-835E-490C-9670-040453FF17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242</properties:Words>
  <properties:Characters>1340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2019-03-18T10:01:00Z</dcterms:created>
  <dc:creator>ilukac</dc:creator>
  <cp:lastModifiedBy>Višnja Svečak</cp:lastModifiedBy>
  <cp:lastPrinted>2019-03-18T10:01:00Z</cp:lastPrinted>
  <dcterms:modified xmlns:xsi="http://www.w3.org/2001/XMLSchema-instance" xsi:type="dcterms:W3CDTF">2019-03-18T10:02:00Z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(431oglas skraćeni za Službu prijepisa.docx)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