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89f7" w14:paraId="66b89f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BE4276">
        <w:t>38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E4276">
        <w:t>VISTO-PROM</w:t>
      </w:r>
      <w:r w:rsidR="00B97E50">
        <w:t xml:space="preserve"> jednostavno</w:t>
      </w:r>
      <w:r w:rsidR="00902821">
        <w:t xml:space="preserve"> društvo s ograničenom odgovornošću za </w:t>
      </w:r>
      <w:r w:rsidR="00B97E50">
        <w:t>usluge</w:t>
      </w:r>
      <w:r w:rsidR="00902821">
        <w:t xml:space="preserve">, </w:t>
      </w:r>
      <w:r w:rsidR="00BE4276">
        <w:t>Zagreb, Dolac bb,</w:t>
      </w:r>
      <w:r w:rsidR="00902821">
        <w:t xml:space="preserve"> MBS: 0</w:t>
      </w:r>
      <w:r w:rsidR="00281EAA">
        <w:t>80</w:t>
      </w:r>
      <w:r w:rsidR="00B97E50">
        <w:t>9</w:t>
      </w:r>
      <w:r w:rsidR="00BE4276">
        <w:t>40867</w:t>
      </w:r>
      <w:r w:rsidR="00902821">
        <w:t xml:space="preserve">, OIB: </w:t>
      </w:r>
      <w:r w:rsidR="00BE4276">
        <w:t>72284673741</w:t>
      </w:r>
      <w:r>
        <w:t xml:space="preserve">, dana </w:t>
      </w:r>
      <w:r w:rsidR="00902821">
        <w:t>2</w:t>
      </w:r>
      <w:r w:rsidR="00220685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E4276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E4276" w:rsidRPr="00BE4276">
        <w:t>VISTO-PROM jednostavno društvo s ograničenom odgovornošću za usluge, Zagreb, Dolac bb, MBS: 080940867, OIB: 72284673741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3710A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93710A" w:rsidRPr="0093710A">
        <w:t>Ana-Maria Bogović, Slavonski Brod, Naselje Lutvinka 2/9, OIB: 36495483478</w:t>
      </w:r>
      <w:r w:rsidR="00B97E50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BE4276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E4276" w:rsidRPr="00BE4276">
        <w:t>VISTO-PROM jednostavno društvo s ograničenom odgovornošću za usluge, Zagreb, Dolac bb, MBS: 080940867, OIB: 72284673741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87D0F">
        <w:rPr>
          <w:bCs/>
        </w:rPr>
        <w:t>1</w:t>
      </w:r>
      <w:r w:rsidR="007666B4">
        <w:rPr>
          <w:bCs/>
        </w:rPr>
        <w:t>793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487D0F">
        <w:rPr>
          <w:bCs/>
        </w:rPr>
        <w:t>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BE4276" w:rsidRPr="00BE4276">
        <w:rPr>
          <w:bCs/>
        </w:rPr>
        <w:t>VISTO-PROM jednostavno društvo s ograničenom odgovornošću za usluge, Zagreb, Dolac bb, MBS: 080940867, OIB: 72284673741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4D73A2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</w:t>
      </w:r>
      <w:r w:rsidR="00BE4276">
        <w:rPr>
          <w:bCs/>
        </w:rPr>
        <w:t>38</w:t>
      </w:r>
      <w:r w:rsidR="00B97E50">
        <w:rPr>
          <w:bCs/>
        </w:rPr>
        <w:t>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83</w:t>
      </w:r>
      <w:r w:rsidR="00BE4276">
        <w:t>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2C470F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>2</w:t>
      </w:r>
      <w:r w:rsidR="00220685">
        <w:t>8</w:t>
      </w:r>
      <w:r w:rsidR="00205A1F">
        <w:t>. rujna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4EC" w:rsidP="005C2CD1" w:rsidR="005744EC">
      <w:r>
        <w:separator/>
      </w:r>
    </w:p>
  </w:endnote>
  <w:endnote w:id="0" w:type="continuationSeparator">
    <w:p w:rsidRDefault="005744EC" w:rsidP="005C2CD1" w:rsidR="0057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4EC" w:rsidP="005C2CD1" w:rsidR="005744EC">
      <w:r>
        <w:separator/>
      </w:r>
    </w:p>
  </w:footnote>
  <w:footnote w:id="0" w:type="continuationSeparator">
    <w:p w:rsidRDefault="005744EC" w:rsidP="005C2CD1" w:rsidR="005744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4A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77E"/>
    <w:rsid w:val="001B49A2"/>
    <w:rsid w:val="001C73F4"/>
    <w:rsid w:val="001C7F1E"/>
    <w:rsid w:val="001E375C"/>
    <w:rsid w:val="001F714B"/>
    <w:rsid w:val="00205A1F"/>
    <w:rsid w:val="002063E3"/>
    <w:rsid w:val="00220685"/>
    <w:rsid w:val="0023489A"/>
    <w:rsid w:val="0025000D"/>
    <w:rsid w:val="00267D26"/>
    <w:rsid w:val="00277C01"/>
    <w:rsid w:val="00281EAA"/>
    <w:rsid w:val="0028507D"/>
    <w:rsid w:val="002A2AF5"/>
    <w:rsid w:val="002A5F00"/>
    <w:rsid w:val="002C470F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44EC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6B4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60AC"/>
    <w:rsid w:val="00917E6B"/>
    <w:rsid w:val="0093710A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64A0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D6286"/>
    <w:rsid w:val="00CE0EE4"/>
    <w:rsid w:val="00CF2893"/>
    <w:rsid w:val="00D17588"/>
    <w:rsid w:val="00D212DB"/>
    <w:rsid w:val="00D23251"/>
    <w:rsid w:val="00D24D2F"/>
    <w:rsid w:val="00D27F5C"/>
    <w:rsid w:val="00D925DB"/>
    <w:rsid w:val="00D95E82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St-838/2017-6</izvorni_sadrzaj>
    <derivirana_varijabla naziv="DomainObject.Oznaka_1">St-838/2017-6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VISTO - PROM jednostavno društvo s ograničenom odgovornošću za usluge</izvorni_sadrzaj>
    <derivirana_varijabla naziv="DomainObject.Predmet.ProtustrankaFormated_1">  VISTO - PROM jednostavno društvo s ograničenom odgovornošću za usluge</derivirana_varijabla>
  </DomainObject.Predmet.ProtustrankaFormated>
  <DomainObject.Predmet.ProtustrankaFormatedOIB>
    <izvorni_sadrzaj>  VISTO - PROM jednostavno društvo s ograničenom odgovornošću za usluge, OIB 72284673741</izvorni_sadrzaj>
    <derivirana_varijabla naziv="DomainObject.Predmet.ProtustrankaFormatedOIB_1">  VISTO - PROM jednostavno društvo s ograničenom odgovornošću za usluge, OIB 72284673741</derivirana_varijabla>
  </DomainObject.Predmet.ProtustrankaFormatedOIB>
  <DomainObject.Predmet.ProtustrankaFormatedWithAdress>
    <izvorni_sadrzaj> VISTO - PROM jednostavno društvo s ograničenom odgovornošću za usluge, Dolac bb, 10000 Zagreb</izvorni_sadrzaj>
    <derivirana_varijabla naziv="DomainObject.Predmet.ProtustrankaFormatedWithAdress_1"> VISTO - PROM jednostavno društvo s ograničenom odgovornošću za usluge, Dolac bb, 10000 Zagreb</derivirana_varijabla>
  </DomainObject.Predmet.ProtustrankaFormatedWithAdress>
  <DomainObject.Predmet.ProtustrankaFormatedWithAdressOIB>
    <izvorni_sadrzaj> VISTO - PROM jednostavno društvo s ograničenom odgovornošću za usluge, OIB 72284673741, Dolac bb, 10000 Zagreb</izvorni_sadrzaj>
    <derivirana_varijabla naziv="DomainObject.Predmet.ProtustrankaFormatedWithAdressOIB_1"> VISTO - PROM jednostavno društvo s ograničenom odgovornošću za usluge, OIB 72284673741, Dolac bb, 10000 Zagreb</derivirana_varijabla>
  </DomainObject.Predmet.ProtustrankaFormatedWithAdressOIB>
  <DomainObject.Predmet.ProtustrankaWithAdress>
    <izvorni_sadrzaj>VISTO - PROM jednostavno društvo s ograničenom odgovornošću za usluge Dolac bb, 10000 Zagreb</izvorni_sadrzaj>
    <derivirana_varijabla naziv="DomainObject.Predmet.ProtustrankaWithAdress_1">VISTO - PROM jednostavno društvo s ograničenom odgovornošću za usluge Dolac bb, 10000 Zagreb</derivirana_varijabla>
  </DomainObject.Predmet.ProtustrankaWithAdress>
  <DomainObject.Predmet.ProtustrankaWithAdressOIB>
    <izvorni_sadrzaj>VISTO - PROM jednostavno društvo s ograničenom odgovornošću za usluge, OIB 72284673741, Dolac bb, 10000 Zagreb</izvorni_sadrzaj>
    <derivirana_varijabla naziv="DomainObject.Predmet.ProtustrankaWithAdressOIB_1">VISTO - PROM jednostavno društvo s ograničenom odgovornošću za usluge, OIB 72284673741, Dolac bb, 10000 Zagreb</derivirana_varijabla>
  </DomainObject.Predmet.ProtustrankaWithAdressOIB>
  <DomainObject.Predmet.ProtustrankaNazivFormated>
    <izvorni_sadrzaj>VISTO - PROM jednostavno društvo s ograničenom odgovornošću za usluge</izvorni_sadrzaj>
    <derivirana_varijabla naziv="DomainObject.Predmet.ProtustrankaNazivFormated_1">VISTO - PROM jednostavno društvo s ograničenom odgovornošću za usluge</derivirana_varijabla>
  </DomainObject.Predmet.ProtustrankaNazivFormated>
  <DomainObject.Predmet.ProtustrankaNazivFormatedOIB>
    <izvorni_sadrzaj>VISTO - PROM jednostavno društvo s ograničenom odgovornošću za usluge, OIB 72284673741</izvorni_sadrzaj>
    <derivirana_varijabla naziv="DomainObject.Predmet.ProtustrankaNazivFormatedOIB_1">VISTO - PROM jednostavno društvo s ograničenom odgovornošću za usluge, OIB 72284673741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VISTO - PROM jednostavno društvo s ograničenom odgovornošću za usluge</item>
    </izvorni_sadrzaj>
    <derivirana_varijabla naziv="DomainObject.Predmet.ProtuStrankaListFormated_1">
      <item>VISTO - PROM jednostavno društvo s ograničenom odgovornošću za usluge</item>
    </derivirana_varijabla>
  </DomainObject.Predmet.ProtuStrankaListFormated>
  <DomainObject.Predmet.ProtuStrankaListFormatedOIB>
    <izvorni_sadrzaj>
      <item>VISTO - PROM jednostavno društvo s ograničenom odgovornošću za usluge, OIB 72284673741</item>
    </izvorni_sadrzaj>
    <derivirana_varijabla naziv="DomainObject.Predmet.ProtuStrankaListFormatedOIB_1">
      <item>VISTO - PROM jednostavno društvo s ograničenom odgovornošću za usluge, OIB 72284673741</item>
    </derivirana_varijabla>
  </DomainObject.Predmet.ProtuStrankaListFormatedOIB>
  <DomainObject.Predmet.ProtuStrankaListFormatedWithAdress>
    <izvorni_sadrzaj>
      <item>VISTO - PROM jednostavno društvo s ograničenom odgovornošću za usluge, Dolac bb, 10000 Zagreb</item>
    </izvorni_sadrzaj>
    <derivirana_varijabla naziv="DomainObject.Predmet.ProtuStrankaListFormatedWithAdress_1">
      <item>VISTO - PROM jednostavno društvo s ograničenom odgovornošću za usluge, Dolac bb, 10000 Zagreb</item>
    </derivirana_varijabla>
  </DomainObject.Predmet.ProtuStrankaListFormatedWithAdress>
  <DomainObject.Predmet.ProtuStrankaListFormatedWithAdressOIB>
    <izvorni_sadrzaj>
      <item>VISTO - PROM jednostavno društvo s ograničenom odgovornošću za usluge, OIB 72284673741, Dolac bb, 10000 Zagreb</item>
    </izvorni_sadrzaj>
    <derivirana_varijabla naziv="DomainObject.Predmet.ProtuStrankaListFormatedWithAdressOIB_1">
      <item>VISTO - PROM jednostavno društvo s ograničenom odgovornošću za usluge, OIB 72284673741, Dolac bb, 10000 Zagreb</item>
    </derivirana_varijabla>
  </DomainObject.Predmet.ProtuStrankaListFormatedWithAdressOIB>
  <DomainObject.Predmet.ProtuStrankaListNazivFormated>
    <izvorni_sadrzaj>
      <item>VISTO - PROM jednostavno društvo s ograničenom odgovornošću za usluge</item>
    </izvorni_sadrzaj>
    <derivirana_varijabla naziv="DomainObject.Predmet.ProtuStrankaListNazivFormated_1">
      <item>VISTO - PROM jednostavno društvo s ograničenom odgovornošću za usluge</item>
    </derivirana_varijabla>
  </DomainObject.Predmet.ProtuStrankaListNazivFormated>
  <DomainObject.Predmet.ProtuStrankaListNazivFormatedOIB>
    <izvorni_sadrzaj>
      <item>VISTO - PROM jednostavno društvo s ograničenom odgovornošću za usluge, OIB 72284673741</item>
    </izvorni_sadrzaj>
    <derivirana_varijabla naziv="DomainObject.Predmet.ProtuStrankaListNazivFormatedOIB_1">
      <item>VISTO - PROM jednostavno društvo s ograničenom odgovornošću za usluge, OIB 72284673741</item>
    </derivirana_varijabla>
  </DomainObject.Predmet.ProtuStrankaListNazivFormatedOIB>
  <DomainObject.Predmet.OstaliListFormated>
    <izvorni_sadrzaj>
      <item>Toni Visković</item>
    </izvorni_sadrzaj>
    <derivirana_varijabla naziv="DomainObject.Predmet.OstaliListFormated_1">
      <item>Toni Visković</item>
    </derivirana_varijabla>
  </DomainObject.Predmet.OstaliListFormated>
  <DomainObject.Predmet.OstaliListFormatedOIB>
    <izvorni_sadrzaj>
      <item>Toni Visković, OIB 01166500926</item>
    </izvorni_sadrzaj>
    <derivirana_varijabla naziv="DomainObject.Predmet.OstaliListFormatedOIB_1">
      <item>Toni Visković, OIB 01166500926</item>
    </derivirana_varijabla>
  </DomainObject.Predmet.OstaliListFormatedOIB>
  <DomainObject.Predmet.OstaliListFormatedWithAdress>
    <izvorni_sadrzaj>
      <item>Toni Visković, Sesvetska 11, 10000 Zagreb</item>
    </izvorni_sadrzaj>
    <derivirana_varijabla naziv="DomainObject.Predmet.OstaliListFormatedWithAdress_1">
      <item>Toni Visković, Sesvetska 11, 10000 Zagreb</item>
    </derivirana_varijabla>
  </DomainObject.Predmet.OstaliListFormatedWithAdress>
  <DomainObject.Predmet.OstaliListFormatedWithAdressOIB>
    <izvorni_sadrzaj>
      <item>Toni Visković, OIB 01166500926, Sesvetska 11, 10000 Zagreb</item>
    </izvorni_sadrzaj>
    <derivirana_varijabla naziv="DomainObject.Predmet.OstaliListFormatedWithAdressOIB_1">
      <item>Toni Visković, OIB 01166500926, Sesvetska 11, 10000 Zagreb</item>
    </derivirana_varijabla>
  </DomainObject.Predmet.OstaliListFormatedWithAdressOIB>
  <DomainObject.Predmet.OstaliListNazivFormated>
    <izvorni_sadrzaj>
      <item>Toni Visković</item>
    </izvorni_sadrzaj>
    <derivirana_varijabla naziv="DomainObject.Predmet.OstaliListNazivFormated_1">
      <item>Toni Visković</item>
    </derivirana_varijabla>
  </DomainObject.Predmet.OstaliListNazivFormated>
  <DomainObject.Predmet.OstaliListNazivFormatedOIB>
    <izvorni_sadrzaj>
      <item>Toni Visković, OIB 01166500926</item>
    </izvorni_sadrzaj>
    <derivirana_varijabla naziv="DomainObject.Predmet.OstaliListNazivFormatedOIB_1">
      <item>Toni Visković, OIB 01166500926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St-838/2017-6</izvorni_sadrzaj>
    <derivirana_varijabla naziv="DomainObject.PoslovniBrojDokumenta_1">St-838/2017-6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VISTO - PROM jednostavno društvo s ograničenom odgovornošću za usluge</izvorni_sadrzaj>
    <derivirana_varijabla naziv="DomainObject.Predmet.ProtustrankaIDrugi_1">VISTO - PROM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VISTO - PROM jednostavno društvo s ograničenom odgovornošću za usluge, OIB 72284673741, Dolac bb, 10000 Zagreb</izvorni_sadrzaj>
    <derivirana_varijabla naziv="DomainObject.Predmet.ProtustrankaIDrugiAdressOIB_1">VISTO - PROM jednostavno društvo s ograničenom odgovornošću za usluge, OIB 72284673741, Dolac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VISTO - PROM jednostavno društvo s ograničenom odgovornošću za usluge</item>
      <item>FINA Regionalni centar Zagreb</item>
      <item>Toni Visković</item>
    </izvorni_sadrzaj>
    <derivirana_varijabla naziv="DomainObject.Predmet.SudioniciListNaziv_1">
      <item>VISTO - PROM jednostavno društvo s ograničenom odgovornošću za usluge</item>
      <item>FINA Regionalni centar Zagreb</item>
      <item>Toni Visković</item>
    </derivirana_varijabla>
  </DomainObject.Predmet.SudioniciListNaziv>
  <DomainObject.Predmet.SudioniciListAdressOIB>
    <izvorni_sadrzaj>
      <item>VISTO - PROM jednostavno društvo s ograničenom odgovornošću za usluge, OIB 72284673741, Dolac bb,10000 Zagreb</item>
      <item>FINA Regionalni centar Zagreb, OIB 85821130368, Trg svibanjskih žrtava 1995. br. 1,10000 Zagreb</item>
      <item>Toni Visković, OIB 01166500926, Sesvetska 11,10000 Zagreb</item>
    </izvorni_sadrzaj>
    <derivirana_varijabla naziv="DomainObject.Predmet.SudioniciListAdressOIB_1">
      <item>VISTO - PROM jednostavno društvo s ograničenom odgovornošću za usluge, OIB 72284673741, Dolac bb,10000 Zagreb</item>
      <item>FINA Regionalni centar Zagreb, OIB 85821130368, Trg svibanjskih žrtava 1995. br. 1,10000 Zagreb</item>
      <item>Toni Visković, OIB 01166500926, Sesvetska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72284673741</item>
      <item>, OIB 85821130368</item>
      <item>, OIB 01166500926</item>
    </izvorni_sadrzaj>
    <derivirana_varijabla naziv="DomainObject.Predmet.SudioniciListNazivOIB_1">
      <item>, OIB 72284673741</item>
      <item>, OIB 85821130368</item>
      <item>, OIB 01166500926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42A98-1D76-4AB4-B01B-76340FD35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3230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2017-09-27T12:12:00Z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2017-09-28T05:18:00Z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