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f391" w14:paraId="5ecf391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8D6000">
        <w:t>7075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8D6000">
        <w:t>INFORMACIJSKI SUSTAVI</w:t>
      </w:r>
      <w:r w:rsidR="00F63573">
        <w:t xml:space="preserve"> d.o.o., </w:t>
      </w:r>
      <w:r w:rsidR="00597917">
        <w:t xml:space="preserve">Zagreb, </w:t>
      </w:r>
      <w:proofErr w:type="spellStart"/>
      <w:r w:rsidR="008D6000">
        <w:t>Ostrogovićeva</w:t>
      </w:r>
      <w:proofErr w:type="spellEnd"/>
      <w:r w:rsidR="008D6000">
        <w:t xml:space="preserve"> 2</w:t>
      </w:r>
      <w:r w:rsidR="00B63D6A">
        <w:t xml:space="preserve">, MBS: </w:t>
      </w:r>
      <w:r w:rsidR="00F63573">
        <w:t>080</w:t>
      </w:r>
      <w:r w:rsidR="008D6000">
        <w:t>189521</w:t>
      </w:r>
      <w:r w:rsidR="00F63573">
        <w:t>, OIB:</w:t>
      </w:r>
      <w:r w:rsidR="00B63D6A">
        <w:t xml:space="preserve"> </w:t>
      </w:r>
      <w:r w:rsidR="008D6000">
        <w:t>42568545406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017643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8D6000">
        <w:t xml:space="preserve">INFORMACIJSKI SUSTAVI d.o.o., Zagreb, </w:t>
      </w:r>
      <w:proofErr w:type="spellStart"/>
      <w:r w:rsidR="008D6000">
        <w:t>Ostrogovićeva</w:t>
      </w:r>
      <w:proofErr w:type="spellEnd"/>
      <w:r w:rsidR="008D6000">
        <w:t xml:space="preserve"> 2, MBS: 080189521, OIB: 42568545406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8D6000">
        <w:t xml:space="preserve">INFORMACIJSKI SUSTAVI d.o.o., Zagreb, </w:t>
      </w:r>
      <w:proofErr w:type="spellStart"/>
      <w:r w:rsidR="008D6000">
        <w:t>Ostrogovićeva</w:t>
      </w:r>
      <w:proofErr w:type="spellEnd"/>
      <w:r w:rsidR="008D6000">
        <w:t xml:space="preserve"> 2, MBS: 080189521, OIB: 42568545406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017643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725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7643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7F2E7E"/>
    <w:rsid w:val="0086725E"/>
    <w:rsid w:val="008849DE"/>
    <w:rsid w:val="008A5D87"/>
    <w:rsid w:val="008D6000"/>
    <w:rsid w:val="008D7265"/>
    <w:rsid w:val="008F1709"/>
    <w:rsid w:val="0092290B"/>
    <w:rsid w:val="00A167C6"/>
    <w:rsid w:val="00A34E7F"/>
    <w:rsid w:val="00A42DC4"/>
    <w:rsid w:val="00B63D6A"/>
    <w:rsid w:val="00BB2C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A5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D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A5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D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7075</izvorni_sadrzaj>
    <derivirana_varijabla naziv="DomainObject.Predmet.Broj_1">7075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St-7075/2015</izvorni_sadrzaj>
    <derivirana_varijabla naziv="DomainObject.Predmet.OznakaBroj_1">St-7075/2015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INFORMACIJSKI SUSTAVI d.o.o zastupanog po punomoćniku Zoran Knežević</izvorni_sadrzaj>
    <derivirana_varijabla naziv="DomainObject.Predmet.ProtustrankaFormated_1">  INFORMACIJSKI SUSTAVI d.o.o zastupanog po punomoćniku Zoran Knežević</derivirana_varijabla>
  </DomainObject.Predmet.ProtustrankaFormated>
  <DomainObject.Predmet.ProtustrankaFormatedOIB>
    <izvorni_sadrzaj>  INFORMACIJSKI SUSTAVI d.o.o, OIB 42568545406 zastupanog po punomoćniku Zoran Knežević</izvorni_sadrzaj>
    <derivirana_varijabla naziv="DomainObject.Predmet.ProtustrankaFormatedOIB_1">  INFORMACIJSKI SUSTAVI d.o.o, OIB 42568545406 zastupanog po punomoćniku Zoran Knežević</derivirana_varijabla>
  </DomainObject.Predmet.ProtustrankaFormatedOIB>
  <DomainObject.Predmet.ProtustrankaFormatedWithAdress>
    <izvorni_sadrzaj> INFORMACIJSKI SUSTAVI d.o.o, Ostrogovićeva 2, 10000 Zagreb zastupanog po punomoćniku Zoran Knežević</izvorni_sadrzaj>
    <derivirana_varijabla naziv="DomainObject.Predmet.ProtustrankaFormatedWithAdress_1"> INFORMACIJSKI SUSTAVI d.o.o, Ostrogovićeva 2, 10000 Zagreb zastupanog po punomoćniku Zoran Knežević</derivirana_varijabla>
  </DomainObject.Predmet.ProtustrankaFormatedWithAdress>
  <DomainObject.Predmet.ProtustrankaFormatedWithAdressOIB>
    <izvorni_sadrzaj> INFORMACIJSKI SUSTAVI d.o.o, OIB 42568545406, Ostrogovićeva 2, 10000 Zagreb zastupanog po punomoćniku Zoran Knežević</izvorni_sadrzaj>
    <derivirana_varijabla naziv="DomainObject.Predmet.ProtustrankaFormatedWithAdressOIB_1"> INFORMACIJSKI SUSTAVI d.o.o, OIB 42568545406, Ostrogovićeva 2, 10000 Zagreb zastupanog po punomoćniku Zoran Knežević</derivirana_varijabla>
  </DomainObject.Predmet.ProtustrankaFormatedWithAdressOIB>
  <DomainObject.Predmet.ProtustrankaWithAdress>
    <izvorni_sadrzaj>INFORMACIJSKI SUSTAVI d.o.o Ostrogovićeva 2, 10000 Zagreb</izvorni_sadrzaj>
    <derivirana_varijabla naziv="DomainObject.Predmet.ProtustrankaWithAdress_1">INFORMACIJSKI SUSTAVI d.o.o Ostrogovićeva 2, 10000 Zagreb</derivirana_varijabla>
  </DomainObject.Predmet.ProtustrankaWithAdress>
  <DomainObject.Predmet.ProtustrankaWithAdressOIB>
    <izvorni_sadrzaj>INFORMACIJSKI SUSTAVI d.o.o, OIB 42568545406, Ostrogovićeva 2, 10000 Zagreb</izvorni_sadrzaj>
    <derivirana_varijabla naziv="DomainObject.Predmet.ProtustrankaWithAdressOIB_1">INFORMACIJSKI SUSTAVI d.o.o, OIB 42568545406, Ostrogovićeva 2, 10000 Zagreb</derivirana_varijabla>
  </DomainObject.Predmet.ProtustrankaWithAdressOIB>
  <DomainObject.Predmet.ProtustrankaNazivFormated>
    <izvorni_sadrzaj>INFORMACIJSKI SUSTAVI d.o.o</izvorni_sadrzaj>
    <derivirana_varijabla naziv="DomainObject.Predmet.ProtustrankaNazivFormated_1">INFORMACIJSKI SUSTAVI d.o.o</derivirana_varijabla>
  </DomainObject.Predmet.ProtustrankaNazivFormated>
  <DomainObject.Predmet.ProtustrankaNazivFormatedOIB>
    <izvorni_sadrzaj>INFORMACIJSKI SUSTAVI d.o.o, OIB 42568545406</izvorni_sadrzaj>
    <derivirana_varijabla naziv="DomainObject.Predmet.ProtustrankaNazivFormatedOIB_1">INFORMACIJSKI SUSTAVI d.o.o, OIB 42568545406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INFORMACIJSKI SUSTAVI d.o.o zastupanog po punomoćniku Zoran Knežević</item>
    </izvorni_sadrzaj>
    <derivirana_varijabla naziv="DomainObject.Predmet.ProtuStrankaListFormated_1">
      <item>INFORMACIJSKI SUSTAVI d.o.o zastupanog po punomoćniku Zoran Knežević</item>
    </derivirana_varijabla>
  </DomainObject.Predmet.ProtuStrankaListFormated>
  <DomainObject.Predmet.ProtuStrankaListFormatedOIB>
    <izvorni_sadrzaj>
      <item>INFORMACIJSKI SUSTAVI d.o.o, OIB 42568545406 zastupanog po punomoćniku Zoran Knežević</item>
    </izvorni_sadrzaj>
    <derivirana_varijabla naziv="DomainObject.Predmet.ProtuStrankaListFormatedOIB_1">
      <item>INFORMACIJSKI SUSTAVI d.o.o, OIB 42568545406 zastupanog po punomoćniku Zoran Knežević</item>
    </derivirana_varijabla>
  </DomainObject.Predmet.ProtuStrankaListFormatedOIB>
  <DomainObject.Predmet.ProtuStrankaListFormatedWithAdress>
    <izvorni_sadrzaj>
      <item>INFORMACIJSKI SUSTAVI d.o.o, Ostrogovićeva 2, 10000 Zagreb zastupanog po punomoćniku Zoran Knežević</item>
    </izvorni_sadrzaj>
    <derivirana_varijabla naziv="DomainObject.Predmet.ProtuStrankaListFormatedWithAdress_1">
      <item>INFORMACIJSKI SUSTAVI d.o.o, Ostrogovićeva 2, 10000 Zagreb zastupanog po punomoćniku Zoran Knežević</item>
    </derivirana_varijabla>
  </DomainObject.Predmet.ProtuStrankaListFormatedWithAdress>
  <DomainObject.Predmet.ProtuStrankaListFormatedWithAdressOIB>
    <izvorni_sadrzaj>
      <item>INFORMACIJSKI SUSTAVI d.o.o, OIB 42568545406, Ostrogovićeva 2, 10000 Zagreb zastupanog po punomoćniku Zoran Knežević</item>
    </izvorni_sadrzaj>
    <derivirana_varijabla naziv="DomainObject.Predmet.ProtuStrankaListFormatedWithAdressOIB_1">
      <item>INFORMACIJSKI SUSTAVI d.o.o, OIB 42568545406, Ostrogovićeva 2, 10000 Zagreb zastupanog po punomoćniku Zoran Knežević</item>
    </derivirana_varijabla>
  </DomainObject.Predmet.ProtuStrankaListFormatedWithAdressOIB>
  <DomainObject.Predmet.ProtuStrankaListNazivFormated>
    <izvorni_sadrzaj>
      <item>INFORMACIJSKI SUSTAVI d.o.o</item>
    </izvorni_sadrzaj>
    <derivirana_varijabla naziv="DomainObject.Predmet.ProtuStrankaListNazivFormated_1">
      <item>INFORMACIJSKI SUSTAVI d.o.o</item>
    </derivirana_varijabla>
  </DomainObject.Predmet.ProtuStrankaListNazivFormated>
  <DomainObject.Predmet.ProtuStrankaListNazivFormatedOIB>
    <izvorni_sadrzaj>
      <item>INFORMACIJSKI SUSTAVI d.o.o, OIB 42568545406</item>
    </izvorni_sadrzaj>
    <derivirana_varijabla naziv="DomainObject.Predmet.ProtuStrankaListNazivFormatedOIB_1">
      <item>INFORMACIJSKI SUSTAVI d.o.o, OIB 42568545406</item>
    </derivirana_varijabla>
  </DomainObject.Predmet.ProtuStrankaListNazivFormatedOIB>
  <DomainObject.Predmet.OstaliListFormated>
    <izvorni_sadrzaj>
      <item>Zoran Knežević punomoćnik sudionika u postupku INFORMACIJSKI SUSTAVI d.o.o</item>
    </izvorni_sadrzaj>
    <derivirana_varijabla naziv="DomainObject.Predmet.OstaliListFormated_1">
      <item>Zoran Knežević punomoćnik sudionika u postupku INFORMACIJSKI SUSTAVI d.o.o</item>
    </derivirana_varijabla>
  </DomainObject.Predmet.OstaliListFormated>
  <DomainObject.Predmet.OstaliListFormatedOIB>
    <izvorni_sadrzaj>
      <item>Zoran Knežević, OIB 22766751416 punomoćnik sudionika u postupku INFORMACIJSKI SUSTAVI d.o.o</item>
    </izvorni_sadrzaj>
    <derivirana_varijabla naziv="DomainObject.Predmet.OstaliListFormatedOIB_1">
      <item>Zoran Knežević, OIB 22766751416 punomoćnik sudionika u postupku INFORMACIJSKI SUSTAVI d.o.o</item>
    </derivirana_varijabla>
  </DomainObject.Predmet.OstaliListFormatedOIB>
  <DomainObject.Predmet.OstaliListFormatedWithAdress>
    <izvorni_sadrzaj>
      <item>Zoran Knežević, Ostrogovićeva Ulica 2, 10000 Zagreb punomoćnik sudionika u postupku INFORMACIJSKI SUSTAVI d.o.o</item>
    </izvorni_sadrzaj>
    <derivirana_varijabla naziv="DomainObject.Predmet.OstaliListFormatedWithAdress_1">
      <item>Zoran Knežević, Ostrogovićeva Ulica 2, 10000 Zagreb punomoćnik sudionika u postupku INFORMACIJSKI SUSTAVI d.o.o</item>
    </derivirana_varijabla>
  </DomainObject.Predmet.OstaliListFormatedWithAdress>
  <DomainObject.Predmet.OstaliListFormatedWithAdressOIB>
    <izvorni_sadrzaj>
      <item>Zoran Knežević, OIB 22766751416, Ostrogovićeva Ulica 2, 10000 Zagreb punomoćnik sudionika u postupku INFORMACIJSKI SUSTAVI d.o.o</item>
    </izvorni_sadrzaj>
    <derivirana_varijabla naziv="DomainObject.Predmet.OstaliListFormatedWithAdressOIB_1">
      <item>Zoran Knežević, OIB 22766751416, Ostrogovićeva Ulica 2, 10000 Zagreb punomoćnik sudionika u postupku INFORMACIJSKI SUSTAVI d.o.o</item>
    </derivirana_varijabla>
  </DomainObject.Predmet.OstaliListFormatedWithAdressOIB>
  <DomainObject.Predmet.OstaliListNazivFormated>
    <izvorni_sadrzaj>
      <item>Zoran Knežević</item>
    </izvorni_sadrzaj>
    <derivirana_varijabla naziv="DomainObject.Predmet.OstaliListNazivFormated_1">
      <item>Zoran Knežević</item>
    </derivirana_varijabla>
  </DomainObject.Predmet.OstaliListNazivFormated>
  <DomainObject.Predmet.OstaliListNazivFormatedOIB>
    <izvorni_sadrzaj>
      <item>Zoran Knežević, OIB 22766751416</item>
    </izvorni_sadrzaj>
    <derivirana_varijabla naziv="DomainObject.Predmet.OstaliListNazivFormatedOIB_1">
      <item>Zoran Knežević, OIB 22766751416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INFORMACIJSKI SUSTAVI d.o.o</izvorni_sadrzaj>
    <derivirana_varijabla naziv="DomainObject.Predmet.ProtustrankaIDrugi_1">INFORMACIJSKI SUSTAVI d.o.o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INFORMACIJSKI SUSTAVI d.o.o, OIB 42568545406, Ostrogovićeva 2, 10000 Zagreb</izvorni_sadrzaj>
    <derivirana_varijabla naziv="DomainObject.Predmet.ProtustrankaIDrugiAdressOIB_1">INFORMACIJSKI SUSTAVI d.o.o, OIB 42568545406, Ostrogovićeva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INFORMACIJSKI SUSTAVI d.o.o</item>
      <item>FINA Regionalni centar Zagreb</item>
      <item>Zoran Knežević</item>
    </izvorni_sadrzaj>
    <derivirana_varijabla naziv="DomainObject.Predmet.SudioniciListNaziv_1">
      <item>INFORMACIJSKI SUSTAVI d.o.o</item>
      <item>FINA Regionalni centar Zagreb</item>
      <item>Zoran Knežević</item>
    </derivirana_varijabla>
  </DomainObject.Predmet.SudioniciListNaziv>
  <DomainObject.Predmet.SudioniciListAdressOIB>
    <izvorni_sadrzaj>
      <item>INFORMACIJSKI SUSTAVI d.o.o, OIB 42568545406, Ostrogovićeva 2,10000 Zagreb</item>
      <item>FINA Regionalni centar Zagreb, OIB 85821130368, FINA Regionalni centar Zagreb,10000 Zagreb</item>
      <item>Zoran Knežević, OIB 22766751416, Ostrogovićeva Ulica 2,10000 Zagreb</item>
    </izvorni_sadrzaj>
    <derivirana_varijabla naziv="DomainObject.Predmet.SudioniciListAdressOIB_1">
      <item>INFORMACIJSKI SUSTAVI d.o.o, OIB 42568545406, Ostrogovićeva 2,10000 Zagreb</item>
      <item>FINA Regionalni centar Zagreb, OIB 85821130368, FINA Regionalni centar Zagreb,10000 Zagreb</item>
      <item>Zoran Knežević, OIB 22766751416, Ostrogovićeva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42568545406</item>
      <item>, OIB 85821130368</item>
      <item>, OIB 22766751416</item>
    </izvorni_sadrzaj>
    <derivirana_varijabla naziv="DomainObject.Predmet.SudioniciListNazivOIB_1">
      <item>, OIB 42568545406</item>
      <item>, OIB 85821130368</item>
      <item>, OIB 22766751416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1787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2016-01-21T14:08:00Z</dcterms:created>
  <dc:creator>Maja Jurovicki</dc:creator>
  <cp:lastModifiedBy>Ksenija Nol</cp:lastModifiedBy>
  <cp:lastPrinted>2016-01-21T08:45:00Z</cp:lastPrinted>
  <dcterms:modified xmlns:xsi="http://www.w3.org/2001/XMLSchema-instance" xsi:type="dcterms:W3CDTF">2016-01-28T09:34:00Z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