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9184" w14:paraId="0739184" w:rsidRDefault="00D97BE1" w:rsidP="00D97BE1" w:rsidR="00D97BE1" w:rsidRPr="00A51CB5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84650A" w:rsidP="00D97BE1" w:rsidR="000F60FD" w:rsidRPr="00A51CB5">
      <w:pPr>
        <w:jc w:val="right"/>
        <w:rPr>
          <w:sz w:val="22"/>
          <w:szCs w:val="22"/>
        </w:rPr>
      </w:pPr>
      <w:r w:rsidRPr="00A51CB5">
        <w:rPr>
          <w:sz w:val="22"/>
          <w:szCs w:val="22"/>
        </w:rPr>
        <w:t xml:space="preserve"> </w:t>
      </w:r>
      <w:r w:rsidR="00D97BE1" w:rsidRPr="00A51CB5">
        <w:rPr>
          <w:sz w:val="22"/>
          <w:szCs w:val="22"/>
        </w:rPr>
        <w:t xml:space="preserve"> </w:t>
      </w:r>
    </w:p>
    <w:p w:rsidRDefault="00520CA4" w:rsidP="000F60FD" w:rsidR="00520CA4" w:rsidRPr="00A51CB5">
      <w:pPr>
        <w:rPr>
          <w:sz w:val="22"/>
          <w:szCs w:val="22"/>
        </w:rPr>
      </w:pPr>
    </w:p>
    <w:p w:rsidRDefault="000E5646" w:rsidP="000F60FD" w:rsidR="000E5646" w:rsidRPr="00A51CB5">
      <w:pPr>
        <w:rPr>
          <w:b/>
          <w:sz w:val="22"/>
          <w:szCs w:val="22"/>
        </w:rPr>
      </w:pPr>
    </w:p>
    <w:p w:rsidRDefault="000F60FD" w:rsidP="000F60FD" w:rsidR="000F60FD" w:rsidRPr="00A51CB5">
      <w:pPr>
        <w:rPr>
          <w:b/>
          <w:sz w:val="22"/>
          <w:szCs w:val="22"/>
        </w:rPr>
      </w:pPr>
      <w:r w:rsidRPr="00A51CB5">
        <w:rPr>
          <w:b/>
          <w:sz w:val="22"/>
          <w:szCs w:val="22"/>
        </w:rPr>
        <w:t>REPUBLIKA HRVATSKA</w:t>
      </w:r>
    </w:p>
    <w:p w:rsidRDefault="000F60FD" w:rsidP="000F60FD" w:rsidR="003D72BA" w:rsidRPr="00A51CB5">
      <w:pPr>
        <w:rPr>
          <w:sz w:val="22"/>
          <w:szCs w:val="22"/>
        </w:rPr>
      </w:pPr>
      <w:r w:rsidRPr="00A51CB5">
        <w:rPr>
          <w:b/>
          <w:sz w:val="22"/>
          <w:szCs w:val="22"/>
        </w:rPr>
        <w:t>TRGOVAČKI SUD U</w:t>
      </w:r>
      <w:r w:rsidR="00D024BA" w:rsidRPr="00A51CB5">
        <w:rPr>
          <w:b/>
          <w:sz w:val="22"/>
          <w:szCs w:val="22"/>
        </w:rPr>
        <w:t xml:space="preserve"> ZADRU</w:t>
      </w:r>
    </w:p>
    <w:p w:rsidRDefault="003D72BA" w:rsidP="000F60FD" w:rsidR="000F60FD" w:rsidRPr="00A51CB5">
      <w:pPr>
        <w:rPr>
          <w:sz w:val="22"/>
          <w:szCs w:val="22"/>
        </w:rPr>
      </w:pPr>
      <w:r w:rsidRPr="00A51CB5">
        <w:rPr>
          <w:sz w:val="22"/>
          <w:szCs w:val="22"/>
        </w:rPr>
        <w:t>Dr. Franje Tuđmana 35</w:t>
      </w:r>
      <w:r w:rsidR="00D024BA" w:rsidRPr="00A51CB5">
        <w:rPr>
          <w:sz w:val="22"/>
          <w:szCs w:val="22"/>
        </w:rPr>
        <w:tab/>
      </w:r>
      <w:r w:rsidR="00D024BA" w:rsidRPr="00A51CB5">
        <w:rPr>
          <w:sz w:val="22"/>
          <w:szCs w:val="22"/>
        </w:rPr>
        <w:tab/>
      </w:r>
      <w:r w:rsidR="00D024BA" w:rsidRPr="00A51CB5">
        <w:rPr>
          <w:sz w:val="22"/>
          <w:szCs w:val="22"/>
        </w:rPr>
        <w:tab/>
      </w:r>
      <w:r w:rsidR="00AB29B4" w:rsidRPr="00A51CB5">
        <w:rPr>
          <w:sz w:val="22"/>
          <w:szCs w:val="22"/>
        </w:rPr>
        <w:t xml:space="preserve">          </w:t>
      </w:r>
    </w:p>
    <w:p w:rsidRDefault="00D47766" w:rsidP="000E5646" w:rsidR="00D47766" w:rsidRPr="00A51CB5">
      <w:pPr>
        <w:rPr>
          <w:sz w:val="22"/>
          <w:szCs w:val="22"/>
        </w:rPr>
      </w:pPr>
    </w:p>
    <w:p w:rsidRDefault="00696A23" w:rsidP="000F60FD" w:rsidR="00696A23" w:rsidRPr="00A51CB5">
      <w:pPr>
        <w:jc w:val="center"/>
        <w:rPr>
          <w:b/>
          <w:sz w:val="22"/>
          <w:szCs w:val="22"/>
        </w:rPr>
      </w:pPr>
      <w:r w:rsidRPr="00A51CB5">
        <w:rPr>
          <w:b/>
          <w:sz w:val="22"/>
          <w:szCs w:val="22"/>
        </w:rPr>
        <w:t>R E P U B L I KA   H R V A T S K A</w:t>
      </w:r>
    </w:p>
    <w:p w:rsidRDefault="001F3EEE" w:rsidP="000F60FD" w:rsidR="001F3EEE" w:rsidRPr="00A51CB5">
      <w:pPr>
        <w:jc w:val="center"/>
        <w:rPr>
          <w:b/>
          <w:sz w:val="22"/>
          <w:szCs w:val="22"/>
        </w:rPr>
      </w:pPr>
    </w:p>
    <w:p w:rsidRDefault="000F60FD" w:rsidP="000F60FD" w:rsidR="000F60FD" w:rsidRPr="00A51CB5">
      <w:pPr>
        <w:jc w:val="center"/>
        <w:rPr>
          <w:b/>
          <w:sz w:val="22"/>
          <w:szCs w:val="22"/>
        </w:rPr>
      </w:pPr>
      <w:r w:rsidRPr="00A51CB5">
        <w:rPr>
          <w:b/>
          <w:sz w:val="22"/>
          <w:szCs w:val="22"/>
        </w:rPr>
        <w:t>R J E Š E N J E</w:t>
      </w:r>
    </w:p>
    <w:p w:rsidRDefault="00182066" w:rsidP="000F60FD" w:rsidR="00182066" w:rsidRPr="00A51CB5">
      <w:pPr>
        <w:rPr>
          <w:sz w:val="22"/>
          <w:szCs w:val="22"/>
        </w:rPr>
      </w:pPr>
    </w:p>
    <w:p w:rsidRDefault="0068406C" w:rsidP="008C41CD" w:rsidR="000F60FD" w:rsidRPr="00A51CB5">
      <w:pPr>
        <w:ind w:firstLine="708"/>
        <w:jc w:val="both"/>
        <w:rPr>
          <w:sz w:val="22"/>
          <w:szCs w:val="22"/>
        </w:rPr>
      </w:pPr>
      <w:r w:rsidRPr="00A51CB5">
        <w:rPr>
          <w:sz w:val="22"/>
          <w:szCs w:val="22"/>
        </w:rPr>
        <w:t>Trgovački sud u Zadru</w:t>
      </w:r>
      <w:r w:rsidR="000E5646" w:rsidRPr="00A51CB5">
        <w:rPr>
          <w:sz w:val="22"/>
          <w:szCs w:val="22"/>
        </w:rPr>
        <w:t xml:space="preserve">, </w:t>
      </w:r>
      <w:r w:rsidR="001D70CF" w:rsidRPr="00A51CB5">
        <w:rPr>
          <w:sz w:val="22"/>
          <w:szCs w:val="22"/>
        </w:rPr>
        <w:t xml:space="preserve">OIB:39670464653, </w:t>
      </w:r>
      <w:r w:rsidR="001B3070" w:rsidRPr="00A51CB5">
        <w:rPr>
          <w:sz w:val="22"/>
          <w:szCs w:val="22"/>
        </w:rPr>
        <w:t>po su</w:t>
      </w:r>
      <w:r w:rsidR="00FB2747" w:rsidRPr="00A51CB5">
        <w:rPr>
          <w:sz w:val="22"/>
          <w:szCs w:val="22"/>
        </w:rPr>
        <w:t>tkinji</w:t>
      </w:r>
      <w:r w:rsidR="001B3070" w:rsidRPr="00A51CB5">
        <w:rPr>
          <w:sz w:val="22"/>
          <w:szCs w:val="22"/>
        </w:rPr>
        <w:t xml:space="preserve"> </w:t>
      </w:r>
      <w:r w:rsidR="000E5646" w:rsidRPr="00A51CB5">
        <w:rPr>
          <w:sz w:val="22"/>
          <w:szCs w:val="22"/>
        </w:rPr>
        <w:t xml:space="preserve">Ani Markač </w:t>
      </w:r>
      <w:r w:rsidR="00BC28B6" w:rsidRPr="00A51CB5">
        <w:rPr>
          <w:sz w:val="22"/>
          <w:szCs w:val="22"/>
        </w:rPr>
        <w:t xml:space="preserve">povodom prijedloga za otvaranje stečajnog postupka na imovini </w:t>
      </w:r>
      <w:r w:rsidR="001B3070" w:rsidRPr="00A51CB5">
        <w:rPr>
          <w:sz w:val="22"/>
          <w:szCs w:val="22"/>
        </w:rPr>
        <w:t>stečajn</w:t>
      </w:r>
      <w:r w:rsidR="00CF5259" w:rsidRPr="00A51CB5">
        <w:rPr>
          <w:sz w:val="22"/>
          <w:szCs w:val="22"/>
        </w:rPr>
        <w:t>og</w:t>
      </w:r>
      <w:r w:rsidR="001B3070" w:rsidRPr="00A51CB5">
        <w:rPr>
          <w:sz w:val="22"/>
          <w:szCs w:val="22"/>
        </w:rPr>
        <w:t xml:space="preserve"> dužnik</w:t>
      </w:r>
      <w:r w:rsidR="00CF5259" w:rsidRPr="00A51CB5">
        <w:rPr>
          <w:sz w:val="22"/>
          <w:szCs w:val="22"/>
        </w:rPr>
        <w:t>a</w:t>
      </w:r>
      <w:r w:rsidR="007E0FEA" w:rsidRPr="00A51CB5">
        <w:rPr>
          <w:sz w:val="22"/>
          <w:szCs w:val="22"/>
        </w:rPr>
        <w:t xml:space="preserve"> </w:t>
      </w:r>
      <w:r w:rsidR="00485500" w:rsidRPr="00A51CB5">
        <w:rPr>
          <w:sz w:val="22"/>
          <w:szCs w:val="22"/>
        </w:rPr>
        <w:t>POTKONJE jednostavno društvo s ograničenom odgovornošću za proizvodnju i usluge, OIB: 14028668713 sa sjedištem u Ul. Sv. Ante 34, 22300 Knin</w:t>
      </w:r>
      <w:r w:rsidR="00485500" w:rsidRPr="00A51CB5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="001B3070" w:rsidRPr="00A51CB5">
        <w:rPr>
          <w:sz w:val="22"/>
          <w:szCs w:val="22"/>
        </w:rPr>
        <w:t xml:space="preserve">dana </w:t>
      </w:r>
      <w:r w:rsidR="000E5646" w:rsidRPr="00A51CB5">
        <w:rPr>
          <w:sz w:val="22"/>
          <w:szCs w:val="22"/>
        </w:rPr>
        <w:t xml:space="preserve">22. rujna </w:t>
      </w:r>
      <w:r w:rsidR="007F66C6" w:rsidRPr="00A51CB5">
        <w:rPr>
          <w:sz w:val="22"/>
          <w:szCs w:val="22"/>
        </w:rPr>
        <w:t>2016</w:t>
      </w:r>
      <w:r w:rsidR="001B3070" w:rsidRPr="00A51CB5">
        <w:rPr>
          <w:sz w:val="22"/>
          <w:szCs w:val="22"/>
        </w:rPr>
        <w:t>.</w:t>
      </w:r>
      <w:r w:rsidR="006D749E" w:rsidRPr="00A51CB5">
        <w:rPr>
          <w:sz w:val="22"/>
          <w:szCs w:val="22"/>
        </w:rPr>
        <w:t>,</w:t>
      </w:r>
    </w:p>
    <w:p w:rsidRDefault="00D47766" w:rsidP="00696A23" w:rsidR="00D47766" w:rsidRPr="00A51CB5">
      <w:pPr>
        <w:rPr>
          <w:b/>
          <w:sz w:val="22"/>
          <w:szCs w:val="22"/>
        </w:rPr>
      </w:pPr>
    </w:p>
    <w:p w:rsidRDefault="000F60FD" w:rsidP="000F60FD" w:rsidR="000F60FD" w:rsidRPr="00A51CB5">
      <w:pPr>
        <w:jc w:val="center"/>
        <w:rPr>
          <w:sz w:val="22"/>
          <w:szCs w:val="22"/>
        </w:rPr>
      </w:pPr>
      <w:r w:rsidRPr="00A51CB5">
        <w:rPr>
          <w:sz w:val="22"/>
          <w:szCs w:val="22"/>
        </w:rPr>
        <w:t>r i j e š i o  j e</w:t>
      </w:r>
    </w:p>
    <w:p w:rsidRDefault="00182066" w:rsidP="000F60FD" w:rsidR="00182066" w:rsidRPr="00A51CB5">
      <w:pPr>
        <w:rPr>
          <w:b/>
          <w:sz w:val="22"/>
          <w:szCs w:val="22"/>
        </w:rPr>
      </w:pPr>
    </w:p>
    <w:p w:rsidRDefault="006D749E" w:rsidP="000E5646" w:rsidR="000F60FD" w:rsidRPr="00A51CB5">
      <w:pPr>
        <w:jc w:val="both"/>
        <w:rPr>
          <w:b/>
          <w:sz w:val="22"/>
          <w:szCs w:val="22"/>
        </w:rPr>
      </w:pPr>
      <w:r w:rsidRPr="00A51CB5">
        <w:rPr>
          <w:sz w:val="22"/>
          <w:szCs w:val="22"/>
        </w:rPr>
        <w:t>I</w:t>
      </w:r>
      <w:r w:rsidR="000E5646" w:rsidRPr="00A51CB5">
        <w:rPr>
          <w:b/>
          <w:sz w:val="22"/>
          <w:szCs w:val="22"/>
        </w:rPr>
        <w:tab/>
      </w:r>
      <w:r w:rsidR="000F60FD" w:rsidRPr="00A51CB5">
        <w:rPr>
          <w:sz w:val="22"/>
          <w:szCs w:val="22"/>
        </w:rPr>
        <w:t xml:space="preserve">O t v a r a   s e </w:t>
      </w:r>
      <w:r w:rsidR="007228EC" w:rsidRPr="00A51CB5">
        <w:rPr>
          <w:sz w:val="22"/>
          <w:szCs w:val="22"/>
        </w:rPr>
        <w:t xml:space="preserve">  </w:t>
      </w:r>
      <w:r w:rsidR="000F60FD" w:rsidRPr="00A51CB5">
        <w:rPr>
          <w:sz w:val="22"/>
          <w:szCs w:val="22"/>
        </w:rPr>
        <w:t>stečajni postupak nad dužnikom</w:t>
      </w:r>
      <w:r w:rsidR="00C569BB" w:rsidRPr="00A51CB5">
        <w:rPr>
          <w:b/>
          <w:sz w:val="22"/>
          <w:szCs w:val="22"/>
        </w:rPr>
        <w:t xml:space="preserve"> </w:t>
      </w:r>
      <w:r w:rsidR="0041600A" w:rsidRPr="00A51CB5">
        <w:rPr>
          <w:sz w:val="22"/>
          <w:szCs w:val="22"/>
        </w:rPr>
        <w:t>POTKONJE jednostavno društvo s ograničenom odgovornošću za proizvodnju i usluge, OIB: 14028668713 sa sjedištem u Ul. Sv. Ante 34, 22300 Knin</w:t>
      </w:r>
      <w:r w:rsidR="0041600A" w:rsidRPr="00A51CB5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F60FD" w:rsidP="0068406C" w:rsidR="000F60FD" w:rsidRPr="00A51CB5">
      <w:pPr>
        <w:ind w:hanging="192" w:left="900"/>
        <w:jc w:val="both"/>
        <w:rPr>
          <w:b/>
          <w:sz w:val="22"/>
          <w:szCs w:val="22"/>
        </w:rPr>
      </w:pPr>
    </w:p>
    <w:p w:rsidRDefault="000F60FD" w:rsidP="000E5646" w:rsidR="00524283" w:rsidRPr="00A51CB5">
      <w:pPr>
        <w:jc w:val="both"/>
        <w:rPr>
          <w:sz w:val="22"/>
          <w:szCs w:val="22"/>
        </w:rPr>
      </w:pPr>
      <w:r w:rsidRPr="00A51CB5">
        <w:rPr>
          <w:sz w:val="22"/>
          <w:szCs w:val="22"/>
        </w:rPr>
        <w:t xml:space="preserve">II </w:t>
      </w:r>
      <w:r w:rsidR="000E5646" w:rsidRPr="00A51CB5">
        <w:rPr>
          <w:sz w:val="22"/>
          <w:szCs w:val="22"/>
        </w:rPr>
        <w:tab/>
      </w:r>
      <w:r w:rsidR="00C05DFE" w:rsidRPr="00A51CB5">
        <w:rPr>
          <w:sz w:val="22"/>
          <w:szCs w:val="22"/>
        </w:rPr>
        <w:t>S</w:t>
      </w:r>
      <w:r w:rsidRPr="00A51CB5">
        <w:rPr>
          <w:sz w:val="22"/>
          <w:szCs w:val="22"/>
        </w:rPr>
        <w:t>tečajn</w:t>
      </w:r>
      <w:r w:rsidR="00BC28B6" w:rsidRPr="00A51CB5">
        <w:rPr>
          <w:sz w:val="22"/>
          <w:szCs w:val="22"/>
        </w:rPr>
        <w:t>im</w:t>
      </w:r>
      <w:r w:rsidRPr="00A51CB5">
        <w:rPr>
          <w:sz w:val="22"/>
          <w:szCs w:val="22"/>
        </w:rPr>
        <w:t xml:space="preserve"> upravitelj</w:t>
      </w:r>
      <w:r w:rsidR="00BC28B6" w:rsidRPr="00A51CB5">
        <w:rPr>
          <w:sz w:val="22"/>
          <w:szCs w:val="22"/>
        </w:rPr>
        <w:t>em</w:t>
      </w:r>
      <w:r w:rsidRPr="00A51CB5">
        <w:rPr>
          <w:sz w:val="22"/>
          <w:szCs w:val="22"/>
        </w:rPr>
        <w:t xml:space="preserve"> imenuje</w:t>
      </w:r>
      <w:r w:rsidR="00BC28B6" w:rsidRPr="00A51CB5">
        <w:rPr>
          <w:sz w:val="22"/>
          <w:szCs w:val="22"/>
        </w:rPr>
        <w:t xml:space="preserve"> se</w:t>
      </w:r>
      <w:r w:rsidR="00C7534E" w:rsidRPr="00A51CB5">
        <w:rPr>
          <w:b/>
          <w:sz w:val="22"/>
          <w:szCs w:val="22"/>
        </w:rPr>
        <w:t xml:space="preserve"> </w:t>
      </w:r>
      <w:r w:rsidR="00A51CB5" w:rsidRPr="00A51CB5">
        <w:rPr>
          <w:sz w:val="22"/>
          <w:szCs w:val="22"/>
        </w:rPr>
        <w:t>Blanka Gambiraža, iz Osijeka, Šamačka 9/I, OIB:81085118009.</w:t>
      </w:r>
    </w:p>
    <w:p w:rsidRDefault="00AE7F32" w:rsidP="00524283" w:rsidR="00AE7F32" w:rsidRPr="00A51CB5">
      <w:pPr>
        <w:ind w:firstLine="708"/>
        <w:jc w:val="both"/>
        <w:rPr>
          <w:b/>
          <w:sz w:val="22"/>
          <w:szCs w:val="22"/>
        </w:rPr>
      </w:pPr>
    </w:p>
    <w:p w:rsidRDefault="000E5646" w:rsidP="000E5646" w:rsidR="00600F72" w:rsidRPr="00A51CB5">
      <w:pPr>
        <w:jc w:val="both"/>
        <w:rPr>
          <w:sz w:val="22"/>
          <w:szCs w:val="22"/>
        </w:rPr>
      </w:pPr>
      <w:r w:rsidRPr="00A51CB5">
        <w:rPr>
          <w:sz w:val="22"/>
          <w:szCs w:val="22"/>
        </w:rPr>
        <w:t xml:space="preserve">III </w:t>
      </w:r>
      <w:r w:rsidRPr="00A51CB5">
        <w:rPr>
          <w:sz w:val="22"/>
          <w:szCs w:val="22"/>
        </w:rPr>
        <w:tab/>
      </w:r>
      <w:r w:rsidR="00600F72" w:rsidRPr="00A51CB5">
        <w:rPr>
          <w:sz w:val="22"/>
          <w:szCs w:val="22"/>
        </w:rPr>
        <w:t>Stečajni postupak nad stečajnim dužnikom</w:t>
      </w:r>
      <w:r w:rsidR="0041600A" w:rsidRPr="00A51CB5">
        <w:rPr>
          <w:sz w:val="22"/>
          <w:szCs w:val="22"/>
        </w:rPr>
        <w:t xml:space="preserve"> POTKONJE jednostavno društvo s ograničenom odgovornošć</w:t>
      </w:r>
      <w:r w:rsidR="00A51CB5" w:rsidRPr="00A51CB5">
        <w:rPr>
          <w:sz w:val="22"/>
          <w:szCs w:val="22"/>
        </w:rPr>
        <w:t>u za proizvodnju i usluge, OIB:</w:t>
      </w:r>
      <w:r w:rsidR="0041600A" w:rsidRPr="00A51CB5">
        <w:rPr>
          <w:sz w:val="22"/>
          <w:szCs w:val="22"/>
        </w:rPr>
        <w:t>14028668713 sa sjedištem u Ul. Sv. Ante 34, 22300 Knin</w:t>
      </w:r>
      <w:r w:rsidR="0041600A" w:rsidRPr="00A51CB5">
        <w:rPr>
          <w:rFonts w:cstheme="majorBidi" w:hAnsiTheme="majorBidi" w:asciiTheme="majorBidi"/>
          <w:bCs/>
          <w:sz w:val="22"/>
          <w:szCs w:val="22"/>
        </w:rPr>
        <w:t>,</w:t>
      </w:r>
      <w:r w:rsidR="00FB2747" w:rsidRPr="00A51CB5">
        <w:rPr>
          <w:sz w:val="22"/>
          <w:szCs w:val="22"/>
        </w:rPr>
        <w:t xml:space="preserve"> </w:t>
      </w:r>
      <w:r w:rsidR="00600F72" w:rsidRPr="00A51CB5">
        <w:rPr>
          <w:sz w:val="22"/>
          <w:szCs w:val="22"/>
        </w:rPr>
        <w:t xml:space="preserve">otvara se </w:t>
      </w:r>
      <w:r w:rsidRPr="00A51CB5">
        <w:rPr>
          <w:sz w:val="22"/>
          <w:szCs w:val="22"/>
        </w:rPr>
        <w:t xml:space="preserve">22. rujna </w:t>
      </w:r>
      <w:r w:rsidR="007F66C6" w:rsidRPr="00A51CB5">
        <w:rPr>
          <w:sz w:val="22"/>
          <w:szCs w:val="22"/>
        </w:rPr>
        <w:t>2016</w:t>
      </w:r>
      <w:r w:rsidR="00600F72" w:rsidRPr="00A51CB5">
        <w:rPr>
          <w:sz w:val="22"/>
          <w:szCs w:val="22"/>
        </w:rPr>
        <w:t xml:space="preserve">. u </w:t>
      </w:r>
      <w:r w:rsidR="00EB73DB">
        <w:rPr>
          <w:sz w:val="22"/>
          <w:szCs w:val="22"/>
        </w:rPr>
        <w:t>11,45</w:t>
      </w:r>
      <w:r w:rsidRPr="00A51CB5">
        <w:rPr>
          <w:sz w:val="22"/>
          <w:szCs w:val="22"/>
        </w:rPr>
        <w:t xml:space="preserve"> </w:t>
      </w:r>
      <w:r w:rsidR="00600F72" w:rsidRPr="00A51CB5">
        <w:rPr>
          <w:sz w:val="22"/>
          <w:szCs w:val="22"/>
        </w:rPr>
        <w:t>sati i istog trenutka rješenje o otvaranju stečajnog postupka objavit će se na e-</w:t>
      </w:r>
      <w:r w:rsidRPr="00A51CB5">
        <w:rPr>
          <w:sz w:val="22"/>
          <w:szCs w:val="22"/>
        </w:rPr>
        <w:t>O</w:t>
      </w:r>
      <w:r w:rsidR="00600F72" w:rsidRPr="00A51CB5">
        <w:rPr>
          <w:sz w:val="22"/>
          <w:szCs w:val="22"/>
        </w:rPr>
        <w:t>glasn</w:t>
      </w:r>
      <w:r w:rsidRPr="00A51CB5">
        <w:rPr>
          <w:sz w:val="22"/>
          <w:szCs w:val="22"/>
        </w:rPr>
        <w:t>oj ploči</w:t>
      </w:r>
      <w:r w:rsidR="00600F72" w:rsidRPr="00A51CB5">
        <w:rPr>
          <w:sz w:val="22"/>
          <w:szCs w:val="22"/>
        </w:rPr>
        <w:t xml:space="preserve"> suda. </w:t>
      </w:r>
    </w:p>
    <w:p w:rsidRDefault="00600F72" w:rsidP="00AE7F32" w:rsidR="00600F72" w:rsidRPr="00A51CB5">
      <w:pPr>
        <w:jc w:val="both"/>
        <w:rPr>
          <w:b/>
          <w:sz w:val="22"/>
          <w:szCs w:val="22"/>
        </w:rPr>
      </w:pPr>
    </w:p>
    <w:p w:rsidRDefault="000F60FD" w:rsidP="000E5646" w:rsidR="000F60FD" w:rsidRPr="00A51CB5">
      <w:pPr>
        <w:jc w:val="both"/>
        <w:rPr>
          <w:b/>
          <w:sz w:val="22"/>
          <w:szCs w:val="22"/>
        </w:rPr>
      </w:pPr>
      <w:r w:rsidRPr="00A51CB5">
        <w:rPr>
          <w:sz w:val="22"/>
          <w:szCs w:val="22"/>
        </w:rPr>
        <w:t>I</w:t>
      </w:r>
      <w:r w:rsidR="00600F72" w:rsidRPr="00A51CB5">
        <w:rPr>
          <w:sz w:val="22"/>
          <w:szCs w:val="22"/>
        </w:rPr>
        <w:t>V</w:t>
      </w:r>
      <w:r w:rsidR="000E5646" w:rsidRPr="00A51CB5">
        <w:rPr>
          <w:sz w:val="22"/>
          <w:szCs w:val="22"/>
        </w:rPr>
        <w:tab/>
      </w:r>
      <w:r w:rsidRPr="00A51CB5">
        <w:rPr>
          <w:sz w:val="22"/>
          <w:szCs w:val="22"/>
        </w:rPr>
        <w:t>Pozivaju se vjerovnici</w:t>
      </w:r>
      <w:r w:rsidR="00A2158D" w:rsidRPr="00A51CB5">
        <w:rPr>
          <w:sz w:val="22"/>
          <w:szCs w:val="22"/>
        </w:rPr>
        <w:t xml:space="preserve"> stečajnog dužnika da u roku od </w:t>
      </w:r>
      <w:r w:rsidR="0099607C" w:rsidRPr="00A51CB5">
        <w:rPr>
          <w:sz w:val="22"/>
          <w:szCs w:val="22"/>
        </w:rPr>
        <w:t>60</w:t>
      </w:r>
      <w:r w:rsidR="00A2158D" w:rsidRPr="00A51CB5">
        <w:rPr>
          <w:sz w:val="22"/>
          <w:szCs w:val="22"/>
        </w:rPr>
        <w:t xml:space="preserve"> dana od dana objave </w:t>
      </w:r>
      <w:r w:rsidR="00600F72" w:rsidRPr="00A51CB5">
        <w:rPr>
          <w:sz w:val="22"/>
          <w:szCs w:val="22"/>
        </w:rPr>
        <w:t>ovog rješenja</w:t>
      </w:r>
      <w:r w:rsidR="00A2158D" w:rsidRPr="00A51CB5">
        <w:rPr>
          <w:sz w:val="22"/>
          <w:szCs w:val="22"/>
        </w:rPr>
        <w:t xml:space="preserve">, </w:t>
      </w:r>
      <w:r w:rsidR="009764AF" w:rsidRPr="00A51CB5">
        <w:rPr>
          <w:sz w:val="22"/>
          <w:szCs w:val="22"/>
        </w:rPr>
        <w:t xml:space="preserve">skladno odredbi čl. 257. </w:t>
      </w:r>
      <w:r w:rsidR="00A2158D" w:rsidRPr="00A51CB5">
        <w:rPr>
          <w:sz w:val="22"/>
          <w:szCs w:val="22"/>
        </w:rPr>
        <w:t>Stečajnog zakona prijav</w:t>
      </w:r>
      <w:r w:rsidR="00600F72" w:rsidRPr="00A51CB5">
        <w:rPr>
          <w:sz w:val="22"/>
          <w:szCs w:val="22"/>
        </w:rPr>
        <w:t>e</w:t>
      </w:r>
      <w:r w:rsidR="00A2158D" w:rsidRPr="00A51CB5">
        <w:rPr>
          <w:sz w:val="22"/>
          <w:szCs w:val="22"/>
        </w:rPr>
        <w:t xml:space="preserve"> svoje </w:t>
      </w:r>
      <w:r w:rsidR="009764AF" w:rsidRPr="00A51CB5">
        <w:rPr>
          <w:sz w:val="22"/>
          <w:szCs w:val="22"/>
        </w:rPr>
        <w:t xml:space="preserve">tražbine stečajnom upravitelju. </w:t>
      </w:r>
      <w:r w:rsidRPr="00A51CB5">
        <w:rPr>
          <w:sz w:val="22"/>
          <w:szCs w:val="22"/>
        </w:rPr>
        <w:t>Prijavi je potrebno priložiti i potvrdu o uplaćenoj pristojbi koja iznos</w:t>
      </w:r>
      <w:r w:rsidR="009764AF" w:rsidRPr="00A51CB5">
        <w:rPr>
          <w:sz w:val="22"/>
          <w:szCs w:val="22"/>
        </w:rPr>
        <w:t>i 2% od vrijednosti tražbine</w:t>
      </w:r>
      <w:r w:rsidRPr="00A51CB5">
        <w:rPr>
          <w:sz w:val="22"/>
          <w:szCs w:val="22"/>
        </w:rPr>
        <w:t xml:space="preserve">, ali ne više od 500,00 </w:t>
      </w:r>
      <w:r w:rsidR="002E3F4E" w:rsidRPr="00A51CB5">
        <w:rPr>
          <w:sz w:val="22"/>
          <w:szCs w:val="22"/>
        </w:rPr>
        <w:t>k</w:t>
      </w:r>
      <w:r w:rsidRPr="00A51CB5">
        <w:rPr>
          <w:sz w:val="22"/>
          <w:szCs w:val="22"/>
        </w:rPr>
        <w:t>n, a uplaćuje se na žiro-račun državnog proračuna</w:t>
      </w:r>
      <w:r w:rsidR="001D70CF" w:rsidRPr="00A51CB5">
        <w:rPr>
          <w:sz w:val="22"/>
          <w:szCs w:val="22"/>
        </w:rPr>
        <w:t xml:space="preserve"> IBAN</w:t>
      </w:r>
      <w:r w:rsidRPr="00A51CB5">
        <w:rPr>
          <w:sz w:val="22"/>
          <w:szCs w:val="22"/>
        </w:rPr>
        <w:t xml:space="preserve"> </w:t>
      </w:r>
      <w:r w:rsidR="001D70CF" w:rsidRPr="00A51CB5">
        <w:rPr>
          <w:sz w:val="22"/>
          <w:szCs w:val="22"/>
        </w:rPr>
        <w:t xml:space="preserve">HR12 </w:t>
      </w:r>
      <w:r w:rsidRPr="00A51CB5">
        <w:rPr>
          <w:sz w:val="22"/>
          <w:szCs w:val="22"/>
        </w:rPr>
        <w:t>1001005-1863000160, pozivom na broj:</w:t>
      </w:r>
      <w:r w:rsidR="008160B5" w:rsidRPr="00A51CB5">
        <w:rPr>
          <w:sz w:val="22"/>
          <w:szCs w:val="22"/>
        </w:rPr>
        <w:t xml:space="preserve"> 64 5045-23405-</w:t>
      </w:r>
      <w:r w:rsidR="0041600A" w:rsidRPr="00A51CB5">
        <w:rPr>
          <w:sz w:val="22"/>
          <w:szCs w:val="22"/>
        </w:rPr>
        <w:t>354</w:t>
      </w:r>
      <w:r w:rsidR="009764AF" w:rsidRPr="00A51CB5">
        <w:rPr>
          <w:sz w:val="22"/>
          <w:szCs w:val="22"/>
        </w:rPr>
        <w:t>-</w:t>
      </w:r>
      <w:r w:rsidR="00524283" w:rsidRPr="00A51CB5">
        <w:rPr>
          <w:sz w:val="22"/>
          <w:szCs w:val="22"/>
        </w:rPr>
        <w:t>16</w:t>
      </w:r>
      <w:r w:rsidR="008160B5" w:rsidRPr="00A51CB5">
        <w:rPr>
          <w:sz w:val="22"/>
          <w:szCs w:val="22"/>
        </w:rPr>
        <w:t>.</w:t>
      </w:r>
    </w:p>
    <w:p w:rsidRDefault="000F60FD" w:rsidP="000F60FD" w:rsidR="000F60FD" w:rsidRPr="00A51CB5">
      <w:pPr>
        <w:jc w:val="both"/>
        <w:rPr>
          <w:sz w:val="22"/>
          <w:szCs w:val="22"/>
        </w:rPr>
      </w:pPr>
    </w:p>
    <w:p w:rsidRDefault="000E5646" w:rsidP="000E5646" w:rsidR="002F6FA2" w:rsidRPr="00A51CB5">
      <w:pPr>
        <w:jc w:val="both"/>
        <w:rPr>
          <w:b/>
          <w:sz w:val="22"/>
          <w:szCs w:val="22"/>
        </w:rPr>
      </w:pPr>
      <w:r w:rsidRPr="00A51CB5">
        <w:rPr>
          <w:sz w:val="22"/>
          <w:szCs w:val="22"/>
        </w:rPr>
        <w:t>V</w:t>
      </w:r>
      <w:r w:rsidRPr="00A51CB5">
        <w:rPr>
          <w:sz w:val="22"/>
          <w:szCs w:val="22"/>
        </w:rPr>
        <w:tab/>
      </w:r>
      <w:r w:rsidR="000F60FD" w:rsidRPr="00A51CB5">
        <w:rPr>
          <w:sz w:val="22"/>
          <w:szCs w:val="22"/>
        </w:rPr>
        <w:t xml:space="preserve">Pozivaju se razlučni </w:t>
      </w:r>
      <w:r w:rsidR="00A2158D" w:rsidRPr="00A51CB5">
        <w:rPr>
          <w:sz w:val="22"/>
          <w:szCs w:val="22"/>
        </w:rPr>
        <w:t xml:space="preserve">i izlučni </w:t>
      </w:r>
      <w:r w:rsidR="000F60FD" w:rsidRPr="00A51CB5">
        <w:rPr>
          <w:sz w:val="22"/>
          <w:szCs w:val="22"/>
        </w:rPr>
        <w:t xml:space="preserve">vjerovnici da u roku od </w:t>
      </w:r>
      <w:r w:rsidR="00600F72" w:rsidRPr="00A51CB5">
        <w:rPr>
          <w:sz w:val="22"/>
          <w:szCs w:val="22"/>
        </w:rPr>
        <w:t>60</w:t>
      </w:r>
      <w:r w:rsidR="000F60FD" w:rsidRPr="00A51CB5">
        <w:rPr>
          <w:sz w:val="22"/>
          <w:szCs w:val="22"/>
        </w:rPr>
        <w:t xml:space="preserve"> dana nakon objave</w:t>
      </w:r>
      <w:r w:rsidR="00600F72" w:rsidRPr="00A51CB5">
        <w:rPr>
          <w:sz w:val="22"/>
          <w:szCs w:val="22"/>
        </w:rPr>
        <w:t xml:space="preserve"> ovog rješenja podneskom</w:t>
      </w:r>
      <w:r w:rsidR="000F60FD" w:rsidRPr="00A51CB5">
        <w:rPr>
          <w:sz w:val="22"/>
          <w:szCs w:val="22"/>
        </w:rPr>
        <w:t xml:space="preserve"> </w:t>
      </w:r>
      <w:r w:rsidR="00A2158D" w:rsidRPr="00A51CB5">
        <w:rPr>
          <w:sz w:val="22"/>
          <w:szCs w:val="22"/>
        </w:rPr>
        <w:t>obavijest</w:t>
      </w:r>
      <w:r w:rsidR="00600F72" w:rsidRPr="00A51CB5">
        <w:rPr>
          <w:sz w:val="22"/>
          <w:szCs w:val="22"/>
        </w:rPr>
        <w:t>e</w:t>
      </w:r>
      <w:r w:rsidR="00A2158D" w:rsidRPr="00A51CB5">
        <w:rPr>
          <w:sz w:val="22"/>
          <w:szCs w:val="22"/>
        </w:rPr>
        <w:t xml:space="preserve"> stečajnog upravitelja o svojim pravima, sukladno odredbi čl. </w:t>
      </w:r>
      <w:r w:rsidR="00600F72" w:rsidRPr="00A51CB5">
        <w:rPr>
          <w:sz w:val="22"/>
          <w:szCs w:val="22"/>
        </w:rPr>
        <w:t xml:space="preserve">258. </w:t>
      </w:r>
      <w:r w:rsidR="00A2158D" w:rsidRPr="00A51CB5">
        <w:rPr>
          <w:sz w:val="22"/>
          <w:szCs w:val="22"/>
        </w:rPr>
        <w:t>Stečajnog zakona</w:t>
      </w:r>
      <w:r w:rsidR="009764AF" w:rsidRPr="00A51CB5">
        <w:rPr>
          <w:sz w:val="22"/>
          <w:szCs w:val="22"/>
        </w:rPr>
        <w:t xml:space="preserve">. </w:t>
      </w:r>
      <w:r w:rsidR="000F60FD" w:rsidRPr="00A51CB5">
        <w:rPr>
          <w:sz w:val="22"/>
          <w:szCs w:val="22"/>
        </w:rPr>
        <w:t xml:space="preserve">Prijavi je potrebno priložiti i potvrdu o uplaćenoj pristojbi koja iznosi 2% od vrijednosti potraživanja, ali ne više od 500,00 </w:t>
      </w:r>
      <w:r w:rsidR="002864B0" w:rsidRPr="00A51CB5">
        <w:rPr>
          <w:sz w:val="22"/>
          <w:szCs w:val="22"/>
        </w:rPr>
        <w:t>k</w:t>
      </w:r>
      <w:r w:rsidR="000F60FD" w:rsidRPr="00A51CB5">
        <w:rPr>
          <w:sz w:val="22"/>
          <w:szCs w:val="22"/>
        </w:rPr>
        <w:t>n, a uplaćuje se na žiro-račun državnog proračuna</w:t>
      </w:r>
      <w:r w:rsidR="008C41CD" w:rsidRPr="00A51CB5">
        <w:rPr>
          <w:sz w:val="22"/>
          <w:szCs w:val="22"/>
        </w:rPr>
        <w:t xml:space="preserve"> IBAN HR12</w:t>
      </w:r>
      <w:r w:rsidR="000F60FD" w:rsidRPr="00A51CB5">
        <w:rPr>
          <w:sz w:val="22"/>
          <w:szCs w:val="22"/>
        </w:rPr>
        <w:t xml:space="preserve"> 1001005-1863000160, pozivom na broj</w:t>
      </w:r>
      <w:r w:rsidR="00AE052F" w:rsidRPr="00A51CB5">
        <w:rPr>
          <w:sz w:val="22"/>
          <w:szCs w:val="22"/>
        </w:rPr>
        <w:t xml:space="preserve">: </w:t>
      </w:r>
      <w:r w:rsidR="008160B5" w:rsidRPr="00A51CB5">
        <w:rPr>
          <w:sz w:val="22"/>
          <w:szCs w:val="22"/>
        </w:rPr>
        <w:t>64 5045-23405-</w:t>
      </w:r>
      <w:r w:rsidR="0041600A" w:rsidRPr="00A51CB5">
        <w:rPr>
          <w:sz w:val="22"/>
          <w:szCs w:val="22"/>
        </w:rPr>
        <w:t>354</w:t>
      </w:r>
      <w:r w:rsidR="009764AF" w:rsidRPr="00A51CB5">
        <w:rPr>
          <w:sz w:val="22"/>
          <w:szCs w:val="22"/>
        </w:rPr>
        <w:t>-</w:t>
      </w:r>
      <w:r w:rsidR="00524283" w:rsidRPr="00A51CB5">
        <w:rPr>
          <w:sz w:val="22"/>
          <w:szCs w:val="22"/>
        </w:rPr>
        <w:t>16</w:t>
      </w:r>
      <w:r w:rsidR="002864B0" w:rsidRPr="00A51CB5">
        <w:rPr>
          <w:sz w:val="22"/>
          <w:szCs w:val="22"/>
        </w:rPr>
        <w:t>.</w:t>
      </w:r>
      <w:r w:rsidR="008160B5" w:rsidRPr="00A51CB5">
        <w:rPr>
          <w:b/>
          <w:sz w:val="22"/>
          <w:szCs w:val="22"/>
        </w:rPr>
        <w:t xml:space="preserve"> </w:t>
      </w:r>
    </w:p>
    <w:p w:rsidRDefault="000F60FD" w:rsidP="000F60FD" w:rsidR="000F60FD" w:rsidRPr="00A51CB5">
      <w:pPr>
        <w:tabs>
          <w:tab w:pos="7350" w:val="left"/>
        </w:tabs>
        <w:jc w:val="both"/>
        <w:rPr>
          <w:sz w:val="22"/>
          <w:szCs w:val="22"/>
        </w:rPr>
      </w:pPr>
      <w:r w:rsidRPr="00A51CB5">
        <w:rPr>
          <w:sz w:val="22"/>
          <w:szCs w:val="22"/>
        </w:rPr>
        <w:tab/>
      </w:r>
    </w:p>
    <w:p w:rsidRDefault="00A2158D" w:rsidP="000F60FD" w:rsidR="000F60FD" w:rsidRPr="00A51CB5">
      <w:pPr>
        <w:jc w:val="both"/>
        <w:rPr>
          <w:sz w:val="22"/>
          <w:szCs w:val="22"/>
        </w:rPr>
      </w:pPr>
      <w:r w:rsidRPr="00A51CB5">
        <w:rPr>
          <w:sz w:val="22"/>
          <w:szCs w:val="22"/>
        </w:rPr>
        <w:t>V</w:t>
      </w:r>
      <w:r w:rsidR="00600F72" w:rsidRPr="00A51CB5">
        <w:rPr>
          <w:sz w:val="22"/>
          <w:szCs w:val="22"/>
        </w:rPr>
        <w:t>I</w:t>
      </w:r>
      <w:r w:rsidR="000E5646" w:rsidRPr="00A51CB5">
        <w:rPr>
          <w:sz w:val="22"/>
          <w:szCs w:val="22"/>
        </w:rPr>
        <w:tab/>
      </w:r>
      <w:r w:rsidR="000F60FD" w:rsidRPr="00A51CB5">
        <w:rPr>
          <w:sz w:val="22"/>
          <w:szCs w:val="22"/>
        </w:rPr>
        <w:t xml:space="preserve">Pozivaju se dužnici </w:t>
      </w:r>
      <w:r w:rsidRPr="00A51CB5">
        <w:rPr>
          <w:sz w:val="22"/>
          <w:szCs w:val="22"/>
        </w:rPr>
        <w:t xml:space="preserve">stečajnog dužnika </w:t>
      </w:r>
      <w:r w:rsidR="000F60FD" w:rsidRPr="00A51CB5">
        <w:rPr>
          <w:sz w:val="22"/>
          <w:szCs w:val="22"/>
        </w:rPr>
        <w:t xml:space="preserve">da svoje obveze </w:t>
      </w:r>
      <w:r w:rsidR="00600F72" w:rsidRPr="00A51CB5">
        <w:rPr>
          <w:sz w:val="22"/>
          <w:szCs w:val="22"/>
        </w:rPr>
        <w:t>bez odgode ispunjavaju</w:t>
      </w:r>
      <w:r w:rsidRPr="00A51CB5">
        <w:rPr>
          <w:sz w:val="22"/>
          <w:szCs w:val="22"/>
        </w:rPr>
        <w:t xml:space="preserve"> stečajnom upravitelju</w:t>
      </w:r>
      <w:r w:rsidR="00600F72" w:rsidRPr="00A51CB5">
        <w:rPr>
          <w:sz w:val="22"/>
          <w:szCs w:val="22"/>
        </w:rPr>
        <w:t xml:space="preserve"> za</w:t>
      </w:r>
      <w:r w:rsidRPr="00A51CB5">
        <w:rPr>
          <w:sz w:val="22"/>
          <w:szCs w:val="22"/>
        </w:rPr>
        <w:t xml:space="preserve"> stečajnog dužnika. </w:t>
      </w:r>
    </w:p>
    <w:p w:rsidRDefault="000F60FD" w:rsidP="000F60FD" w:rsidR="000F60FD" w:rsidRPr="00A51CB5">
      <w:pPr>
        <w:jc w:val="both"/>
        <w:rPr>
          <w:sz w:val="22"/>
          <w:szCs w:val="22"/>
        </w:rPr>
      </w:pPr>
    </w:p>
    <w:p w:rsidRDefault="00A2158D" w:rsidP="00A2158D" w:rsidR="00F75C44" w:rsidRPr="00A51CB5">
      <w:pPr>
        <w:jc w:val="both"/>
        <w:rPr>
          <w:sz w:val="22"/>
          <w:szCs w:val="22"/>
        </w:rPr>
      </w:pPr>
      <w:r w:rsidRPr="00A51CB5">
        <w:rPr>
          <w:sz w:val="22"/>
          <w:szCs w:val="22"/>
        </w:rPr>
        <w:t>VI</w:t>
      </w:r>
      <w:r w:rsidR="00F75C44" w:rsidRPr="00A51CB5">
        <w:rPr>
          <w:sz w:val="22"/>
          <w:szCs w:val="22"/>
        </w:rPr>
        <w:t>I</w:t>
      </w:r>
      <w:r w:rsidR="000F60FD" w:rsidRPr="00A51CB5">
        <w:rPr>
          <w:sz w:val="22"/>
          <w:szCs w:val="22"/>
        </w:rPr>
        <w:t xml:space="preserve"> </w:t>
      </w:r>
      <w:r w:rsidR="00F75C44" w:rsidRPr="00A51CB5">
        <w:rPr>
          <w:sz w:val="22"/>
          <w:szCs w:val="22"/>
        </w:rPr>
        <w:t>Pozivaju se vjerovnici stečajnog dužnika na</w:t>
      </w:r>
    </w:p>
    <w:p w:rsidRDefault="00F75C44" w:rsidP="007E1212" w:rsidR="00F75C44" w:rsidRPr="00A51CB5">
      <w:pPr>
        <w:jc w:val="both"/>
        <w:rPr>
          <w:sz w:val="22"/>
          <w:szCs w:val="22"/>
        </w:rPr>
      </w:pPr>
    </w:p>
    <w:p w:rsidRDefault="00A51CB5" w:rsidP="00A51CB5" w:rsidR="00F75C44" w:rsidRPr="00CF7631">
      <w:pPr>
        <w:jc w:val="both"/>
        <w:rPr>
          <w:b/>
          <w:sz w:val="22"/>
          <w:szCs w:val="22"/>
        </w:rPr>
      </w:pPr>
      <w:r w:rsidRPr="00A51CB5">
        <w:rPr>
          <w:sz w:val="22"/>
          <w:szCs w:val="22"/>
        </w:rPr>
        <w:t xml:space="preserve">1) </w:t>
      </w:r>
      <w:r w:rsidR="00F75C44" w:rsidRPr="00A51CB5">
        <w:rPr>
          <w:sz w:val="22"/>
          <w:szCs w:val="22"/>
        </w:rPr>
        <w:t>r</w:t>
      </w:r>
      <w:r w:rsidR="000F60FD" w:rsidRPr="00A51CB5">
        <w:rPr>
          <w:sz w:val="22"/>
          <w:szCs w:val="22"/>
        </w:rPr>
        <w:t>očište</w:t>
      </w:r>
      <w:r w:rsidR="00A2158D" w:rsidRPr="00A51CB5">
        <w:rPr>
          <w:sz w:val="22"/>
          <w:szCs w:val="22"/>
        </w:rPr>
        <w:t xml:space="preserve"> za ispitivanje prijavljenih </w:t>
      </w:r>
      <w:r w:rsidR="00F75C44" w:rsidRPr="00A51CB5">
        <w:rPr>
          <w:sz w:val="22"/>
          <w:szCs w:val="22"/>
        </w:rPr>
        <w:t>tražbina</w:t>
      </w:r>
      <w:r w:rsidR="00A2158D" w:rsidRPr="00A51CB5">
        <w:rPr>
          <w:sz w:val="22"/>
          <w:szCs w:val="22"/>
        </w:rPr>
        <w:t xml:space="preserve"> vjerovnika </w:t>
      </w:r>
      <w:r w:rsidR="00F75C44" w:rsidRPr="00A51CB5">
        <w:rPr>
          <w:sz w:val="22"/>
          <w:szCs w:val="22"/>
        </w:rPr>
        <w:t xml:space="preserve">koje se </w:t>
      </w:r>
      <w:r w:rsidR="00FC7FDD" w:rsidRPr="00A51CB5">
        <w:rPr>
          <w:sz w:val="22"/>
          <w:szCs w:val="22"/>
        </w:rPr>
        <w:t>zakazuje za dan</w:t>
      </w:r>
      <w:r w:rsidR="000F60FD" w:rsidRPr="00A51CB5">
        <w:rPr>
          <w:sz w:val="22"/>
          <w:szCs w:val="22"/>
        </w:rPr>
        <w:t xml:space="preserve"> </w:t>
      </w:r>
      <w:r w:rsidR="0041600A" w:rsidRPr="00A51CB5">
        <w:rPr>
          <w:b/>
          <w:sz w:val="22"/>
          <w:szCs w:val="22"/>
        </w:rPr>
        <w:t>9</w:t>
      </w:r>
      <w:r w:rsidR="000E5646" w:rsidRPr="00A51CB5">
        <w:rPr>
          <w:b/>
          <w:sz w:val="22"/>
          <w:szCs w:val="22"/>
        </w:rPr>
        <w:t>. prosinca</w:t>
      </w:r>
      <w:r w:rsidR="000E5646" w:rsidRPr="00A51CB5">
        <w:rPr>
          <w:sz w:val="22"/>
          <w:szCs w:val="22"/>
        </w:rPr>
        <w:t xml:space="preserve"> </w:t>
      </w:r>
      <w:r w:rsidR="008C41CD" w:rsidRPr="00A51CB5">
        <w:rPr>
          <w:b/>
          <w:sz w:val="22"/>
          <w:szCs w:val="22"/>
        </w:rPr>
        <w:t>201</w:t>
      </w:r>
      <w:r w:rsidR="00C914A5" w:rsidRPr="00A51CB5">
        <w:rPr>
          <w:b/>
          <w:sz w:val="22"/>
          <w:szCs w:val="22"/>
        </w:rPr>
        <w:t>6</w:t>
      </w:r>
      <w:r w:rsidR="00AF3FC0" w:rsidRPr="00A51CB5">
        <w:rPr>
          <w:b/>
          <w:sz w:val="22"/>
          <w:szCs w:val="22"/>
        </w:rPr>
        <w:t xml:space="preserve">. u </w:t>
      </w:r>
      <w:r w:rsidR="0041600A" w:rsidRPr="00A51CB5">
        <w:rPr>
          <w:b/>
          <w:sz w:val="22"/>
          <w:szCs w:val="22"/>
        </w:rPr>
        <w:t>9,30</w:t>
      </w:r>
      <w:r w:rsidR="00D06AE7" w:rsidRPr="00A51CB5">
        <w:rPr>
          <w:b/>
          <w:sz w:val="22"/>
          <w:szCs w:val="22"/>
        </w:rPr>
        <w:t xml:space="preserve"> sati </w:t>
      </w:r>
      <w:r w:rsidR="000F60FD" w:rsidRPr="00CF7631">
        <w:rPr>
          <w:b/>
          <w:sz w:val="22"/>
          <w:szCs w:val="22"/>
        </w:rPr>
        <w:t xml:space="preserve">kod </w:t>
      </w:r>
      <w:r w:rsidR="008142A2" w:rsidRPr="00CF7631">
        <w:rPr>
          <w:b/>
          <w:sz w:val="22"/>
          <w:szCs w:val="22"/>
        </w:rPr>
        <w:t xml:space="preserve">Trgovačkog suda u Zadru, </w:t>
      </w:r>
      <w:r w:rsidRPr="00CF7631">
        <w:rPr>
          <w:b/>
          <w:sz w:val="22"/>
          <w:szCs w:val="22"/>
        </w:rPr>
        <w:t>Stalne službe u Šibeniku, Stjepana Radića 81, soba broj 212.</w:t>
      </w:r>
    </w:p>
    <w:p w:rsidRDefault="00F75C44" w:rsidP="00A51CB5" w:rsidR="00F75C44" w:rsidRPr="00CF7631">
      <w:pPr>
        <w:jc w:val="both"/>
        <w:rPr>
          <w:b/>
          <w:sz w:val="22"/>
          <w:szCs w:val="22"/>
        </w:rPr>
      </w:pPr>
    </w:p>
    <w:p w:rsidRDefault="00A51CB5" w:rsidP="00A51CB5" w:rsidR="000F60FD" w:rsidRPr="00CF7631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2) i</w:t>
      </w:r>
      <w:r w:rsidR="007F66C6" w:rsidRPr="00A51CB5">
        <w:rPr>
          <w:sz w:val="22"/>
          <w:szCs w:val="22"/>
        </w:rPr>
        <w:t>zvještajno ročište</w:t>
      </w:r>
      <w:r w:rsidR="00F75C44" w:rsidRPr="00A51CB5">
        <w:rPr>
          <w:sz w:val="22"/>
          <w:szCs w:val="22"/>
        </w:rPr>
        <w:t xml:space="preserve"> koje se zakazuje za dan </w:t>
      </w:r>
      <w:r w:rsidR="0041600A" w:rsidRPr="00A51CB5">
        <w:rPr>
          <w:b/>
          <w:sz w:val="22"/>
          <w:szCs w:val="22"/>
        </w:rPr>
        <w:t>9</w:t>
      </w:r>
      <w:r w:rsidR="000E5646" w:rsidRPr="00A51CB5">
        <w:rPr>
          <w:b/>
          <w:sz w:val="22"/>
          <w:szCs w:val="22"/>
        </w:rPr>
        <w:t>. prosinca</w:t>
      </w:r>
      <w:r w:rsidR="000E5646" w:rsidRPr="00A51CB5">
        <w:rPr>
          <w:sz w:val="22"/>
          <w:szCs w:val="22"/>
        </w:rPr>
        <w:t xml:space="preserve"> </w:t>
      </w:r>
      <w:r w:rsidR="00F75C44" w:rsidRPr="00A51CB5">
        <w:rPr>
          <w:b/>
          <w:sz w:val="22"/>
          <w:szCs w:val="22"/>
        </w:rPr>
        <w:t>201</w:t>
      </w:r>
      <w:r w:rsidR="00C914A5" w:rsidRPr="00A51CB5">
        <w:rPr>
          <w:b/>
          <w:sz w:val="22"/>
          <w:szCs w:val="22"/>
        </w:rPr>
        <w:t>6</w:t>
      </w:r>
      <w:r w:rsidR="00F75C44" w:rsidRPr="00A51CB5">
        <w:rPr>
          <w:b/>
          <w:sz w:val="22"/>
          <w:szCs w:val="22"/>
        </w:rPr>
        <w:t xml:space="preserve">. u </w:t>
      </w:r>
      <w:r w:rsidR="0041600A" w:rsidRPr="00A51CB5">
        <w:rPr>
          <w:b/>
          <w:sz w:val="22"/>
          <w:szCs w:val="22"/>
        </w:rPr>
        <w:t xml:space="preserve">10,00 </w:t>
      </w:r>
      <w:r w:rsidR="00F75C44" w:rsidRPr="00A51CB5">
        <w:rPr>
          <w:b/>
          <w:sz w:val="22"/>
          <w:szCs w:val="22"/>
        </w:rPr>
        <w:t xml:space="preserve">sati </w:t>
      </w:r>
      <w:r w:rsidR="008142A2" w:rsidRPr="00CF7631">
        <w:rPr>
          <w:b/>
          <w:sz w:val="22"/>
          <w:szCs w:val="22"/>
        </w:rPr>
        <w:t xml:space="preserve">kod Trgovačkog suda u Zadru, </w:t>
      </w:r>
      <w:r w:rsidRPr="00CF7631">
        <w:rPr>
          <w:b/>
          <w:sz w:val="22"/>
          <w:szCs w:val="22"/>
        </w:rPr>
        <w:t>Stalne službe u Šibeniku, Stjepana Radića 81, soba broj 212.</w:t>
      </w:r>
    </w:p>
    <w:p w:rsidRDefault="000E5646" w:rsidP="000E5646" w:rsidR="000F60FD" w:rsidRPr="00A51CB5">
      <w:pPr>
        <w:tabs>
          <w:tab w:pos="2096" w:val="left"/>
        </w:tabs>
        <w:rPr>
          <w:sz w:val="22"/>
          <w:szCs w:val="22"/>
        </w:rPr>
      </w:pPr>
      <w:r w:rsidRPr="00A51CB5">
        <w:rPr>
          <w:sz w:val="22"/>
          <w:szCs w:val="22"/>
        </w:rPr>
        <w:tab/>
      </w:r>
    </w:p>
    <w:p w:rsidRDefault="00A2158D" w:rsidP="0039699B" w:rsidR="00A27796" w:rsidRPr="00A51CB5">
      <w:pPr>
        <w:jc w:val="both"/>
        <w:rPr>
          <w:sz w:val="22"/>
          <w:szCs w:val="22"/>
        </w:rPr>
      </w:pPr>
      <w:r w:rsidRPr="00A51CB5">
        <w:rPr>
          <w:sz w:val="22"/>
          <w:szCs w:val="22"/>
        </w:rPr>
        <w:t>VII</w:t>
      </w:r>
      <w:r w:rsidR="00F75C44" w:rsidRPr="00A51CB5">
        <w:rPr>
          <w:sz w:val="22"/>
          <w:szCs w:val="22"/>
        </w:rPr>
        <w:t>I</w:t>
      </w:r>
      <w:r w:rsidR="000E5646" w:rsidRPr="00A51CB5">
        <w:rPr>
          <w:sz w:val="22"/>
          <w:szCs w:val="22"/>
        </w:rPr>
        <w:tab/>
      </w:r>
      <w:r w:rsidR="0039699B" w:rsidRPr="00A51CB5">
        <w:rPr>
          <w:sz w:val="22"/>
          <w:szCs w:val="22"/>
        </w:rPr>
        <w:t xml:space="preserve">Određuje se upis zabilježbe otvaranja stečajnog postupka u </w:t>
      </w:r>
      <w:r w:rsidR="000F60FD" w:rsidRPr="00A51CB5">
        <w:rPr>
          <w:sz w:val="22"/>
          <w:szCs w:val="22"/>
        </w:rPr>
        <w:t>registar</w:t>
      </w:r>
      <w:r w:rsidR="0039699B" w:rsidRPr="00A51CB5">
        <w:rPr>
          <w:sz w:val="22"/>
          <w:szCs w:val="22"/>
        </w:rPr>
        <w:t xml:space="preserve"> Trgovačkog suda u Zadru,</w:t>
      </w:r>
      <w:r w:rsidR="008142A2" w:rsidRPr="00A51CB5">
        <w:rPr>
          <w:sz w:val="22"/>
          <w:szCs w:val="22"/>
        </w:rPr>
        <w:t xml:space="preserve"> </w:t>
      </w:r>
      <w:r w:rsidR="00CF7631">
        <w:rPr>
          <w:sz w:val="22"/>
          <w:szCs w:val="22"/>
        </w:rPr>
        <w:t xml:space="preserve">Stalne službe u Šibeniku, </w:t>
      </w:r>
      <w:r w:rsidR="0039699B" w:rsidRPr="00A51CB5">
        <w:rPr>
          <w:sz w:val="22"/>
          <w:szCs w:val="22"/>
        </w:rPr>
        <w:t>upisnik brodov</w:t>
      </w:r>
      <w:r w:rsidR="00646C52" w:rsidRPr="00A51CB5">
        <w:rPr>
          <w:sz w:val="22"/>
          <w:szCs w:val="22"/>
        </w:rPr>
        <w:t xml:space="preserve">a, upisnik brodova u izgradnji </w:t>
      </w:r>
      <w:r w:rsidR="0039699B" w:rsidRPr="00A51CB5">
        <w:rPr>
          <w:sz w:val="22"/>
          <w:szCs w:val="22"/>
        </w:rPr>
        <w:t>i upisnik prava intelektualnog vlasništva.</w:t>
      </w:r>
    </w:p>
    <w:p w:rsidRDefault="00224F54" w:rsidP="0039699B" w:rsidR="00224F54" w:rsidRPr="00A51CB5">
      <w:pPr>
        <w:jc w:val="both"/>
        <w:rPr>
          <w:b/>
          <w:sz w:val="22"/>
          <w:szCs w:val="22"/>
        </w:rPr>
      </w:pPr>
    </w:p>
    <w:p w:rsidRDefault="000E5646" w:rsidP="000E5646" w:rsidR="00224F54" w:rsidRPr="00A51CB5">
      <w:pPr>
        <w:jc w:val="both"/>
        <w:rPr>
          <w:sz w:val="22"/>
          <w:szCs w:val="22"/>
        </w:rPr>
      </w:pPr>
      <w:r w:rsidRPr="00A51CB5">
        <w:rPr>
          <w:sz w:val="22"/>
          <w:szCs w:val="22"/>
        </w:rPr>
        <w:t>IX</w:t>
      </w:r>
      <w:r w:rsidRPr="00A51CB5">
        <w:rPr>
          <w:sz w:val="22"/>
          <w:szCs w:val="22"/>
        </w:rPr>
        <w:tab/>
      </w:r>
      <w:r w:rsidR="00224F54" w:rsidRPr="00A51CB5">
        <w:rPr>
          <w:sz w:val="22"/>
          <w:szCs w:val="22"/>
        </w:rPr>
        <w:t xml:space="preserve">Određuje se upis zabilježbe otvaranja stečajnog postupka u zemljišnoj knjizi Općinskog suda u </w:t>
      </w:r>
      <w:r w:rsidR="0041600A" w:rsidRPr="00A51CB5">
        <w:rPr>
          <w:sz w:val="22"/>
          <w:szCs w:val="22"/>
        </w:rPr>
        <w:t xml:space="preserve">Šibeniku, </w:t>
      </w:r>
      <w:r w:rsidRPr="00A51CB5">
        <w:rPr>
          <w:sz w:val="22"/>
          <w:szCs w:val="22"/>
        </w:rPr>
        <w:t xml:space="preserve">Zemljišnoknjižnog odjela </w:t>
      </w:r>
      <w:r w:rsidR="0041600A" w:rsidRPr="00A51CB5">
        <w:rPr>
          <w:sz w:val="22"/>
          <w:szCs w:val="22"/>
        </w:rPr>
        <w:t xml:space="preserve">Knin u zk. ul. 1586, </w:t>
      </w:r>
      <w:r w:rsidR="00224F54" w:rsidRPr="00A51CB5">
        <w:rPr>
          <w:sz w:val="22"/>
          <w:szCs w:val="22"/>
        </w:rPr>
        <w:t xml:space="preserve">čest. zem. </w:t>
      </w:r>
      <w:r w:rsidR="0041600A" w:rsidRPr="00A51CB5">
        <w:rPr>
          <w:sz w:val="22"/>
          <w:szCs w:val="22"/>
        </w:rPr>
        <w:t xml:space="preserve">979/1, 979/2, 979/3 upisane  sve </w:t>
      </w:r>
      <w:r w:rsidR="00563E3B" w:rsidRPr="00A51CB5">
        <w:rPr>
          <w:sz w:val="22"/>
          <w:szCs w:val="22"/>
        </w:rPr>
        <w:t>k.o.</w:t>
      </w:r>
      <w:r w:rsidR="0041600A" w:rsidRPr="00A51CB5">
        <w:rPr>
          <w:sz w:val="22"/>
          <w:szCs w:val="22"/>
        </w:rPr>
        <w:t xml:space="preserve"> Žagrović</w:t>
      </w:r>
      <w:r w:rsidRPr="00A51CB5">
        <w:rPr>
          <w:sz w:val="22"/>
          <w:szCs w:val="22"/>
        </w:rPr>
        <w:t>.</w:t>
      </w:r>
    </w:p>
    <w:p w:rsidRDefault="00F33CF5" w:rsidP="00E10083" w:rsidR="00F33CF5" w:rsidRPr="00A51CB5">
      <w:pPr>
        <w:jc w:val="both"/>
        <w:rPr>
          <w:sz w:val="22"/>
          <w:szCs w:val="22"/>
        </w:rPr>
      </w:pPr>
    </w:p>
    <w:p w:rsidRDefault="000F60FD" w:rsidP="00CC3B7D" w:rsidR="000F60FD" w:rsidRPr="00A51CB5">
      <w:pPr>
        <w:jc w:val="center"/>
        <w:rPr>
          <w:sz w:val="22"/>
          <w:szCs w:val="22"/>
        </w:rPr>
      </w:pPr>
      <w:r w:rsidRPr="00A51CB5">
        <w:rPr>
          <w:sz w:val="22"/>
          <w:szCs w:val="22"/>
        </w:rPr>
        <w:t>Obrazloženje</w:t>
      </w:r>
    </w:p>
    <w:p w:rsidRDefault="00182066" w:rsidP="000F60FD" w:rsidR="00182066" w:rsidRPr="00A51CB5">
      <w:pPr>
        <w:rPr>
          <w:sz w:val="22"/>
          <w:szCs w:val="22"/>
        </w:rPr>
      </w:pPr>
    </w:p>
    <w:p w:rsidRDefault="000F60FD" w:rsidP="00EB0CFC" w:rsidR="00EB0CFC" w:rsidRPr="00A51CB5">
      <w:pPr>
        <w:jc w:val="both"/>
        <w:rPr>
          <w:sz w:val="22"/>
          <w:szCs w:val="22"/>
        </w:rPr>
      </w:pPr>
      <w:r w:rsidRPr="00A51CB5">
        <w:rPr>
          <w:sz w:val="22"/>
          <w:szCs w:val="22"/>
        </w:rPr>
        <w:tab/>
      </w:r>
      <w:r w:rsidR="00BE4BFE" w:rsidRPr="00A51CB5">
        <w:rPr>
          <w:sz w:val="22"/>
          <w:szCs w:val="22"/>
        </w:rPr>
        <w:t>F</w:t>
      </w:r>
      <w:r w:rsidR="006E697F" w:rsidRPr="00A51CB5">
        <w:rPr>
          <w:sz w:val="22"/>
          <w:szCs w:val="22"/>
        </w:rPr>
        <w:t>inancijska agencija, RC</w:t>
      </w:r>
      <w:r w:rsidR="00BE4BFE" w:rsidRPr="00A51CB5">
        <w:rPr>
          <w:sz w:val="22"/>
          <w:szCs w:val="22"/>
        </w:rPr>
        <w:t xml:space="preserve"> Split, Podružnica </w:t>
      </w:r>
      <w:r w:rsidR="0041600A" w:rsidRPr="00A51CB5">
        <w:rPr>
          <w:sz w:val="22"/>
          <w:szCs w:val="22"/>
        </w:rPr>
        <w:t xml:space="preserve">Šibenik </w:t>
      </w:r>
      <w:r w:rsidR="00BE4BFE" w:rsidRPr="00A51CB5">
        <w:rPr>
          <w:sz w:val="22"/>
          <w:szCs w:val="22"/>
        </w:rPr>
        <w:t xml:space="preserve">je </w:t>
      </w:r>
      <w:r w:rsidR="006E697F" w:rsidRPr="00A51CB5">
        <w:rPr>
          <w:sz w:val="22"/>
          <w:szCs w:val="22"/>
        </w:rPr>
        <w:t xml:space="preserve">Trgovačkom sudu u Zadru </w:t>
      </w:r>
      <w:r w:rsidR="0041600A" w:rsidRPr="00A51CB5">
        <w:rPr>
          <w:sz w:val="22"/>
          <w:szCs w:val="22"/>
        </w:rPr>
        <w:t xml:space="preserve">10. ožujka 2016. </w:t>
      </w:r>
      <w:r w:rsidR="00BE4BFE" w:rsidRPr="00A51CB5">
        <w:rPr>
          <w:sz w:val="22"/>
          <w:szCs w:val="22"/>
        </w:rPr>
        <w:t xml:space="preserve">sukladno odredbama Stečajnog zakona </w:t>
      </w:r>
      <w:r w:rsidR="00EB0CFC" w:rsidRPr="00A51CB5">
        <w:rPr>
          <w:sz w:val="22"/>
          <w:szCs w:val="22"/>
        </w:rPr>
        <w:t xml:space="preserve">(Narodne novine broj 71/15), dostavila prijedlog za otvaranje stečajnog postupka nad </w:t>
      </w:r>
      <w:r w:rsidR="00F33CF5" w:rsidRPr="00A51CB5">
        <w:rPr>
          <w:sz w:val="22"/>
          <w:szCs w:val="22"/>
        </w:rPr>
        <w:t xml:space="preserve">uvodnom označenim </w:t>
      </w:r>
      <w:r w:rsidR="00EB0CFC" w:rsidRPr="00A51CB5">
        <w:rPr>
          <w:sz w:val="22"/>
          <w:szCs w:val="22"/>
        </w:rPr>
        <w:t xml:space="preserve">dužnikom. Iz prijedloga proizlazi da je društvo u neprekidnoj blokadi </w:t>
      </w:r>
      <w:r w:rsidR="00F33CF5" w:rsidRPr="00A51CB5">
        <w:rPr>
          <w:sz w:val="22"/>
          <w:szCs w:val="22"/>
        </w:rPr>
        <w:t xml:space="preserve">od 358 dana </w:t>
      </w:r>
      <w:r w:rsidR="00EB0CFC" w:rsidRPr="00A51CB5">
        <w:rPr>
          <w:sz w:val="22"/>
          <w:szCs w:val="22"/>
        </w:rPr>
        <w:t xml:space="preserve">sa </w:t>
      </w:r>
      <w:r w:rsidR="00F33CF5" w:rsidRPr="00A51CB5">
        <w:rPr>
          <w:sz w:val="22"/>
          <w:szCs w:val="22"/>
        </w:rPr>
        <w:t xml:space="preserve">27.853,76 kn </w:t>
      </w:r>
      <w:r w:rsidR="00EB0CFC" w:rsidRPr="00A51CB5">
        <w:rPr>
          <w:sz w:val="22"/>
          <w:szCs w:val="22"/>
        </w:rPr>
        <w:t>nepodmirenih dospjelih osnova za  plaćanje.</w:t>
      </w:r>
    </w:p>
    <w:p w:rsidRDefault="00EB0CFC" w:rsidP="00EB0CFC" w:rsidR="00EB0CFC" w:rsidRPr="00A51CB5">
      <w:pPr>
        <w:jc w:val="both"/>
        <w:rPr>
          <w:b/>
          <w:sz w:val="22"/>
          <w:szCs w:val="22"/>
        </w:rPr>
      </w:pPr>
      <w:r w:rsidRPr="00A51CB5">
        <w:rPr>
          <w:sz w:val="22"/>
          <w:szCs w:val="22"/>
        </w:rPr>
        <w:tab/>
        <w:t xml:space="preserve">Rješenjem ovog suda posl. br. </w:t>
      </w:r>
      <w:r w:rsidR="00F33CF5" w:rsidRPr="00A51CB5">
        <w:rPr>
          <w:sz w:val="22"/>
          <w:szCs w:val="22"/>
        </w:rPr>
        <w:t>2</w:t>
      </w:r>
      <w:r w:rsidRPr="00A51CB5">
        <w:rPr>
          <w:sz w:val="22"/>
          <w:szCs w:val="22"/>
        </w:rPr>
        <w:t xml:space="preserve"> St-3</w:t>
      </w:r>
      <w:r w:rsidR="00F33CF5" w:rsidRPr="00A51CB5">
        <w:rPr>
          <w:sz w:val="22"/>
          <w:szCs w:val="22"/>
        </w:rPr>
        <w:t>54</w:t>
      </w:r>
      <w:r w:rsidRPr="00A51CB5">
        <w:rPr>
          <w:sz w:val="22"/>
          <w:szCs w:val="22"/>
        </w:rPr>
        <w:t>/16-</w:t>
      </w:r>
      <w:r w:rsidR="00F33CF5" w:rsidRPr="00A51CB5">
        <w:rPr>
          <w:sz w:val="22"/>
          <w:szCs w:val="22"/>
        </w:rPr>
        <w:t>4</w:t>
      </w:r>
      <w:r w:rsidRPr="00A51CB5">
        <w:rPr>
          <w:sz w:val="22"/>
          <w:szCs w:val="22"/>
        </w:rPr>
        <w:t xml:space="preserve"> od </w:t>
      </w:r>
      <w:r w:rsidR="00F33CF5" w:rsidRPr="00A51CB5">
        <w:rPr>
          <w:sz w:val="22"/>
          <w:szCs w:val="22"/>
        </w:rPr>
        <w:t>31</w:t>
      </w:r>
      <w:r w:rsidRPr="00A51CB5">
        <w:rPr>
          <w:sz w:val="22"/>
          <w:szCs w:val="22"/>
        </w:rPr>
        <w:t xml:space="preserve">. ožujka 2016. pokrenut je postupak </w:t>
      </w:r>
      <w:r w:rsidR="00F33CF5" w:rsidRPr="00A51CB5">
        <w:rPr>
          <w:sz w:val="22"/>
          <w:szCs w:val="22"/>
        </w:rPr>
        <w:t xml:space="preserve">prethodni postupak </w:t>
      </w:r>
      <w:r w:rsidRPr="00A51CB5">
        <w:rPr>
          <w:sz w:val="22"/>
          <w:szCs w:val="22"/>
        </w:rPr>
        <w:t xml:space="preserve">radi utvrđivanja uvjeta za otvaranje stečajnog postupka nad dužnikom. </w:t>
      </w:r>
    </w:p>
    <w:p w:rsidRDefault="00EB0CFC" w:rsidP="00EB0CFC" w:rsidR="00EB0CFC" w:rsidRPr="00A51CB5">
      <w:pPr>
        <w:ind w:firstLine="708"/>
        <w:jc w:val="both"/>
        <w:rPr>
          <w:sz w:val="22"/>
          <w:szCs w:val="22"/>
        </w:rPr>
      </w:pPr>
      <w:r w:rsidRPr="00A51CB5">
        <w:rPr>
          <w:sz w:val="22"/>
          <w:szCs w:val="22"/>
        </w:rPr>
        <w:t xml:space="preserve">Rješenjem od </w:t>
      </w:r>
      <w:r w:rsidR="00F33CF5" w:rsidRPr="00A51CB5">
        <w:rPr>
          <w:sz w:val="22"/>
          <w:szCs w:val="22"/>
        </w:rPr>
        <w:t xml:space="preserve">25. </w:t>
      </w:r>
      <w:r w:rsidRPr="00A51CB5">
        <w:rPr>
          <w:sz w:val="22"/>
          <w:szCs w:val="22"/>
        </w:rPr>
        <w:t xml:space="preserve">travnja 2016. imenovan je privremeni stečajni upravitelj </w:t>
      </w:r>
      <w:r w:rsidR="00A51CB5" w:rsidRPr="00A51CB5">
        <w:rPr>
          <w:sz w:val="22"/>
          <w:szCs w:val="22"/>
        </w:rPr>
        <w:t xml:space="preserve">Blaž Savić </w:t>
      </w:r>
      <w:r w:rsidRPr="00A51CB5">
        <w:rPr>
          <w:sz w:val="22"/>
          <w:szCs w:val="22"/>
        </w:rPr>
        <w:t xml:space="preserve">koji je svoje izvješće </w:t>
      </w:r>
      <w:r w:rsidR="00F33CF5" w:rsidRPr="00A51CB5">
        <w:rPr>
          <w:sz w:val="22"/>
          <w:szCs w:val="22"/>
        </w:rPr>
        <w:t xml:space="preserve">Sudu </w:t>
      </w:r>
      <w:r w:rsidRPr="00A51CB5">
        <w:rPr>
          <w:sz w:val="22"/>
          <w:szCs w:val="22"/>
        </w:rPr>
        <w:t xml:space="preserve">dostavio </w:t>
      </w:r>
      <w:r w:rsidR="00F33CF5" w:rsidRPr="00A51CB5">
        <w:rPr>
          <w:sz w:val="22"/>
          <w:szCs w:val="22"/>
        </w:rPr>
        <w:t>23. lipnja</w:t>
      </w:r>
      <w:r w:rsidRPr="00A51CB5">
        <w:rPr>
          <w:sz w:val="22"/>
          <w:szCs w:val="22"/>
        </w:rPr>
        <w:t xml:space="preserve"> 2016.</w:t>
      </w:r>
      <w:r w:rsidR="00F33CF5" w:rsidRPr="00A51CB5">
        <w:rPr>
          <w:sz w:val="22"/>
          <w:szCs w:val="22"/>
        </w:rPr>
        <w:t xml:space="preserve"> Iz</w:t>
      </w:r>
      <w:r w:rsidRPr="00A51CB5">
        <w:rPr>
          <w:sz w:val="22"/>
          <w:szCs w:val="22"/>
        </w:rPr>
        <w:t xml:space="preserve"> izvješća privremenog stečajnog</w:t>
      </w:r>
      <w:r w:rsidR="00F33CF5" w:rsidRPr="00A51CB5">
        <w:rPr>
          <w:sz w:val="22"/>
          <w:szCs w:val="22"/>
        </w:rPr>
        <w:t xml:space="preserve"> upravitelja proizašlo je da </w:t>
      </w:r>
      <w:r w:rsidRPr="00A51CB5">
        <w:rPr>
          <w:sz w:val="22"/>
          <w:szCs w:val="22"/>
        </w:rPr>
        <w:t xml:space="preserve">stečajni dužnik ima imovinu </w:t>
      </w:r>
      <w:r w:rsidR="00F33CF5" w:rsidRPr="00A51CB5">
        <w:rPr>
          <w:sz w:val="22"/>
          <w:szCs w:val="22"/>
        </w:rPr>
        <w:t xml:space="preserve">i to nekretnine na kojima su upisani razlučni vjerovnici, kao i da tereti istih premašuju vrijednost istih, ali po mišljenju istoga da bi se mogla formirati stečajna masa iz koje bi se mogli pokriti troškovi stečajnog postupka. </w:t>
      </w:r>
    </w:p>
    <w:p w:rsidRDefault="00A51CB5" w:rsidP="00A51CB5" w:rsidR="00A51CB5" w:rsidRPr="00A51CB5">
      <w:pPr>
        <w:ind w:firstLine="708"/>
        <w:jc w:val="both"/>
        <w:rPr>
          <w:sz w:val="22"/>
          <w:szCs w:val="22"/>
        </w:rPr>
      </w:pPr>
      <w:r w:rsidRPr="00A51CB5">
        <w:rPr>
          <w:sz w:val="22"/>
          <w:szCs w:val="22"/>
        </w:rP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imovine unovčenjem koje se mogu pokriti troškovi postupka i dijelom vjerovnici, to je u smislu članaka. Stečajnog zakona odlučeno o otvaranju stečajnog postupka.  </w:t>
      </w:r>
    </w:p>
    <w:p w:rsidRDefault="00A51CB5" w:rsidP="00A51CB5" w:rsidR="00A51CB5" w:rsidRPr="00A51CB5">
      <w:pPr>
        <w:ind w:firstLine="708"/>
        <w:jc w:val="both"/>
        <w:rPr>
          <w:sz w:val="22"/>
          <w:szCs w:val="22"/>
        </w:rPr>
      </w:pPr>
      <w:r w:rsidRPr="00A51CB5">
        <w:rPr>
          <w:sz w:val="22"/>
          <w:szCs w:val="22"/>
        </w:rPr>
        <w:t>Sukladno č</w:t>
      </w:r>
      <w:r>
        <w:rPr>
          <w:sz w:val="22"/>
          <w:szCs w:val="22"/>
        </w:rPr>
        <w:t>lanku 84. st. 2</w:t>
      </w:r>
      <w:r w:rsidRPr="00A51CB5">
        <w:rPr>
          <w:sz w:val="22"/>
          <w:szCs w:val="22"/>
        </w:rPr>
        <w:t xml:space="preserve">. Stečajnog zakona izvršen je automatski izbor stečajnog upravitelja, </w:t>
      </w:r>
      <w:r>
        <w:rPr>
          <w:sz w:val="22"/>
          <w:szCs w:val="22"/>
        </w:rPr>
        <w:t xml:space="preserve">obzirom da </w:t>
      </w:r>
      <w:r w:rsidR="00EB73DB">
        <w:rPr>
          <w:sz w:val="22"/>
          <w:szCs w:val="22"/>
        </w:rPr>
        <w:t xml:space="preserve">u konkretnom slučaju, a sukladno odredbi čl. 85. st. 2. Stečajnog zakona, stečajnim upraviteljem nije imenovan </w:t>
      </w:r>
      <w:r>
        <w:rPr>
          <w:sz w:val="22"/>
          <w:szCs w:val="22"/>
        </w:rPr>
        <w:t xml:space="preserve">Blaž Savić koji je </w:t>
      </w:r>
      <w:r w:rsidR="00EB73DB">
        <w:rPr>
          <w:sz w:val="22"/>
          <w:szCs w:val="22"/>
        </w:rPr>
        <w:t>rješenjem Suda od 25. travnja 2016. imenovan</w:t>
      </w:r>
      <w:r>
        <w:rPr>
          <w:sz w:val="22"/>
          <w:szCs w:val="22"/>
        </w:rPr>
        <w:t xml:space="preserve"> za privremenog stečajnog upravitelja </w:t>
      </w:r>
      <w:r w:rsidR="00CF7631">
        <w:rPr>
          <w:sz w:val="22"/>
          <w:szCs w:val="22"/>
        </w:rPr>
        <w:t>uvodno</w:t>
      </w:r>
      <w:r w:rsidR="00EB73DB">
        <w:rPr>
          <w:sz w:val="22"/>
          <w:szCs w:val="22"/>
        </w:rPr>
        <w:t xml:space="preserve"> označenog dužnika. Navedeno iz razloga jer je isti </w:t>
      </w:r>
      <w:r w:rsidR="00EA3453">
        <w:rPr>
          <w:sz w:val="22"/>
          <w:szCs w:val="22"/>
        </w:rPr>
        <w:t xml:space="preserve">dopisom od 23. lipnja 2016. zatražio izuzimanje iz ovo stečajnog postupka </w:t>
      </w:r>
      <w:r w:rsidR="00EB73DB">
        <w:rPr>
          <w:sz w:val="22"/>
          <w:szCs w:val="22"/>
        </w:rPr>
        <w:t>iz osobnog razloga</w:t>
      </w:r>
      <w:r w:rsidR="00EA3453">
        <w:rPr>
          <w:sz w:val="22"/>
          <w:szCs w:val="22"/>
        </w:rPr>
        <w:t>. S</w:t>
      </w:r>
      <w:r w:rsidRPr="00A51CB5">
        <w:rPr>
          <w:sz w:val="22"/>
          <w:szCs w:val="22"/>
        </w:rPr>
        <w:t xml:space="preserve">ukladno čl. 129. st. 1. toč. 2. Stečajnog zakona, rješenje o otvaranju stečajnog postupka sadrži i prezime i ime i adresu stečajnog upravitelja, pa je riješeno kao u točki II izreke. </w:t>
      </w:r>
    </w:p>
    <w:p w:rsidRDefault="00A51CB5" w:rsidP="00A51CB5" w:rsidR="00A51CB5" w:rsidRPr="00A51CB5">
      <w:pPr>
        <w:ind w:firstLine="708"/>
        <w:jc w:val="both"/>
        <w:rPr>
          <w:b/>
          <w:sz w:val="22"/>
          <w:szCs w:val="22"/>
        </w:rPr>
      </w:pPr>
      <w:r w:rsidRPr="00A51CB5">
        <w:rPr>
          <w:sz w:val="22"/>
          <w:szCs w:val="22"/>
        </w:rPr>
        <w:t>Nalog iz točke VIII i IX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A51CB5" w:rsidP="00BE4BFE" w:rsidR="00B13C8D">
      <w:pPr>
        <w:jc w:val="both"/>
        <w:rPr>
          <w:sz w:val="22"/>
          <w:szCs w:val="22"/>
        </w:rPr>
      </w:pPr>
      <w:r w:rsidRPr="00A51CB5">
        <w:rPr>
          <w:sz w:val="22"/>
          <w:szCs w:val="22"/>
        </w:rPr>
        <w:t xml:space="preserve">          Slijedom navedenog odlučeno je kao u izreci ovog rješenja.</w:t>
      </w:r>
    </w:p>
    <w:p w:rsidRDefault="00EA3453" w:rsidP="00BE4BFE" w:rsidR="00EA3453" w:rsidRPr="00A51CB5">
      <w:pPr>
        <w:jc w:val="both"/>
        <w:rPr>
          <w:sz w:val="22"/>
          <w:szCs w:val="22"/>
        </w:rPr>
      </w:pPr>
    </w:p>
    <w:p w:rsidRDefault="009A0F36" w:rsidP="00772972" w:rsidR="00E373EA" w:rsidRPr="00A51CB5">
      <w:pPr>
        <w:ind w:firstLine="708"/>
        <w:jc w:val="center"/>
        <w:rPr>
          <w:sz w:val="22"/>
          <w:szCs w:val="22"/>
        </w:rPr>
      </w:pPr>
      <w:r w:rsidRPr="00A51CB5">
        <w:rPr>
          <w:sz w:val="22"/>
          <w:szCs w:val="22"/>
        </w:rPr>
        <w:t>U Zadru</w:t>
      </w:r>
      <w:r w:rsidR="00CF5A44" w:rsidRPr="00A51CB5">
        <w:rPr>
          <w:sz w:val="22"/>
          <w:szCs w:val="22"/>
        </w:rPr>
        <w:t xml:space="preserve"> 22. rujna </w:t>
      </w:r>
      <w:r w:rsidR="002F28D5" w:rsidRPr="00A51CB5">
        <w:rPr>
          <w:sz w:val="22"/>
          <w:szCs w:val="22"/>
        </w:rPr>
        <w:t>2016</w:t>
      </w:r>
      <w:r w:rsidRPr="00A51CB5">
        <w:rPr>
          <w:sz w:val="22"/>
          <w:szCs w:val="22"/>
        </w:rPr>
        <w:t xml:space="preserve">. </w:t>
      </w:r>
    </w:p>
    <w:p w:rsidRDefault="00CF7631" w:rsidP="00CF7631" w:rsidR="00CF7631">
      <w:pPr>
        <w:rPr>
          <w:sz w:val="22"/>
          <w:szCs w:val="22"/>
        </w:rPr>
      </w:pPr>
    </w:p>
    <w:p w:rsidRDefault="00CF7631" w:rsidP="00CF7631" w:rsidR="008B1E91" w:rsidRPr="00A51CB5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</w:t>
      </w:r>
      <w:r w:rsidR="00FB2747" w:rsidRPr="00A51CB5">
        <w:rPr>
          <w:sz w:val="22"/>
          <w:szCs w:val="22"/>
        </w:rPr>
        <w:t>S</w:t>
      </w:r>
      <w:r w:rsidR="008B1E91" w:rsidRPr="00A51CB5">
        <w:rPr>
          <w:sz w:val="22"/>
          <w:szCs w:val="22"/>
        </w:rPr>
        <w:t>u</w:t>
      </w:r>
      <w:r w:rsidR="002F28D5" w:rsidRPr="00A51CB5">
        <w:rPr>
          <w:sz w:val="22"/>
          <w:szCs w:val="22"/>
        </w:rPr>
        <w:t>tkinja</w:t>
      </w:r>
    </w:p>
    <w:p w:rsidRDefault="00CF7631" w:rsidP="00CF7631" w:rsidR="00EA3453">
      <w:pPr>
        <w:rPr>
          <w:sz w:val="22"/>
          <w:szCs w:val="22"/>
        </w:rPr>
      </w:pPr>
      <w:r>
        <w:rPr>
          <w:sz w:val="22"/>
          <w:szCs w:val="22"/>
        </w:rPr>
        <w:t xml:space="preserve">Merlina Klišmanić                                                                                                           </w:t>
      </w:r>
      <w:r w:rsidR="00223098" w:rsidRPr="00A51CB5">
        <w:rPr>
          <w:sz w:val="22"/>
          <w:szCs w:val="22"/>
        </w:rPr>
        <w:t>A</w:t>
      </w:r>
      <w:r w:rsidR="00CF5A44" w:rsidRPr="00A51CB5">
        <w:rPr>
          <w:sz w:val="22"/>
          <w:szCs w:val="22"/>
        </w:rPr>
        <w:t>na Markač</w:t>
      </w:r>
      <w:r>
        <w:rPr>
          <w:sz w:val="22"/>
          <w:szCs w:val="22"/>
        </w:rPr>
        <w:t>, v.r.</w:t>
      </w:r>
    </w:p>
    <w:p w:rsidRDefault="00EB73DB" w:rsidP="000F60FD" w:rsidR="00EB73DB">
      <w:pPr>
        <w:jc w:val="both"/>
        <w:rPr>
          <w:sz w:val="22"/>
          <w:szCs w:val="22"/>
        </w:rPr>
      </w:pPr>
    </w:p>
    <w:p w:rsidRDefault="00CF7631" w:rsidP="000F60FD" w:rsidR="00CF7631">
      <w:pPr>
        <w:jc w:val="both"/>
        <w:rPr>
          <w:sz w:val="22"/>
          <w:szCs w:val="22"/>
        </w:rPr>
      </w:pPr>
    </w:p>
    <w:p w:rsidRDefault="00CF7631" w:rsidP="000F60FD" w:rsidR="00CF7631">
      <w:pPr>
        <w:jc w:val="both"/>
        <w:rPr>
          <w:sz w:val="22"/>
          <w:szCs w:val="22"/>
        </w:rPr>
      </w:pPr>
    </w:p>
    <w:p w:rsidRDefault="00CF7631" w:rsidP="000F60FD" w:rsidR="00CF7631">
      <w:pPr>
        <w:jc w:val="both"/>
        <w:rPr>
          <w:sz w:val="22"/>
          <w:szCs w:val="22"/>
        </w:rPr>
      </w:pPr>
    </w:p>
    <w:p w:rsidRDefault="000F60FD" w:rsidP="000F60FD" w:rsidR="000F60FD" w:rsidRPr="00A51CB5">
      <w:pPr>
        <w:jc w:val="both"/>
        <w:rPr>
          <w:sz w:val="22"/>
          <w:szCs w:val="22"/>
        </w:rPr>
      </w:pPr>
      <w:r w:rsidRPr="00A51CB5">
        <w:rPr>
          <w:sz w:val="22"/>
          <w:szCs w:val="22"/>
        </w:rPr>
        <w:t>POUKA O PRAVNOM LIJEKU:</w:t>
      </w:r>
    </w:p>
    <w:p w:rsidRDefault="004807E2" w:rsidP="004807E2" w:rsidR="004807E2" w:rsidRPr="00A51CB5">
      <w:pPr>
        <w:ind w:firstLine="705"/>
        <w:jc w:val="both"/>
        <w:rPr>
          <w:sz w:val="22"/>
          <w:szCs w:val="22"/>
        </w:rPr>
      </w:pPr>
      <w:r w:rsidRPr="00A51CB5">
        <w:rPr>
          <w:sz w:val="22"/>
          <w:szCs w:val="22"/>
        </w:rPr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CF7631" w:rsidR="00EA3453">
      <w:pPr>
        <w:ind w:firstLine="705"/>
        <w:jc w:val="both"/>
        <w:rPr>
          <w:sz w:val="22"/>
          <w:szCs w:val="22"/>
        </w:rPr>
      </w:pPr>
      <w:r w:rsidRPr="00A51CB5">
        <w:rPr>
          <w:sz w:val="22"/>
          <w:szCs w:val="22"/>
        </w:rPr>
        <w:t xml:space="preserve">Žalba se podnosi ovom sudu za Visoki trgovački sud Republike Hrvatske u </w:t>
      </w:r>
      <w:r w:rsidR="00C941CC" w:rsidRPr="00A51CB5">
        <w:rPr>
          <w:sz w:val="22"/>
          <w:szCs w:val="22"/>
        </w:rPr>
        <w:t>tri</w:t>
      </w:r>
      <w:r w:rsidRPr="00A51CB5">
        <w:rPr>
          <w:sz w:val="22"/>
          <w:szCs w:val="22"/>
        </w:rPr>
        <w:t xml:space="preserve"> primjerka u roku od 8 dana od prijema rješenja, odnosno od isteka osmog dana od dana </w:t>
      </w:r>
      <w:r w:rsidR="00CF7631">
        <w:rPr>
          <w:sz w:val="22"/>
          <w:szCs w:val="22"/>
        </w:rPr>
        <w:t>objave na e-oglasnoj ploči suda</w:t>
      </w:r>
    </w:p>
    <w:p w:rsidRDefault="00EA3453" w:rsidP="00F33CF5" w:rsidR="00EA3453" w:rsidRPr="00A51CB5">
      <w:pPr>
        <w:jc w:val="both"/>
        <w:rPr>
          <w:sz w:val="22"/>
          <w:szCs w:val="22"/>
        </w:rPr>
      </w:pPr>
    </w:p>
    <w:p w:rsidRDefault="00CF7631" w:rsidP="003A199E" w:rsidR="00CF7631">
      <w:pPr>
        <w:ind w:hanging="705" w:left="705"/>
        <w:rPr>
          <w:color w:val="000000"/>
          <w:sz w:val="22"/>
          <w:szCs w:val="22"/>
        </w:rPr>
      </w:pPr>
    </w:p>
    <w:p w:rsidRDefault="00CF7631" w:rsidP="003A199E" w:rsidR="00CF7631">
      <w:pPr>
        <w:ind w:hanging="705" w:left="705"/>
        <w:rPr>
          <w:color w:val="000000"/>
          <w:sz w:val="22"/>
          <w:szCs w:val="22"/>
        </w:rPr>
      </w:pPr>
    </w:p>
    <w:p w:rsidRDefault="00CF7631" w:rsidP="003A199E" w:rsidR="00CF7631">
      <w:pPr>
        <w:ind w:hanging="705" w:left="705"/>
        <w:rPr>
          <w:color w:val="000000"/>
          <w:sz w:val="22"/>
          <w:szCs w:val="22"/>
        </w:rPr>
      </w:pPr>
    </w:p>
    <w:p w:rsidRDefault="00CF7631" w:rsidP="003A199E" w:rsidR="00CF7631">
      <w:pPr>
        <w:ind w:hanging="705" w:left="705"/>
        <w:rPr>
          <w:color w:val="000000"/>
          <w:sz w:val="22"/>
          <w:szCs w:val="22"/>
        </w:rPr>
      </w:pPr>
    </w:p>
    <w:p w:rsidRDefault="00CF7631" w:rsidP="00CF7631" w:rsidR="00CF7631">
      <w:pPr>
        <w:rPr>
          <w:color w:val="000000"/>
          <w:sz w:val="22"/>
          <w:szCs w:val="22"/>
        </w:rPr>
      </w:pPr>
    </w:p>
    <w:p w:rsidRDefault="00CF7631" w:rsidP="003A199E" w:rsidR="00CF7631">
      <w:pPr>
        <w:ind w:hanging="705" w:left="705"/>
        <w:rPr>
          <w:color w:val="000000"/>
          <w:sz w:val="22"/>
          <w:szCs w:val="22"/>
        </w:rPr>
      </w:pPr>
    </w:p>
    <w:p w:rsidRDefault="003A199E" w:rsidP="003A199E" w:rsidR="003A199E" w:rsidRPr="00A51CB5">
      <w:pPr>
        <w:ind w:hanging="705" w:left="705"/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>DNA:</w:t>
      </w:r>
    </w:p>
    <w:p w:rsidRDefault="003A199E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>Stečajnom dužniku</w:t>
      </w:r>
    </w:p>
    <w:p w:rsidRDefault="003A199E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>Stečajnom upravitelju uz potvrdu o imenovanju</w:t>
      </w:r>
      <w:r w:rsidR="00CF5A44" w:rsidRPr="00A51CB5">
        <w:rPr>
          <w:color w:val="000000"/>
          <w:sz w:val="22"/>
          <w:szCs w:val="22"/>
        </w:rPr>
        <w:t xml:space="preserve"> i izjavu</w:t>
      </w:r>
    </w:p>
    <w:p w:rsidRDefault="003A199E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>FINA,</w:t>
      </w:r>
    </w:p>
    <w:p w:rsidRDefault="003A199E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 xml:space="preserve">ŽDO - </w:t>
      </w:r>
      <w:r w:rsidR="00F33CF5" w:rsidRPr="00A51CB5">
        <w:rPr>
          <w:color w:val="000000"/>
          <w:sz w:val="22"/>
          <w:szCs w:val="22"/>
        </w:rPr>
        <w:t>Šibenik</w:t>
      </w:r>
    </w:p>
    <w:p w:rsidRDefault="003A199E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 xml:space="preserve">Poreznoj upravi </w:t>
      </w:r>
      <w:r w:rsidR="00F33CF5" w:rsidRPr="00A51CB5">
        <w:rPr>
          <w:color w:val="000000"/>
          <w:sz w:val="22"/>
          <w:szCs w:val="22"/>
        </w:rPr>
        <w:t>Šibenik</w:t>
      </w:r>
    </w:p>
    <w:p w:rsidRDefault="003A199E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 xml:space="preserve">Općinski sud </w:t>
      </w:r>
      <w:r w:rsidR="00F33CF5" w:rsidRPr="00A51CB5">
        <w:rPr>
          <w:color w:val="000000"/>
          <w:sz w:val="22"/>
          <w:szCs w:val="22"/>
        </w:rPr>
        <w:t>Šibenik</w:t>
      </w:r>
      <w:r w:rsidRPr="00A51CB5">
        <w:rPr>
          <w:color w:val="000000"/>
          <w:sz w:val="22"/>
          <w:szCs w:val="22"/>
        </w:rPr>
        <w:t xml:space="preserve">, </w:t>
      </w:r>
    </w:p>
    <w:p w:rsidRDefault="003A199E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 xml:space="preserve">Općinski sud </w:t>
      </w:r>
      <w:r w:rsidR="00F33CF5" w:rsidRPr="00A51CB5">
        <w:rPr>
          <w:color w:val="000000"/>
          <w:sz w:val="22"/>
          <w:szCs w:val="22"/>
        </w:rPr>
        <w:t>Šibenik</w:t>
      </w:r>
      <w:r w:rsidRPr="00A51CB5">
        <w:rPr>
          <w:color w:val="000000"/>
          <w:sz w:val="22"/>
          <w:szCs w:val="22"/>
        </w:rPr>
        <w:t>, Zemljišno knjižni odjel</w:t>
      </w:r>
      <w:r w:rsidR="00B444C4" w:rsidRPr="00A51CB5">
        <w:rPr>
          <w:color w:val="000000"/>
          <w:sz w:val="22"/>
          <w:szCs w:val="22"/>
        </w:rPr>
        <w:t xml:space="preserve"> </w:t>
      </w:r>
      <w:r w:rsidR="00F33CF5" w:rsidRPr="00A51CB5">
        <w:rPr>
          <w:color w:val="000000"/>
          <w:sz w:val="22"/>
          <w:szCs w:val="22"/>
        </w:rPr>
        <w:t>Knin</w:t>
      </w:r>
      <w:r w:rsidR="0003482E" w:rsidRPr="00A51CB5">
        <w:rPr>
          <w:color w:val="000000"/>
          <w:sz w:val="22"/>
          <w:szCs w:val="22"/>
        </w:rPr>
        <w:t>,</w:t>
      </w:r>
      <w:r w:rsidRPr="00A51CB5">
        <w:rPr>
          <w:color w:val="000000"/>
          <w:sz w:val="22"/>
          <w:szCs w:val="22"/>
        </w:rPr>
        <w:t xml:space="preserve"> </w:t>
      </w:r>
    </w:p>
    <w:p w:rsidRDefault="003A199E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>Lučkoj kapetaniji</w:t>
      </w:r>
      <w:r w:rsidR="006C66B1" w:rsidRPr="00A51CB5">
        <w:rPr>
          <w:color w:val="000000"/>
          <w:sz w:val="22"/>
          <w:szCs w:val="22"/>
        </w:rPr>
        <w:t xml:space="preserve"> </w:t>
      </w:r>
      <w:r w:rsidR="00F33CF5" w:rsidRPr="00A51CB5">
        <w:rPr>
          <w:color w:val="000000"/>
          <w:sz w:val="22"/>
          <w:szCs w:val="22"/>
        </w:rPr>
        <w:t>Šibenik</w:t>
      </w:r>
      <w:r w:rsidR="00FB2747" w:rsidRPr="00A51CB5">
        <w:rPr>
          <w:color w:val="000000"/>
          <w:sz w:val="22"/>
          <w:szCs w:val="22"/>
        </w:rPr>
        <w:t xml:space="preserve"> </w:t>
      </w:r>
      <w:r w:rsidRPr="00A51CB5">
        <w:rPr>
          <w:color w:val="000000"/>
          <w:sz w:val="22"/>
          <w:szCs w:val="22"/>
        </w:rPr>
        <w:t>– registru brodova,</w:t>
      </w:r>
    </w:p>
    <w:p w:rsidRDefault="003A199E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 xml:space="preserve">Državnog zavoda za </w:t>
      </w:r>
      <w:r w:rsidRPr="00A51CB5">
        <w:rPr>
          <w:bCs/>
          <w:color w:val="000000"/>
          <w:sz w:val="22"/>
          <w:szCs w:val="22"/>
        </w:rPr>
        <w:t>intelektualno vlasništvo</w:t>
      </w:r>
      <w:r w:rsidRPr="00A51CB5">
        <w:rPr>
          <w:color w:val="000000"/>
          <w:sz w:val="22"/>
          <w:szCs w:val="22"/>
        </w:rPr>
        <w:t>, Ulica grada Vukovara 78, 10 000 Zagreb</w:t>
      </w:r>
    </w:p>
    <w:p w:rsidRDefault="00696A23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>Sudskom</w:t>
      </w:r>
      <w:r w:rsidR="003A199E" w:rsidRPr="00A51CB5">
        <w:rPr>
          <w:color w:val="000000"/>
          <w:sz w:val="22"/>
          <w:szCs w:val="22"/>
        </w:rPr>
        <w:t xml:space="preserve"> registru</w:t>
      </w:r>
      <w:r w:rsidR="00FB2747" w:rsidRPr="00A51CB5">
        <w:rPr>
          <w:color w:val="000000"/>
          <w:sz w:val="22"/>
          <w:szCs w:val="22"/>
        </w:rPr>
        <w:t xml:space="preserve"> </w:t>
      </w:r>
      <w:r w:rsidR="00FC7FDD" w:rsidRPr="00A51CB5">
        <w:rPr>
          <w:color w:val="000000"/>
          <w:sz w:val="22"/>
          <w:szCs w:val="22"/>
        </w:rPr>
        <w:t xml:space="preserve">– elektronskim putem </w:t>
      </w:r>
    </w:p>
    <w:p w:rsidRDefault="00C47DE6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>E</w:t>
      </w:r>
      <w:r w:rsidR="00696A23" w:rsidRPr="00A51CB5">
        <w:rPr>
          <w:color w:val="000000"/>
          <w:sz w:val="22"/>
          <w:szCs w:val="22"/>
        </w:rPr>
        <w:t>-oglasna ploča</w:t>
      </w:r>
      <w:r w:rsidRPr="00A51CB5">
        <w:rPr>
          <w:color w:val="000000"/>
          <w:sz w:val="22"/>
          <w:szCs w:val="22"/>
        </w:rPr>
        <w:t xml:space="preserve"> suda</w:t>
      </w:r>
    </w:p>
    <w:p w:rsidRDefault="003A199E" w:rsidP="003A199E" w:rsidR="003A199E" w:rsidRPr="00A51CB5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51CB5">
        <w:rPr>
          <w:color w:val="000000"/>
          <w:sz w:val="22"/>
          <w:szCs w:val="22"/>
        </w:rPr>
        <w:t>Pisarnica suda-ovdje</w:t>
      </w:r>
    </w:p>
    <w:p w:rsidRDefault="003A199E" w:rsidP="003A199E" w:rsidR="003A199E" w:rsidRPr="00A51CB5">
      <w:pPr>
        <w:numPr>
          <w:ilvl w:val="0"/>
          <w:numId w:val="2"/>
        </w:numPr>
        <w:jc w:val="both"/>
        <w:rPr>
          <w:sz w:val="22"/>
          <w:szCs w:val="22"/>
        </w:rPr>
      </w:pPr>
      <w:r w:rsidRPr="00A51CB5">
        <w:rPr>
          <w:color w:val="000000"/>
          <w:sz w:val="22"/>
          <w:szCs w:val="22"/>
        </w:rPr>
        <w:t>U spis.</w:t>
      </w:r>
    </w:p>
    <w:p w:rsidRDefault="003A199E" w:rsidP="003A199E" w:rsidR="003A199E" w:rsidRPr="00A51CB5">
      <w:pPr>
        <w:ind w:hanging="705" w:left="705"/>
        <w:rPr>
          <w:b/>
          <w:color w:val="000000"/>
          <w:sz w:val="22"/>
          <w:szCs w:val="22"/>
        </w:rPr>
      </w:pPr>
    </w:p>
    <w:p w:rsidRDefault="003A199E" w:rsidP="003A199E" w:rsidR="003A199E" w:rsidRPr="00A51CB5">
      <w:pPr>
        <w:ind w:firstLine="705"/>
        <w:jc w:val="both"/>
        <w:rPr>
          <w:sz w:val="22"/>
          <w:szCs w:val="22"/>
        </w:rPr>
      </w:pPr>
    </w:p>
    <w:p w:rsidRDefault="003A199E" w:rsidP="003A199E" w:rsidR="003A199E" w:rsidRPr="00A51CB5">
      <w:pPr>
        <w:ind w:firstLine="705"/>
        <w:jc w:val="both"/>
        <w:rPr>
          <w:sz w:val="22"/>
          <w:szCs w:val="22"/>
        </w:rPr>
      </w:pPr>
    </w:p>
    <w:p w:rsidRDefault="003A199E" w:rsidP="002C0442" w:rsidR="003A199E" w:rsidRPr="00A51CB5">
      <w:pPr>
        <w:ind w:firstLine="705"/>
        <w:jc w:val="both"/>
        <w:rPr>
          <w:sz w:val="22"/>
          <w:szCs w:val="22"/>
        </w:rPr>
      </w:pPr>
    </w:p>
    <w:sectPr w:rsidSect="001B6E7C" w:rsidR="003A199E" w:rsidRPr="00A51C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709" w:right="1418" w:top="8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772972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772972">
      <w:rPr>
        <w:rStyle w:val="Brojstranice"/>
        <w:sz w:val="22"/>
        <w:szCs w:val="22"/>
      </w:rPr>
      <w:t xml:space="preserve">- </w:t>
    </w:r>
    <w:r w:rsidRPr="00772972">
      <w:rPr>
        <w:rStyle w:val="Brojstranice"/>
        <w:sz w:val="22"/>
        <w:szCs w:val="22"/>
      </w:rPr>
      <w:fldChar w:fldCharType="begin"/>
    </w:r>
    <w:r w:rsidRPr="00772972">
      <w:rPr>
        <w:rStyle w:val="Brojstranice"/>
        <w:sz w:val="22"/>
        <w:szCs w:val="22"/>
      </w:rPr>
      <w:instrText xml:space="preserve">PAGE  </w:instrText>
    </w:r>
    <w:r w:rsidRPr="00772972">
      <w:rPr>
        <w:rStyle w:val="Brojstranice"/>
        <w:sz w:val="22"/>
        <w:szCs w:val="22"/>
      </w:rPr>
      <w:fldChar w:fldCharType="separate"/>
    </w:r>
    <w:r w:rsidR="00C375CB">
      <w:rPr>
        <w:rStyle w:val="Brojstranice"/>
        <w:noProof/>
        <w:sz w:val="22"/>
        <w:szCs w:val="22"/>
      </w:rPr>
      <w:t>2</w:t>
    </w:r>
    <w:r w:rsidRPr="00772972">
      <w:rPr>
        <w:rStyle w:val="Brojstranice"/>
        <w:sz w:val="22"/>
        <w:szCs w:val="22"/>
      </w:rPr>
      <w:fldChar w:fldCharType="end"/>
    </w:r>
    <w:r w:rsidRPr="00772972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B444C4" w:rsidP="00B444C4" w:rsidR="00B444C4" w:rsidRPr="00772972">
    <w:pPr>
      <w:jc w:val="right"/>
      <w:rPr>
        <w:sz w:val="22"/>
        <w:szCs w:val="22"/>
      </w:rPr>
    </w:pPr>
    <w:r w:rsidRPr="00772972">
      <w:rPr>
        <w:sz w:val="22"/>
        <w:szCs w:val="22"/>
      </w:rPr>
      <w:t>Poslovni broj: 2 St-</w:t>
    </w:r>
    <w:r>
      <w:rPr>
        <w:sz w:val="22"/>
        <w:szCs w:val="22"/>
      </w:rPr>
      <w:t>354/16-21</w:t>
    </w:r>
  </w:p>
  <w:p w:rsidRDefault="00A01130" w:rsidP="00B444C4" w:rsidR="00A01130" w:rsidRPr="00772972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68A" w:rsidP="0062768A" w:rsidR="0062768A" w:rsidRPr="00772972">
    <w:pPr>
      <w:jc w:val="right"/>
      <w:rPr>
        <w:sz w:val="22"/>
        <w:szCs w:val="22"/>
      </w:rPr>
    </w:pPr>
    <w:r w:rsidRPr="00772972">
      <w:rPr>
        <w:sz w:val="22"/>
        <w:szCs w:val="22"/>
      </w:rPr>
      <w:t>Poslovni broj: 2 St-</w:t>
    </w:r>
    <w:r w:rsidR="00B444C4">
      <w:rPr>
        <w:sz w:val="22"/>
        <w:szCs w:val="22"/>
      </w:rPr>
      <w:t>354/16-21</w:t>
    </w:r>
  </w:p>
  <w:p w:rsidRDefault="0062768A" w:rsidP="0062768A" w:rsidR="0062768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E5646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B6E7C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6017"/>
    <w:rsid w:val="003D4BF0"/>
    <w:rsid w:val="003D7036"/>
    <w:rsid w:val="003D72BA"/>
    <w:rsid w:val="003E38DD"/>
    <w:rsid w:val="003F2796"/>
    <w:rsid w:val="004020FD"/>
    <w:rsid w:val="00402A3C"/>
    <w:rsid w:val="0041600A"/>
    <w:rsid w:val="00423D0F"/>
    <w:rsid w:val="004340F3"/>
    <w:rsid w:val="00434341"/>
    <w:rsid w:val="00450E02"/>
    <w:rsid w:val="004563A1"/>
    <w:rsid w:val="004807E2"/>
    <w:rsid w:val="00485500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3E3B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2768A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4953"/>
    <w:rsid w:val="006C6491"/>
    <w:rsid w:val="006C66B1"/>
    <w:rsid w:val="006D1696"/>
    <w:rsid w:val="006D5DF5"/>
    <w:rsid w:val="006D749E"/>
    <w:rsid w:val="006E697F"/>
    <w:rsid w:val="00702C1A"/>
    <w:rsid w:val="00713AB6"/>
    <w:rsid w:val="007228EC"/>
    <w:rsid w:val="00723C99"/>
    <w:rsid w:val="007528BB"/>
    <w:rsid w:val="00754859"/>
    <w:rsid w:val="0075729A"/>
    <w:rsid w:val="007611C9"/>
    <w:rsid w:val="00772972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303"/>
    <w:rsid w:val="00A51CB5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444C4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375CB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5A44"/>
    <w:rsid w:val="00CF62BB"/>
    <w:rsid w:val="00CF7631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D023C"/>
    <w:rsid w:val="00DD7659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67348"/>
    <w:rsid w:val="00E723C8"/>
    <w:rsid w:val="00E74CC5"/>
    <w:rsid w:val="00E76E73"/>
    <w:rsid w:val="00E83655"/>
    <w:rsid w:val="00E92021"/>
    <w:rsid w:val="00EA00A7"/>
    <w:rsid w:val="00EA3453"/>
    <w:rsid w:val="00EB0CFC"/>
    <w:rsid w:val="00EB73DB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3CF5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51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5C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5C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5C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5C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51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5C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5C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5C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5C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  <item>Blaž Savić, OIB 44660472906, B. J. Jelačića 4/5 Zadar</item>
    </izvorni_sadrzaj>
    <derivirana_varijabla naziv="DomainObject.Predmet.StecajniUpraviteljiListAddressOIB_1">
      <item>Blanka Gambiraža, OIB 81085118009, Šamačka 9/I Osijek</item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60259-109D-4156-9F20-AFC810FEC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1012</properties:Words>
  <properties:Characters>5463</properties:Characters>
  <properties:Lines>133</properties:Lines>
  <properties:Paragraphs>46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2016-09-21T18:44:00Z</dcterms:created>
  <dc:creator>Ardena Bajlo</dc:creator>
  <cp:lastModifiedBy>Merlina Klišmanić</cp:lastModifiedBy>
  <cp:lastPrinted>2016-09-22T09:29:00Z</cp:lastPrinted>
  <dcterms:modified xmlns:xsi="http://www.w3.org/2001/XMLSchema-instance" xsi:type="dcterms:W3CDTF">2016-09-22T09:42:00Z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