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3907" w14:paraId="2e33907" w:rsidRDefault="00F87D42" w:rsidR="00F87D42" w:rsidRPr="00BD663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BD6639">
        <w:rPr>
          <w:rFonts w:hAnsi="Times New Roman" w:ascii="Times New Roman"/>
          <w:szCs w:val="24"/>
        </w:rPr>
        <w:t xml:space="preserve">  </w:t>
      </w:r>
    </w:p>
    <w:p w:rsidRDefault="00F76F55" w:rsidR="00193293" w:rsidRPr="00BD663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Zagreb, Amruševa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r w:rsidR="00C60880" w:rsidRPr="00BD6639">
        <w:rPr>
          <w:rFonts w:hAnsi="Times New Roman" w:ascii="Times New Roman"/>
          <w:szCs w:val="24"/>
        </w:rPr>
        <w:t>20</w:t>
      </w:r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r w:rsidR="009E6D4C">
        <w:rPr>
          <w:rFonts w:hAnsi="Times New Roman" w:ascii="Times New Roman"/>
          <w:szCs w:val="24"/>
        </w:rPr>
        <w:t>466</w:t>
      </w:r>
      <w:r w:rsidR="00D909CF">
        <w:rPr>
          <w:rFonts w:hAnsi="Times New Roman" w:ascii="Times New Roman"/>
          <w:szCs w:val="24"/>
        </w:rPr>
        <w:t>/13</w:t>
      </w:r>
      <w:r w:rsidR="00710468">
        <w:rPr>
          <w:rFonts w:hAnsi="Times New Roman" w:ascii="Times New Roman"/>
          <w:szCs w:val="24"/>
        </w:rPr>
        <w:t>-101</w:t>
      </w:r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9E6D4C" w:rsidR="009E6D4C" w:rsidRPr="00BD6639">
      <w:pPr>
        <w:jc w:val="center"/>
        <w:rPr>
          <w:rFonts w:hAnsi="Times New Roman" w:ascii="Times New Roman"/>
          <w:szCs w:val="24"/>
        </w:rPr>
      </w:pPr>
    </w:p>
    <w:p w:rsidRDefault="009E6D4C" w:rsidP="00E40486" w:rsidR="00844297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9E6D4C">
        <w:rPr>
          <w:rFonts w:hAnsi="Times New Roman" w:ascii="Times New Roman"/>
          <w:sz w:val="24"/>
          <w:szCs w:val="24"/>
        </w:rPr>
        <w:t>TRGOVAČKI SUD U ZAGREBU, po sucu pojedincu Luciji Butigan, u stečajnom postupku nad imovinom dužnika pojedinca MIJO MARKEŠIĆ, vl. obrta servis i elektroinstalacije, Jazvaci 10, Dra</w:t>
      </w:r>
      <w:r>
        <w:rPr>
          <w:rFonts w:hAnsi="Times New Roman" w:ascii="Times New Roman"/>
          <w:sz w:val="24"/>
          <w:szCs w:val="24"/>
        </w:rPr>
        <w:t xml:space="preserve">ganić, OIB: 99961278545, dana </w:t>
      </w:r>
      <w:r w:rsidR="00D909CF">
        <w:rPr>
          <w:rFonts w:hAnsi="Times New Roman" w:ascii="Times New Roman"/>
          <w:sz w:val="24"/>
          <w:szCs w:val="24"/>
        </w:rPr>
        <w:t>16</w:t>
      </w:r>
      <w:r w:rsidRPr="009E6D4C">
        <w:rPr>
          <w:rFonts w:hAnsi="Times New Roman" w:ascii="Times New Roman"/>
          <w:sz w:val="24"/>
          <w:szCs w:val="24"/>
        </w:rPr>
        <w:t xml:space="preserve">. </w:t>
      </w:r>
      <w:r w:rsidR="00D909CF">
        <w:rPr>
          <w:rFonts w:hAnsi="Times New Roman" w:ascii="Times New Roman"/>
          <w:sz w:val="24"/>
          <w:szCs w:val="24"/>
        </w:rPr>
        <w:t>lipnja</w:t>
      </w:r>
      <w:r w:rsidR="00F76F55">
        <w:rPr>
          <w:rFonts w:hAnsi="Times New Roman" w:ascii="Times New Roman"/>
          <w:sz w:val="24"/>
          <w:szCs w:val="24"/>
        </w:rPr>
        <w:t xml:space="preserve">  2016</w:t>
      </w:r>
      <w:r>
        <w:rPr>
          <w:rFonts w:hAnsi="Times New Roman" w:ascii="Times New Roman"/>
          <w:sz w:val="24"/>
          <w:szCs w:val="24"/>
        </w:rPr>
        <w:t>.</w:t>
      </w:r>
    </w:p>
    <w:p w:rsidRDefault="009E6D4C" w:rsidP="00652A9E" w:rsidR="009E6D4C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584EDF" w:rsidR="00F501E0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Određuje se prodaja u stečajnom postupku </w:t>
      </w:r>
      <w:r w:rsidR="009E6D4C">
        <w:rPr>
          <w:rFonts w:hAnsi="Times New Roman" w:ascii="Times New Roman"/>
          <w:bCs/>
          <w:szCs w:val="24"/>
        </w:rPr>
        <w:t xml:space="preserve">nad imovinom </w:t>
      </w:r>
      <w:r w:rsidRPr="00BD6639">
        <w:rPr>
          <w:rFonts w:hAnsi="Times New Roman" w:ascii="Times New Roman"/>
          <w:bCs/>
          <w:szCs w:val="24"/>
        </w:rPr>
        <w:t>dužnika</w:t>
      </w:r>
      <w:r w:rsidR="009E6D4C">
        <w:rPr>
          <w:rFonts w:hAnsi="Times New Roman" w:ascii="Times New Roman"/>
          <w:bCs/>
          <w:szCs w:val="24"/>
        </w:rPr>
        <w:t xml:space="preserve">-pojedinca 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9E6D4C" w:rsidRPr="009E6D4C">
        <w:rPr>
          <w:rFonts w:hAnsi="Times New Roman" w:ascii="Times New Roman"/>
          <w:szCs w:val="24"/>
        </w:rPr>
        <w:t>MIJO MARKEŠIĆ, vl. obrta servis i elektroinstalacije, Jazvaci 10, Dra</w:t>
      </w:r>
      <w:r w:rsidR="009E6D4C">
        <w:rPr>
          <w:rFonts w:hAnsi="Times New Roman" w:ascii="Times New Roman"/>
          <w:szCs w:val="24"/>
        </w:rPr>
        <w:t xml:space="preserve">ganić, OIB: 99961278545, na nekretinama </w:t>
      </w:r>
      <w:r w:rsidRPr="00BD6639">
        <w:rPr>
          <w:rFonts w:hAnsi="Times New Roman" w:ascii="Times New Roman"/>
          <w:bCs/>
          <w:szCs w:val="24"/>
        </w:rPr>
        <w:t xml:space="preserve">i to: </w:t>
      </w:r>
    </w:p>
    <w:p w:rsidRDefault="009E6D4C" w:rsidP="009E6D4C" w:rsidR="009E6D4C">
      <w:pPr>
        <w:pStyle w:val="Odlomakpopisa"/>
        <w:jc w:val="both"/>
        <w:rPr>
          <w:bCs/>
          <w:lang w:val="hr-HR"/>
        </w:rPr>
      </w:pPr>
    </w:p>
    <w:p w:rsidRDefault="00F76F55" w:rsidP="00BF6FF3" w:rsidR="00BF6FF3">
      <w:pPr>
        <w:pStyle w:val="Odlomakpopisa"/>
        <w:ind w:firstLine="284" w:left="567"/>
        <w:jc w:val="both"/>
        <w:rPr>
          <w:bCs/>
          <w:lang w:val="hr-HR"/>
        </w:rPr>
      </w:pPr>
      <w:r w:rsidRPr="00F76F55">
        <w:rPr>
          <w:bCs/>
          <w:lang w:val="hr-HR"/>
        </w:rPr>
        <w:t xml:space="preserve">- nekretnine upisane u z.k.ul.br. 568 k.o. Modruš Potok, </w:t>
      </w:r>
    </w:p>
    <w:p w:rsidRDefault="00F76F55" w:rsidP="00BF6FF3" w:rsidR="00F76F55" w:rsidRPr="00BF6FF3">
      <w:pPr>
        <w:pStyle w:val="Odlomakpopisa"/>
        <w:ind w:firstLine="284" w:left="567"/>
        <w:jc w:val="both"/>
        <w:rPr>
          <w:bCs/>
          <w:lang w:val="hr-HR"/>
        </w:rPr>
      </w:pPr>
      <w:r w:rsidRPr="00F76F55">
        <w:rPr>
          <w:bCs/>
          <w:lang w:val="hr-HR"/>
        </w:rPr>
        <w:t xml:space="preserve">kat.čes.br. </w:t>
      </w:r>
      <w:r w:rsidRPr="00BF6FF3">
        <w:rPr>
          <w:bCs/>
          <w:lang w:val="hr-HR"/>
        </w:rPr>
        <w:t>1179/1- poslovna građevina i dvorište, ukupne površine 294 čhv i to:</w:t>
      </w:r>
    </w:p>
    <w:p w:rsidRDefault="00F76F55" w:rsidP="00BF6FF3" w:rsidR="00F76F55" w:rsidRPr="00F76F55">
      <w:pPr>
        <w:pStyle w:val="Odlomakpopisa"/>
        <w:ind w:firstLine="284" w:left="567"/>
        <w:jc w:val="both"/>
        <w:rPr>
          <w:bCs/>
          <w:lang w:val="hr-HR"/>
        </w:rPr>
      </w:pPr>
      <w:r w:rsidRPr="00F76F55">
        <w:rPr>
          <w:bCs/>
          <w:lang w:val="hr-HR"/>
        </w:rPr>
        <w:t>- Rbr.5.UDIO 5/50</w:t>
      </w:r>
    </w:p>
    <w:p w:rsidRDefault="00F76F55" w:rsidP="00BF6FF3" w:rsidR="00F76F55" w:rsidRPr="00F76F55">
      <w:pPr>
        <w:pStyle w:val="Odlomakpopisa"/>
        <w:ind w:firstLine="284" w:left="567"/>
        <w:jc w:val="both"/>
        <w:rPr>
          <w:bCs/>
          <w:lang w:val="hr-HR"/>
        </w:rPr>
      </w:pPr>
      <w:r w:rsidRPr="00F76F55">
        <w:rPr>
          <w:bCs/>
          <w:lang w:val="hr-HR"/>
        </w:rPr>
        <w:t>- Rbr.13.ETAŽA 0/0, skladište u podrumskoj etaži, ukupno površine 20,60 m2</w:t>
      </w:r>
    </w:p>
    <w:p w:rsidRDefault="00F76F55" w:rsidP="00BF6FF3" w:rsidR="009E6D4C">
      <w:pPr>
        <w:pStyle w:val="Odlomakpopisa"/>
        <w:ind w:firstLine="284" w:left="567"/>
        <w:jc w:val="both"/>
        <w:rPr>
          <w:bCs/>
          <w:lang w:val="hr-HR"/>
        </w:rPr>
      </w:pPr>
      <w:r w:rsidRPr="00F76F55">
        <w:rPr>
          <w:bCs/>
          <w:lang w:val="hr-HR"/>
        </w:rPr>
        <w:t>- Rbr. 14.ETAŽA 0/0, poslovni prostor u prizemlju, ukupne površine 76,60 m2, koji se sastoji od prodajnog prostora, sobe voditelja, praonice, laboratorija, prolaza, sanitarnog čvora i pripadajućih spiralnih stepenica za garažu.</w:t>
      </w:r>
    </w:p>
    <w:p w:rsidRDefault="009E6D4C" w:rsidP="009E6D4C" w:rsidR="009E6D4C" w:rsidRPr="009B4140">
      <w:pPr>
        <w:jc w:val="both"/>
        <w:rPr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BF6FF3" w:rsidR="009E6D4C" w:rsidRPr="00BF6FF3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9E6D4C">
        <w:rPr>
          <w:rFonts w:hAnsi="Times New Roman" w:ascii="Times New Roman"/>
          <w:bCs/>
          <w:szCs w:val="24"/>
        </w:rPr>
        <w:t xml:space="preserve">UTVRĐENA VRIJEDNOST nekretnine </w:t>
      </w:r>
      <w:r w:rsidR="009E6D4C">
        <w:rPr>
          <w:rFonts w:hAnsi="Times New Roman" w:ascii="Times New Roman"/>
          <w:bCs/>
          <w:szCs w:val="24"/>
        </w:rPr>
        <w:t>iznosi:</w:t>
      </w:r>
      <w:r w:rsidR="00BF6FF3">
        <w:rPr>
          <w:rFonts w:hAnsi="Times New Roman" w:ascii="Times New Roman"/>
          <w:bCs/>
          <w:szCs w:val="24"/>
        </w:rPr>
        <w:t xml:space="preserve"> </w:t>
      </w:r>
      <w:r w:rsidR="00F76F55" w:rsidRPr="00BF6FF3">
        <w:rPr>
          <w:rFonts w:hAnsi="Times New Roman" w:ascii="Times New Roman"/>
          <w:bCs/>
          <w:szCs w:val="24"/>
        </w:rPr>
        <w:t>463.838,02</w:t>
      </w:r>
      <w:r w:rsidR="009E6D4C" w:rsidRPr="00BF6FF3">
        <w:rPr>
          <w:rFonts w:hAnsi="Times New Roman" w:ascii="Times New Roman"/>
          <w:bCs/>
          <w:szCs w:val="24"/>
        </w:rPr>
        <w:t xml:space="preserve"> kn</w:t>
      </w:r>
    </w:p>
    <w:p w:rsidRDefault="009E6D4C" w:rsidP="009E6D4C" w:rsidR="009E6D4C">
      <w:pPr>
        <w:jc w:val="both"/>
        <w:rPr>
          <w:rFonts w:hAnsi="Times New Roman" w:ascii="Times New Roman"/>
          <w:bCs/>
          <w:szCs w:val="24"/>
        </w:rPr>
      </w:pPr>
    </w:p>
    <w:p w:rsidRDefault="00D27BC9" w:rsidP="00E40486" w:rsidR="00684739">
      <w:pPr>
        <w:ind w:left="709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POČETNA CIJENA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D73B61">
        <w:rPr>
          <w:rFonts w:hAnsi="Times New Roman" w:ascii="Times New Roman"/>
          <w:bCs/>
          <w:szCs w:val="24"/>
        </w:rPr>
        <w:t xml:space="preserve">za </w:t>
      </w:r>
      <w:r w:rsidR="00D909CF">
        <w:rPr>
          <w:rFonts w:hAnsi="Times New Roman" w:ascii="Times New Roman"/>
          <w:bCs/>
          <w:szCs w:val="24"/>
        </w:rPr>
        <w:t>peto</w:t>
      </w:r>
      <w:r w:rsidR="00D73B61">
        <w:rPr>
          <w:rFonts w:hAnsi="Times New Roman" w:ascii="Times New Roman"/>
          <w:bCs/>
          <w:szCs w:val="24"/>
        </w:rPr>
        <w:t xml:space="preserve"> ročište za javnu dražbu </w:t>
      </w:r>
      <w:r w:rsidR="00282E7D">
        <w:rPr>
          <w:rFonts w:hAnsi="Times New Roman" w:ascii="Times New Roman"/>
          <w:bCs/>
          <w:szCs w:val="24"/>
        </w:rPr>
        <w:t>iznosi</w:t>
      </w:r>
      <w:r w:rsidR="00FE708E">
        <w:rPr>
          <w:rFonts w:hAnsi="Times New Roman" w:ascii="Times New Roman"/>
          <w:bCs/>
          <w:szCs w:val="24"/>
        </w:rPr>
        <w:t xml:space="preserve"> </w:t>
      </w:r>
      <w:r w:rsidR="00D909CF" w:rsidRPr="00A8301E">
        <w:rPr>
          <w:rFonts w:hAnsi="Times New Roman" w:ascii="Times New Roman"/>
          <w:bCs/>
          <w:szCs w:val="24"/>
        </w:rPr>
        <w:t xml:space="preserve">154.612,67 </w:t>
      </w:r>
      <w:r w:rsidR="00E40486" w:rsidRPr="0085597F">
        <w:rPr>
          <w:rFonts w:hAnsi="Times New Roman" w:ascii="Times New Roman"/>
          <w:bCs/>
          <w:szCs w:val="24"/>
        </w:rPr>
        <w:t>kn</w:t>
      </w:r>
      <w:r w:rsidR="00282E7D">
        <w:rPr>
          <w:rFonts w:hAnsi="Times New Roman" w:ascii="Times New Roman"/>
          <w:bCs/>
          <w:szCs w:val="24"/>
        </w:rPr>
        <w:t>.</w:t>
      </w:r>
    </w:p>
    <w:p w:rsidRDefault="00282E7D" w:rsidP="00684739" w:rsidR="00282E7D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684739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D91713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D909CF">
        <w:rPr>
          <w:rFonts w:hAnsi="Times New Roman" w:ascii="Times New Roman"/>
          <w:bCs/>
          <w:szCs w:val="24"/>
        </w:rPr>
        <w:t>petom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="009B33F0">
        <w:rPr>
          <w:rFonts w:hAnsi="Times New Roman" w:ascii="Times New Roman"/>
          <w:bCs/>
          <w:szCs w:val="24"/>
        </w:rPr>
        <w:t xml:space="preserve">ročištu ne </w:t>
      </w:r>
      <w:r w:rsidR="00282E7D">
        <w:rPr>
          <w:rFonts w:hAnsi="Times New Roman" w:ascii="Times New Roman"/>
          <w:bCs/>
          <w:szCs w:val="24"/>
        </w:rPr>
        <w:t>može</w:t>
      </w:r>
      <w:r w:rsidRPr="00BD6639">
        <w:rPr>
          <w:rFonts w:hAnsi="Times New Roman" w:ascii="Times New Roman"/>
          <w:bCs/>
          <w:szCs w:val="24"/>
        </w:rPr>
        <w:t xml:space="preserve"> prodati ispod početne vrijednosti cijene nekretnin</w:t>
      </w:r>
      <w:r w:rsidR="00282E7D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navedene u točki I</w:t>
      </w:r>
      <w:r w:rsidR="004C5905" w:rsidRPr="00BD6639">
        <w:rPr>
          <w:rFonts w:hAnsi="Times New Roman" w:ascii="Times New Roman"/>
          <w:bCs/>
          <w:szCs w:val="24"/>
        </w:rPr>
        <w:t>I</w:t>
      </w:r>
      <w:r w:rsidR="00282E7D">
        <w:rPr>
          <w:rFonts w:hAnsi="Times New Roman" w:ascii="Times New Roman"/>
          <w:bCs/>
          <w:szCs w:val="24"/>
        </w:rPr>
        <w:t>.</w:t>
      </w:r>
      <w:r w:rsidR="00F76F55">
        <w:rPr>
          <w:rFonts w:hAnsi="Times New Roman" w:ascii="Times New Roman"/>
          <w:bCs/>
          <w:szCs w:val="24"/>
        </w:rPr>
        <w:t>2.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A0ED4" w:rsidP="00584EDF" w:rsidR="00F76F55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D909CF">
        <w:rPr>
          <w:rFonts w:hAnsi="Times New Roman" w:ascii="Times New Roman"/>
          <w:bCs/>
          <w:szCs w:val="24"/>
        </w:rPr>
        <w:t>petoj</w:t>
      </w:r>
      <w:r w:rsidR="009B33F0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>držat će se pred stečajnim sucem u zgradi Trgovačkog suda u Zagrebu, soba br. 91/II (ulična zgrada), dana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</w:p>
    <w:p w:rsidRDefault="00E40486" w:rsidP="00F76F55" w:rsidR="00E40486">
      <w:pPr>
        <w:ind w:left="720"/>
        <w:jc w:val="center"/>
        <w:rPr>
          <w:rFonts w:hAnsi="Times New Roman" w:ascii="Times New Roman"/>
          <w:b/>
          <w:bCs/>
          <w:szCs w:val="24"/>
          <w:u w:val="single"/>
        </w:rPr>
      </w:pPr>
    </w:p>
    <w:p w:rsidRDefault="00D909CF" w:rsidP="00F76F55" w:rsidR="00584EDF" w:rsidRPr="009B33F0">
      <w:pPr>
        <w:ind w:left="720"/>
        <w:jc w:val="center"/>
        <w:rPr>
          <w:rFonts w:hAnsi="Times New Roman" w:ascii="Times New Roman"/>
          <w:b/>
          <w:bCs/>
          <w:szCs w:val="24"/>
          <w:u w:val="single"/>
        </w:rPr>
      </w:pPr>
      <w:r>
        <w:rPr>
          <w:rFonts w:hAnsi="Times New Roman" w:ascii="Times New Roman"/>
          <w:b/>
          <w:bCs/>
          <w:szCs w:val="24"/>
          <w:u w:val="single"/>
        </w:rPr>
        <w:t>7</w:t>
      </w:r>
      <w:r w:rsidR="00E17671">
        <w:rPr>
          <w:rFonts w:hAnsi="Times New Roman" w:ascii="Times New Roman"/>
          <w:b/>
          <w:bCs/>
          <w:szCs w:val="24"/>
          <w:u w:val="single"/>
        </w:rPr>
        <w:t xml:space="preserve">. </w:t>
      </w:r>
      <w:r>
        <w:rPr>
          <w:rFonts w:hAnsi="Times New Roman" w:ascii="Times New Roman"/>
          <w:b/>
          <w:bCs/>
          <w:szCs w:val="24"/>
          <w:u w:val="single"/>
        </w:rPr>
        <w:t>rujna</w:t>
      </w:r>
      <w:r w:rsidR="00BD6639" w:rsidRPr="009B33F0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7A1B72" w:rsidRPr="009B33F0">
        <w:rPr>
          <w:rFonts w:hAnsi="Times New Roman" w:ascii="Times New Roman"/>
          <w:b/>
          <w:bCs/>
          <w:szCs w:val="24"/>
          <w:u w:val="single"/>
        </w:rPr>
        <w:t>201</w:t>
      </w:r>
      <w:r w:rsidR="00F76F55">
        <w:rPr>
          <w:rFonts w:hAnsi="Times New Roman" w:ascii="Times New Roman"/>
          <w:b/>
          <w:bCs/>
          <w:szCs w:val="24"/>
          <w:u w:val="single"/>
        </w:rPr>
        <w:t>6</w:t>
      </w:r>
      <w:r w:rsidR="00D27BC9" w:rsidRPr="009B33F0">
        <w:rPr>
          <w:rFonts w:hAnsi="Times New Roman" w:ascii="Times New Roman"/>
          <w:b/>
          <w:bCs/>
          <w:szCs w:val="24"/>
          <w:u w:val="single"/>
        </w:rPr>
        <w:t xml:space="preserve">. u </w:t>
      </w:r>
      <w:r>
        <w:rPr>
          <w:rFonts w:hAnsi="Times New Roman" w:ascii="Times New Roman"/>
          <w:b/>
          <w:bCs/>
          <w:szCs w:val="24"/>
          <w:u w:val="single"/>
        </w:rPr>
        <w:t>13</w:t>
      </w:r>
      <w:r w:rsidR="00F76F55">
        <w:rPr>
          <w:rFonts w:hAnsi="Times New Roman" w:ascii="Times New Roman"/>
          <w:b/>
          <w:bCs/>
          <w:szCs w:val="24"/>
          <w:u w:val="single"/>
        </w:rPr>
        <w:t>:</w:t>
      </w:r>
      <w:r>
        <w:rPr>
          <w:rFonts w:hAnsi="Times New Roman" w:ascii="Times New Roman"/>
          <w:b/>
          <w:bCs/>
          <w:szCs w:val="24"/>
          <w:u w:val="single"/>
        </w:rPr>
        <w:t>3</w:t>
      </w:r>
      <w:r w:rsidR="00E40486">
        <w:rPr>
          <w:rFonts w:hAnsi="Times New Roman" w:ascii="Times New Roman"/>
          <w:b/>
          <w:bCs/>
          <w:szCs w:val="24"/>
          <w:u w:val="single"/>
        </w:rPr>
        <w:t>0</w:t>
      </w:r>
      <w:r w:rsidR="008D2759" w:rsidRPr="009B33F0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584EDF" w:rsidRPr="009B33F0">
        <w:rPr>
          <w:rFonts w:hAnsi="Times New Roman" w:ascii="Times New Roman"/>
          <w:b/>
          <w:bCs/>
          <w:szCs w:val="24"/>
          <w:u w:val="single"/>
        </w:rPr>
        <w:t>sati.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F76F55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Pr="00BD6639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F76F55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BD6639">
        <w:rPr>
          <w:rFonts w:hAnsi="Times New Roman" w:ascii="Times New Roman"/>
          <w:bCs/>
          <w:szCs w:val="24"/>
        </w:rPr>
        <w:t>do</w:t>
      </w:r>
      <w:r w:rsidR="00694FCA" w:rsidRPr="00BD6639">
        <w:rPr>
          <w:rFonts w:hAnsi="Times New Roman" w:ascii="Times New Roman"/>
          <w:bCs/>
          <w:szCs w:val="24"/>
        </w:rPr>
        <w:t xml:space="preserve"> </w:t>
      </w:r>
      <w:r w:rsidR="00D909CF">
        <w:rPr>
          <w:rFonts w:hAnsi="Times New Roman" w:ascii="Times New Roman"/>
          <w:bCs/>
          <w:szCs w:val="24"/>
        </w:rPr>
        <w:t>5</w:t>
      </w:r>
      <w:r w:rsidR="0052352E">
        <w:rPr>
          <w:rFonts w:hAnsi="Times New Roman" w:ascii="Times New Roman"/>
          <w:bCs/>
          <w:szCs w:val="24"/>
        </w:rPr>
        <w:t xml:space="preserve">. </w:t>
      </w:r>
      <w:r w:rsidR="00D909CF">
        <w:rPr>
          <w:rFonts w:hAnsi="Times New Roman" w:ascii="Times New Roman"/>
          <w:bCs/>
          <w:szCs w:val="24"/>
        </w:rPr>
        <w:t>rujna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D27BC9" w:rsidRPr="00BD6639">
        <w:rPr>
          <w:rFonts w:hAnsi="Times New Roman" w:ascii="Times New Roman"/>
          <w:bCs/>
          <w:szCs w:val="24"/>
        </w:rPr>
        <w:t>201</w:t>
      </w:r>
      <w:r w:rsidR="005F7D71">
        <w:rPr>
          <w:rFonts w:hAnsi="Times New Roman" w:ascii="Times New Roman"/>
          <w:bCs/>
          <w:szCs w:val="24"/>
        </w:rPr>
        <w:t>6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="001833F2" w:rsidRPr="00BD6639">
        <w:rPr>
          <w:rFonts w:hAnsi="Times New Roman" w:ascii="Times New Roman"/>
          <w:bCs/>
          <w:szCs w:val="24"/>
        </w:rPr>
        <w:t xml:space="preserve"> uplat</w:t>
      </w:r>
      <w:r w:rsidRPr="00BD6639">
        <w:rPr>
          <w:rFonts w:hAnsi="Times New Roman" w:ascii="Times New Roman"/>
          <w:bCs/>
          <w:szCs w:val="24"/>
        </w:rPr>
        <w:t xml:space="preserve">e osiguranje u iznosu od </w:t>
      </w:r>
      <w:r w:rsidR="0052352E">
        <w:rPr>
          <w:rFonts w:hAnsi="Times New Roman" w:ascii="Times New Roman"/>
          <w:bCs/>
          <w:szCs w:val="24"/>
        </w:rPr>
        <w:t>10</w:t>
      </w:r>
      <w:r w:rsidR="00A8668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% </w:t>
      </w:r>
      <w:r w:rsidR="00730D92" w:rsidRPr="00BD6639">
        <w:rPr>
          <w:rFonts w:hAnsi="Times New Roman" w:ascii="Times New Roman"/>
          <w:bCs/>
          <w:szCs w:val="24"/>
        </w:rPr>
        <w:t>utvrđene vrijednosti nekretnin</w:t>
      </w:r>
      <w:r w:rsidR="0052352E">
        <w:rPr>
          <w:rFonts w:hAnsi="Times New Roman" w:ascii="Times New Roman"/>
          <w:bCs/>
          <w:szCs w:val="24"/>
        </w:rPr>
        <w:t>a</w:t>
      </w:r>
      <w:r w:rsidR="00730D92" w:rsidRPr="00BD6639">
        <w:rPr>
          <w:rFonts w:hAnsi="Times New Roman" w:ascii="Times New Roman"/>
          <w:bCs/>
          <w:szCs w:val="24"/>
        </w:rPr>
        <w:t xml:space="preserve"> naveden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točki II.</w:t>
      </w:r>
      <w:r w:rsidR="005F7D71">
        <w:rPr>
          <w:rFonts w:hAnsi="Times New Roman" w:ascii="Times New Roman"/>
          <w:bCs/>
          <w:szCs w:val="24"/>
        </w:rPr>
        <w:t>1.</w:t>
      </w:r>
      <w:r w:rsidR="00DC1880" w:rsidRPr="00BD6639">
        <w:rPr>
          <w:rFonts w:hAnsi="Times New Roman" w:ascii="Times New Roman"/>
          <w:bCs/>
          <w:szCs w:val="24"/>
        </w:rPr>
        <w:t xml:space="preserve"> ovog zaključka, a opisan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</w:t>
      </w:r>
      <w:r w:rsidRPr="00BD6639">
        <w:rPr>
          <w:rFonts w:hAnsi="Times New Roman" w:ascii="Times New Roman"/>
          <w:bCs/>
          <w:szCs w:val="24"/>
        </w:rPr>
        <w:t>točki I</w:t>
      </w:r>
      <w:r w:rsidR="00824E3A" w:rsidRPr="00BD6639">
        <w:rPr>
          <w:rFonts w:hAnsi="Times New Roman" w:ascii="Times New Roman"/>
          <w:bCs/>
          <w:szCs w:val="24"/>
        </w:rPr>
        <w:t>.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ovog Zaključka</w:t>
      </w:r>
      <w:r w:rsidR="00DC1880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BD6639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BD6639">
        <w:rPr>
          <w:rFonts w:hAnsi="Times New Roman" w:ascii="Times New Roman"/>
          <w:bCs/>
          <w:szCs w:val="24"/>
        </w:rPr>
        <w:t>St-</w:t>
      </w:r>
      <w:r w:rsidR="00F63D66">
        <w:rPr>
          <w:rFonts w:hAnsi="Times New Roman" w:ascii="Times New Roman"/>
          <w:bCs/>
          <w:szCs w:val="24"/>
        </w:rPr>
        <w:t>466</w:t>
      </w:r>
      <w:r w:rsidR="0052352E">
        <w:rPr>
          <w:rFonts w:hAnsi="Times New Roman" w:ascii="Times New Roman"/>
          <w:bCs/>
          <w:szCs w:val="24"/>
        </w:rPr>
        <w:t>/13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i dokaz o tome </w:t>
      </w:r>
      <w:r w:rsidR="001833F2" w:rsidRPr="00BD6639">
        <w:rPr>
          <w:rFonts w:hAnsi="Times New Roman" w:ascii="Times New Roman"/>
          <w:bCs/>
          <w:szCs w:val="24"/>
        </w:rPr>
        <w:t xml:space="preserve">dostave u sudski spis prije </w:t>
      </w:r>
      <w:r w:rsidRPr="00BD6639">
        <w:rPr>
          <w:rFonts w:hAnsi="Times New Roman" w:ascii="Times New Roman"/>
          <w:bCs/>
          <w:szCs w:val="24"/>
        </w:rPr>
        <w:t>početka dražbe ili</w:t>
      </w:r>
      <w:r w:rsidR="00824E3A" w:rsidRPr="00BD6639">
        <w:rPr>
          <w:rFonts w:hAnsi="Times New Roman" w:ascii="Times New Roman"/>
          <w:bCs/>
          <w:szCs w:val="24"/>
        </w:rPr>
        <w:t xml:space="preserve"> do</w:t>
      </w:r>
      <w:r w:rsidR="00E17671">
        <w:rPr>
          <w:rFonts w:hAnsi="Times New Roman" w:ascii="Times New Roman"/>
          <w:bCs/>
          <w:szCs w:val="24"/>
        </w:rPr>
        <w:t xml:space="preserve"> </w:t>
      </w:r>
      <w:r w:rsidR="00D909CF">
        <w:rPr>
          <w:rFonts w:hAnsi="Times New Roman" w:ascii="Times New Roman"/>
          <w:bCs/>
          <w:szCs w:val="24"/>
        </w:rPr>
        <w:t>5</w:t>
      </w:r>
      <w:r w:rsidR="0052352E">
        <w:rPr>
          <w:rFonts w:hAnsi="Times New Roman" w:ascii="Times New Roman"/>
          <w:bCs/>
          <w:szCs w:val="24"/>
        </w:rPr>
        <w:t xml:space="preserve">. </w:t>
      </w:r>
      <w:r w:rsidR="00D909CF">
        <w:rPr>
          <w:rFonts w:hAnsi="Times New Roman" w:ascii="Times New Roman"/>
          <w:bCs/>
          <w:szCs w:val="24"/>
        </w:rPr>
        <w:t>rujna</w:t>
      </w:r>
      <w:r w:rsidR="00824E3A" w:rsidRPr="00BD6639">
        <w:rPr>
          <w:rFonts w:hAnsi="Times New Roman" w:ascii="Times New Roman"/>
          <w:bCs/>
          <w:szCs w:val="24"/>
        </w:rPr>
        <w:t xml:space="preserve"> </w:t>
      </w:r>
      <w:r w:rsidR="00D27BC9" w:rsidRPr="00BD6639">
        <w:rPr>
          <w:rFonts w:hAnsi="Times New Roman" w:ascii="Times New Roman"/>
          <w:bCs/>
          <w:szCs w:val="24"/>
        </w:rPr>
        <w:t>201</w:t>
      </w:r>
      <w:r w:rsidR="005F7D71">
        <w:rPr>
          <w:rFonts w:hAnsi="Times New Roman" w:ascii="Times New Roman"/>
          <w:bCs/>
          <w:szCs w:val="24"/>
        </w:rPr>
        <w:t>6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1833F2" w:rsidRPr="00BD6639">
        <w:rPr>
          <w:rFonts w:hAnsi="Times New Roman" w:ascii="Times New Roman"/>
          <w:bCs/>
          <w:szCs w:val="24"/>
        </w:rPr>
        <w:t>dostave</w:t>
      </w:r>
      <w:r w:rsidRPr="00BD6639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BD6639">
        <w:rPr>
          <w:rFonts w:hAnsi="Times New Roman" w:ascii="Times New Roman"/>
          <w:bCs/>
          <w:szCs w:val="24"/>
        </w:rPr>
        <w:t>rokom važenja najmanje do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D909CF">
        <w:rPr>
          <w:rFonts w:hAnsi="Times New Roman" w:ascii="Times New Roman"/>
          <w:bCs/>
          <w:szCs w:val="24"/>
        </w:rPr>
        <w:t>21</w:t>
      </w:r>
      <w:r w:rsidR="0052352E">
        <w:rPr>
          <w:rFonts w:hAnsi="Times New Roman" w:ascii="Times New Roman"/>
          <w:bCs/>
          <w:szCs w:val="24"/>
        </w:rPr>
        <w:t>.</w:t>
      </w:r>
      <w:r w:rsidR="00D909CF">
        <w:rPr>
          <w:rFonts w:hAnsi="Times New Roman" w:ascii="Times New Roman"/>
          <w:bCs/>
          <w:szCs w:val="24"/>
        </w:rPr>
        <w:t>listopada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0B11BB" w:rsidRPr="00BD6639">
        <w:rPr>
          <w:rFonts w:hAnsi="Times New Roman" w:ascii="Times New Roman"/>
          <w:bCs/>
          <w:szCs w:val="24"/>
        </w:rPr>
        <w:t>20</w:t>
      </w:r>
      <w:r w:rsidR="00C60880" w:rsidRPr="00BD6639">
        <w:rPr>
          <w:rFonts w:hAnsi="Times New Roman" w:ascii="Times New Roman"/>
          <w:bCs/>
          <w:szCs w:val="24"/>
        </w:rPr>
        <w:t>1</w:t>
      </w:r>
      <w:r w:rsidR="005F7D71">
        <w:rPr>
          <w:rFonts w:hAnsi="Times New Roman" w:ascii="Times New Roman"/>
          <w:bCs/>
          <w:szCs w:val="24"/>
        </w:rPr>
        <w:t>6</w:t>
      </w:r>
      <w:r w:rsidR="00694FCA" w:rsidRPr="00BD6639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30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BD6639">
        <w:rPr>
          <w:rFonts w:hAnsi="Times New Roman" w:ascii="Times New Roman"/>
          <w:bCs/>
          <w:szCs w:val="24"/>
        </w:rPr>
        <w:t>u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F63D66">
        <w:rPr>
          <w:rFonts w:hAnsi="Times New Roman" w:ascii="Times New Roman"/>
          <w:bCs/>
          <w:szCs w:val="24"/>
        </w:rPr>
        <w:t>im upraviteljem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>prethodni dogovor na tel. br.</w:t>
      </w:r>
      <w:r w:rsidR="0052352E">
        <w:rPr>
          <w:rFonts w:hAnsi="Times New Roman" w:ascii="Times New Roman"/>
          <w:bCs/>
          <w:szCs w:val="24"/>
        </w:rPr>
        <w:t xml:space="preserve"> </w:t>
      </w:r>
      <w:r w:rsidR="00B3567A">
        <w:rPr>
          <w:rFonts w:hAnsi="Times New Roman" w:ascii="Times New Roman"/>
          <w:bCs/>
          <w:szCs w:val="24"/>
        </w:rPr>
        <w:t>091/2111-181.</w:t>
      </w:r>
    </w:p>
    <w:p w:rsidRDefault="0088671A" w:rsidR="0088671A" w:rsidRPr="00BD6639">
      <w:pPr>
        <w:pStyle w:val="Naslov1"/>
        <w:rPr>
          <w:rFonts w:hAnsi="Times New Roman" w:ascii="Times New Roman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B3567A" w:rsidR="00B3567A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r w:rsidR="00B3567A">
        <w:rPr>
          <w:rFonts w:hAnsi="Times New Roman" w:ascii="Times New Roman"/>
          <w:szCs w:val="24"/>
        </w:rPr>
        <w:t>466</w:t>
      </w:r>
      <w:r w:rsidR="0052352E">
        <w:rPr>
          <w:rFonts w:hAnsi="Times New Roman" w:ascii="Times New Roman"/>
          <w:szCs w:val="24"/>
        </w:rPr>
        <w:t>/13</w:t>
      </w:r>
      <w:r w:rsidR="00336F0F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od</w:t>
      </w:r>
      <w:r w:rsidR="00B3567A">
        <w:rPr>
          <w:rFonts w:hAnsi="Times New Roman" w:ascii="Times New Roman"/>
          <w:szCs w:val="24"/>
        </w:rPr>
        <w:t xml:space="preserve"> 2.</w:t>
      </w:r>
      <w:r w:rsidR="00D73B61">
        <w:rPr>
          <w:rFonts w:hAnsi="Times New Roman" w:ascii="Times New Roman"/>
          <w:szCs w:val="24"/>
        </w:rPr>
        <w:t xml:space="preserve"> </w:t>
      </w:r>
      <w:r w:rsidR="00B3567A">
        <w:rPr>
          <w:rFonts w:hAnsi="Times New Roman" w:ascii="Times New Roman"/>
          <w:szCs w:val="24"/>
        </w:rPr>
        <w:t>srpnja 2014</w:t>
      </w:r>
      <w:r w:rsidR="0052352E">
        <w:rPr>
          <w:rFonts w:hAnsi="Times New Roman" w:ascii="Times New Roman"/>
          <w:szCs w:val="24"/>
        </w:rPr>
        <w:t>.</w:t>
      </w:r>
      <w:r w:rsidRPr="00BD6639">
        <w:rPr>
          <w:rFonts w:hAnsi="Times New Roman" w:ascii="Times New Roman"/>
          <w:szCs w:val="24"/>
        </w:rPr>
        <w:t xml:space="preserve"> </w:t>
      </w:r>
      <w:r w:rsidR="00336F0F" w:rsidRPr="00BD6639">
        <w:rPr>
          <w:rFonts w:hAnsi="Times New Roman" w:ascii="Times New Roman"/>
          <w:szCs w:val="24"/>
        </w:rPr>
        <w:t>otvoren je stečajni postupak nad</w:t>
      </w:r>
      <w:r w:rsidR="00B3567A">
        <w:rPr>
          <w:rFonts w:hAnsi="Times New Roman" w:ascii="Times New Roman"/>
          <w:szCs w:val="24"/>
        </w:rPr>
        <w:t xml:space="preserve"> imovinom dužnika-pojedinca</w:t>
      </w:r>
      <w:r w:rsidR="00336F0F" w:rsidRPr="00BD6639">
        <w:rPr>
          <w:rFonts w:hAnsi="Times New Roman" w:ascii="Times New Roman"/>
          <w:szCs w:val="24"/>
        </w:rPr>
        <w:t xml:space="preserve"> </w:t>
      </w:r>
      <w:r w:rsidR="00B3567A" w:rsidRPr="009E6D4C">
        <w:rPr>
          <w:rFonts w:hAnsi="Times New Roman" w:ascii="Times New Roman"/>
          <w:szCs w:val="24"/>
        </w:rPr>
        <w:t>MIJO MARKEŠIĆ, vl. obrta servis i elektroinstalacije, Jazvaci 10, Dra</w:t>
      </w:r>
      <w:r w:rsidR="00B3567A">
        <w:rPr>
          <w:rFonts w:hAnsi="Times New Roman" w:ascii="Times New Roman"/>
          <w:szCs w:val="24"/>
        </w:rPr>
        <w:t>ganić, OIB: 99961278545.</w:t>
      </w:r>
    </w:p>
    <w:p w:rsidRDefault="0088671A" w:rsidP="00B3567A" w:rsidR="00193293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lastRenderedPageBreak/>
        <w:t>S</w:t>
      </w:r>
      <w:r w:rsidR="006F185C" w:rsidRPr="00BD6639">
        <w:rPr>
          <w:rFonts w:hAnsi="Times New Roman" w:ascii="Times New Roman"/>
          <w:szCs w:val="24"/>
        </w:rPr>
        <w:t>tečajnu masu čin</w:t>
      </w:r>
      <w:r w:rsidR="00282E7D">
        <w:rPr>
          <w:rFonts w:hAnsi="Times New Roman" w:ascii="Times New Roman"/>
          <w:szCs w:val="24"/>
        </w:rPr>
        <w:t>i</w:t>
      </w:r>
      <w:r w:rsidRPr="00BD6639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nekretn</w:t>
      </w:r>
      <w:r w:rsidR="00F06BEF" w:rsidRPr="00BD6639">
        <w:rPr>
          <w:rFonts w:hAnsi="Times New Roman" w:ascii="Times New Roman"/>
          <w:szCs w:val="24"/>
        </w:rPr>
        <w:t>in</w:t>
      </w:r>
      <w:r w:rsidR="00D91713">
        <w:rPr>
          <w:rFonts w:hAnsi="Times New Roman" w:ascii="Times New Roman"/>
          <w:szCs w:val="24"/>
        </w:rPr>
        <w:t>e</w:t>
      </w:r>
      <w:r w:rsidR="0052352E">
        <w:rPr>
          <w:rFonts w:hAnsi="Times New Roman" w:ascii="Times New Roman"/>
          <w:szCs w:val="24"/>
        </w:rPr>
        <w:t xml:space="preserve"> koje su</w:t>
      </w:r>
      <w:r w:rsidR="00F06BEF" w:rsidRPr="00BD6639">
        <w:rPr>
          <w:rFonts w:hAnsi="Times New Roman" w:ascii="Times New Roman"/>
          <w:szCs w:val="24"/>
        </w:rPr>
        <w:t xml:space="preserve"> predmet ove prodaje, a na koj</w:t>
      </w:r>
      <w:r w:rsidR="00D91713">
        <w:rPr>
          <w:rFonts w:hAnsi="Times New Roman" w:ascii="Times New Roman"/>
          <w:szCs w:val="24"/>
        </w:rPr>
        <w:t>ima</w:t>
      </w:r>
      <w:r w:rsidR="00F06BEF" w:rsidRPr="00BD6639">
        <w:rPr>
          <w:rFonts w:hAnsi="Times New Roman" w:ascii="Times New Roman"/>
          <w:szCs w:val="24"/>
        </w:rPr>
        <w:t xml:space="preserve"> je upis</w:t>
      </w:r>
      <w:r w:rsidR="000B11BB" w:rsidRPr="00BD6639">
        <w:rPr>
          <w:rFonts w:hAnsi="Times New Roman" w:ascii="Times New Roman"/>
          <w:szCs w:val="24"/>
        </w:rPr>
        <w:t xml:space="preserve">ano razlučno pravo u korist </w:t>
      </w:r>
      <w:r w:rsidR="00D27BC9" w:rsidRPr="00BD6639">
        <w:rPr>
          <w:rFonts w:hAnsi="Times New Roman" w:ascii="Times New Roman"/>
          <w:szCs w:val="24"/>
        </w:rPr>
        <w:t>razlučn</w:t>
      </w:r>
      <w:r w:rsidR="00282E7D">
        <w:rPr>
          <w:rFonts w:hAnsi="Times New Roman" w:ascii="Times New Roman"/>
          <w:szCs w:val="24"/>
        </w:rPr>
        <w:t>og</w:t>
      </w:r>
      <w:r w:rsidR="0052352E">
        <w:rPr>
          <w:rFonts w:hAnsi="Times New Roman" w:ascii="Times New Roman"/>
          <w:szCs w:val="24"/>
        </w:rPr>
        <w:t xml:space="preserve"> vjerovnika </w:t>
      </w:r>
      <w:r w:rsidR="00D91713">
        <w:rPr>
          <w:rFonts w:hAnsi="Times New Roman" w:ascii="Times New Roman"/>
          <w:szCs w:val="24"/>
        </w:rPr>
        <w:t>Privre</w:t>
      </w:r>
      <w:r w:rsidR="006146C6">
        <w:rPr>
          <w:rFonts w:hAnsi="Times New Roman" w:ascii="Times New Roman"/>
          <w:szCs w:val="24"/>
        </w:rPr>
        <w:t>dna banka Zagreb, d.d., Zagreb, P</w:t>
      </w:r>
      <w:r w:rsidR="006146C6" w:rsidRPr="006146C6">
        <w:rPr>
          <w:rFonts w:hAnsi="Times New Roman" w:ascii="Times New Roman"/>
          <w:szCs w:val="24"/>
        </w:rPr>
        <w:t>odružnica 10., Domobranska 6, Karlovac, za iznos kredita od 38.000,00 Eura u kunskoj protuvrijednosti uz primjenu kupovnog tečaja PBZ na dan korištenja kredita, sa redovnom kamatom od 14,25% godišnje, promjenjiva te drugom ugovorenom kamatom, troškovima i naknadama, sa rokom vraćanja 31.1.2006., u skladu sa Sporazumom radi osiguranja novčane tražbine zasnivanjem založnog prava.</w:t>
      </w:r>
    </w:p>
    <w:p w:rsidRDefault="006146C6" w:rsidP="00B3567A" w:rsidR="006146C6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bCs/>
          <w:szCs w:val="24"/>
        </w:rPr>
      </w:pPr>
    </w:p>
    <w:p w:rsidRDefault="00B3567A" w:rsidP="0086280B" w:rsidR="00B3567A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6F185C" w:rsidRPr="00BD6639">
        <w:rPr>
          <w:rFonts w:hAnsi="Times New Roman" w:ascii="Times New Roman"/>
          <w:szCs w:val="24"/>
        </w:rPr>
        <w:t xml:space="preserve"> upravitelj podni</w:t>
      </w:r>
      <w:r>
        <w:rPr>
          <w:rFonts w:hAnsi="Times New Roman" w:ascii="Times New Roman"/>
          <w:szCs w:val="24"/>
        </w:rPr>
        <w:t>o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>
        <w:rPr>
          <w:rFonts w:hAnsi="Times New Roman" w:ascii="Times New Roman"/>
          <w:szCs w:val="24"/>
        </w:rPr>
        <w:t xml:space="preserve"> prijedlog</w:t>
      </w:r>
      <w:r w:rsidR="006F185C" w:rsidRPr="00BD6639">
        <w:rPr>
          <w:rFonts w:hAnsi="Times New Roman" w:ascii="Times New Roman"/>
          <w:szCs w:val="24"/>
        </w:rPr>
        <w:t xml:space="preserve"> da se nekretnin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 w:rsidR="0052352E"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BD6639">
        <w:rPr>
          <w:rFonts w:hAnsi="Times New Roman" w:ascii="Times New Roman"/>
          <w:szCs w:val="24"/>
        </w:rPr>
        <w:t>članka</w:t>
      </w:r>
      <w:r w:rsidR="006F185C" w:rsidRPr="00BD6639">
        <w:rPr>
          <w:rFonts w:hAnsi="Times New Roman" w:ascii="Times New Roman"/>
          <w:szCs w:val="24"/>
        </w:rPr>
        <w:t xml:space="preserve"> 164.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r w:rsidR="00105C24" w:rsidRPr="00BD6639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BD6639">
        <w:rPr>
          <w:rFonts w:hAnsi="Times New Roman" w:ascii="Times New Roman"/>
          <w:szCs w:val="24"/>
        </w:rPr>
        <w:t xml:space="preserve"> dalje SZ), pa je doneseno Rješenje o prodaji predmetn</w:t>
      </w:r>
      <w:r w:rsidR="0052352E"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 w:rsidR="0052352E"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r>
        <w:rPr>
          <w:rFonts w:hAnsi="Times New Roman" w:ascii="Times New Roman"/>
          <w:szCs w:val="24"/>
        </w:rPr>
        <w:t>466</w:t>
      </w:r>
      <w:r w:rsidR="0052352E">
        <w:rPr>
          <w:rFonts w:hAnsi="Times New Roman" w:ascii="Times New Roman"/>
          <w:szCs w:val="24"/>
        </w:rPr>
        <w:t>/13</w:t>
      </w:r>
      <w:r w:rsidR="00D27BC9" w:rsidRPr="00BD6639">
        <w:rPr>
          <w:rFonts w:hAnsi="Times New Roman" w:ascii="Times New Roman"/>
          <w:szCs w:val="24"/>
        </w:rPr>
        <w:t xml:space="preserve"> od </w:t>
      </w:r>
      <w:r w:rsidR="006146C6">
        <w:rPr>
          <w:rFonts w:hAnsi="Times New Roman" w:ascii="Times New Roman"/>
          <w:szCs w:val="24"/>
        </w:rPr>
        <w:t>25</w:t>
      </w:r>
      <w:r w:rsidR="0052352E">
        <w:rPr>
          <w:rFonts w:hAnsi="Times New Roman" w:ascii="Times New Roman"/>
          <w:szCs w:val="24"/>
        </w:rPr>
        <w:t xml:space="preserve">. </w:t>
      </w:r>
      <w:r w:rsidR="006146C6">
        <w:rPr>
          <w:rFonts w:hAnsi="Times New Roman" w:ascii="Times New Roman"/>
          <w:szCs w:val="24"/>
        </w:rPr>
        <w:t>siječnja 2016</w:t>
      </w:r>
      <w:r w:rsidR="0052352E">
        <w:rPr>
          <w:rFonts w:hAnsi="Times New Roman" w:ascii="Times New Roman"/>
          <w:szCs w:val="24"/>
        </w:rPr>
        <w:t>.</w:t>
      </w:r>
    </w:p>
    <w:p w:rsidRDefault="006146C6" w:rsidP="0086280B" w:rsidR="006146C6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B3567A" w:rsidP="0086280B" w:rsidR="00F06BE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</w:t>
      </w:r>
      <w:r w:rsidR="0088671A" w:rsidRPr="00BD6639">
        <w:rPr>
          <w:rFonts w:hAnsi="Times New Roman" w:ascii="Times New Roman"/>
          <w:szCs w:val="24"/>
        </w:rPr>
        <w:t>a temelju odredbe</w:t>
      </w:r>
      <w:r w:rsidR="00F06BEF" w:rsidRPr="00BD6639">
        <w:rPr>
          <w:rFonts w:hAnsi="Times New Roman" w:ascii="Times New Roman"/>
          <w:szCs w:val="24"/>
        </w:rPr>
        <w:t xml:space="preserve"> čl</w:t>
      </w:r>
      <w:r w:rsidR="00D86C25" w:rsidRPr="00BD6639">
        <w:rPr>
          <w:rFonts w:hAnsi="Times New Roman" w:ascii="Times New Roman"/>
          <w:szCs w:val="24"/>
        </w:rPr>
        <w:t>anka</w:t>
      </w:r>
      <w:r>
        <w:rPr>
          <w:rFonts w:hAnsi="Times New Roman" w:ascii="Times New Roman"/>
          <w:szCs w:val="24"/>
        </w:rPr>
        <w:t xml:space="preserve"> 92</w:t>
      </w:r>
      <w:r w:rsidR="00F06BEF" w:rsidRPr="00BD6639">
        <w:rPr>
          <w:rFonts w:hAnsi="Times New Roman" w:ascii="Times New Roman"/>
          <w:szCs w:val="24"/>
        </w:rPr>
        <w:t>. Ovršnog zakona (N</w:t>
      </w:r>
      <w:r w:rsidR="00D86C25" w:rsidRPr="00BD6639">
        <w:rPr>
          <w:rFonts w:hAnsi="Times New Roman" w:ascii="Times New Roman"/>
          <w:szCs w:val="24"/>
        </w:rPr>
        <w:t>arodne novine</w:t>
      </w:r>
      <w:r w:rsidR="00F06BEF" w:rsidRPr="00BD6639">
        <w:rPr>
          <w:rFonts w:hAnsi="Times New Roman" w:ascii="Times New Roman"/>
          <w:szCs w:val="24"/>
        </w:rPr>
        <w:t xml:space="preserve"> 57/96 do 88/05</w:t>
      </w:r>
      <w:r w:rsidR="00105C24" w:rsidRPr="00BD6639">
        <w:rPr>
          <w:rFonts w:hAnsi="Times New Roman" w:ascii="Times New Roman"/>
          <w:szCs w:val="24"/>
        </w:rPr>
        <w:t>;</w:t>
      </w:r>
      <w:r w:rsidR="00F06BEF" w:rsidRPr="00BD6639">
        <w:rPr>
          <w:rFonts w:hAnsi="Times New Roman" w:ascii="Times New Roman"/>
          <w:szCs w:val="24"/>
        </w:rPr>
        <w:t xml:space="preserve"> dalje: OZ) u</w:t>
      </w:r>
      <w:r w:rsidR="0088671A" w:rsidRPr="00BD6639">
        <w:rPr>
          <w:rFonts w:hAnsi="Times New Roman" w:ascii="Times New Roman"/>
          <w:szCs w:val="24"/>
        </w:rPr>
        <w:t>tvrđena je vrijednost nekretnin</w:t>
      </w:r>
      <w:r w:rsidR="0052352E">
        <w:rPr>
          <w:rFonts w:hAnsi="Times New Roman" w:ascii="Times New Roman"/>
          <w:szCs w:val="24"/>
        </w:rPr>
        <w:t>a koje su</w:t>
      </w:r>
      <w:r w:rsidR="00F06BEF" w:rsidRPr="00BD6639">
        <w:rPr>
          <w:rFonts w:hAnsi="Times New Roman" w:ascii="Times New Roman"/>
          <w:szCs w:val="24"/>
        </w:rPr>
        <w:t xml:space="preserve"> predmet prodaje.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O uvjetima i načinu prodaje </w:t>
      </w:r>
      <w:r w:rsidR="0088671A" w:rsidRPr="00BD6639">
        <w:rPr>
          <w:rFonts w:hAnsi="Times New Roman" w:ascii="Times New Roman"/>
          <w:szCs w:val="24"/>
        </w:rPr>
        <w:t>odlučeno je na temelju</w:t>
      </w:r>
      <w:r w:rsidR="00D86C25" w:rsidRPr="00BD6639">
        <w:rPr>
          <w:rFonts w:hAnsi="Times New Roman" w:ascii="Times New Roman"/>
          <w:szCs w:val="24"/>
        </w:rPr>
        <w:t xml:space="preserve"> odredbe članka</w:t>
      </w:r>
      <w:r w:rsidRPr="00BD6639">
        <w:rPr>
          <w:rFonts w:hAnsi="Times New Roman" w:ascii="Times New Roman"/>
          <w:szCs w:val="24"/>
        </w:rPr>
        <w:t xml:space="preserve"> 92, 93, 94, 95, 98, 100, 100a, 101 i 101aOZ, a u svezi s čl</w:t>
      </w:r>
      <w:r w:rsidR="00D86C25" w:rsidRPr="00BD6639">
        <w:rPr>
          <w:rFonts w:hAnsi="Times New Roman" w:ascii="Times New Roman"/>
          <w:szCs w:val="24"/>
        </w:rPr>
        <w:t>ankom</w:t>
      </w:r>
      <w:r w:rsidRPr="00BD6639">
        <w:rPr>
          <w:rFonts w:hAnsi="Times New Roman" w:ascii="Times New Roman"/>
          <w:szCs w:val="24"/>
        </w:rPr>
        <w:t xml:space="preserve"> 164. SZ.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D73B61">
        <w:rPr>
          <w:rFonts w:hAnsi="Times New Roman" w:ascii="Times New Roman"/>
          <w:szCs w:val="24"/>
        </w:rPr>
        <w:t>,</w:t>
      </w:r>
      <w:r w:rsidR="00B3567A">
        <w:rPr>
          <w:rFonts w:hAnsi="Times New Roman" w:ascii="Times New Roman"/>
          <w:szCs w:val="24"/>
        </w:rPr>
        <w:t xml:space="preserve"> </w:t>
      </w:r>
      <w:r w:rsidR="00D909CF">
        <w:rPr>
          <w:rFonts w:hAnsi="Times New Roman" w:ascii="Times New Roman"/>
          <w:szCs w:val="24"/>
        </w:rPr>
        <w:t>16</w:t>
      </w:r>
      <w:r w:rsidR="006146C6">
        <w:rPr>
          <w:rFonts w:hAnsi="Times New Roman" w:ascii="Times New Roman"/>
          <w:szCs w:val="24"/>
        </w:rPr>
        <w:t xml:space="preserve">. </w:t>
      </w:r>
      <w:r w:rsidR="00D909CF">
        <w:rPr>
          <w:rFonts w:hAnsi="Times New Roman" w:ascii="Times New Roman"/>
          <w:szCs w:val="24"/>
        </w:rPr>
        <w:t>lipnja</w:t>
      </w:r>
      <w:r w:rsidRPr="00BD6639">
        <w:rPr>
          <w:rFonts w:hAnsi="Times New Roman" w:ascii="Times New Roman"/>
          <w:szCs w:val="24"/>
        </w:rPr>
        <w:t xml:space="preserve"> </w:t>
      </w:r>
      <w:r w:rsidR="0088671A" w:rsidRPr="00BD6639">
        <w:rPr>
          <w:rFonts w:hAnsi="Times New Roman" w:ascii="Times New Roman"/>
          <w:szCs w:val="24"/>
        </w:rPr>
        <w:t>20</w:t>
      </w:r>
      <w:r w:rsidR="00C60880" w:rsidRPr="00BD6639">
        <w:rPr>
          <w:rFonts w:hAnsi="Times New Roman" w:ascii="Times New Roman"/>
          <w:szCs w:val="24"/>
        </w:rPr>
        <w:t>1</w:t>
      </w:r>
      <w:r w:rsidR="006146C6">
        <w:rPr>
          <w:rFonts w:hAnsi="Times New Roman" w:ascii="Times New Roman"/>
          <w:szCs w:val="24"/>
        </w:rPr>
        <w:t>6</w:t>
      </w:r>
      <w:r w:rsidR="0071276B" w:rsidRPr="00BD6639">
        <w:rPr>
          <w:rFonts w:hAnsi="Times New Roman" w:ascii="Times New Roman"/>
          <w:szCs w:val="24"/>
        </w:rPr>
        <w:t>.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D1D23" w:rsidP="00B3567A" w:rsidR="00D875D2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  <w:t xml:space="preserve"> LUCIJA BUTIGAN</w:t>
      </w:r>
      <w:r w:rsidR="00911358">
        <w:rPr>
          <w:rFonts w:hAnsi="Times New Roman" w:ascii="Times New Roman"/>
          <w:szCs w:val="24"/>
        </w:rPr>
        <w:t>, v.r.</w:t>
      </w:r>
    </w:p>
    <w:p w:rsidRDefault="00B97919" w:rsidP="00B3567A" w:rsidR="00B97919">
      <w:pPr>
        <w:rPr>
          <w:rFonts w:hAnsi="Times New Roman" w:ascii="Times New Roman"/>
          <w:szCs w:val="24"/>
        </w:rPr>
      </w:pPr>
    </w:p>
    <w:p w:rsidRDefault="008B4391" w:rsidR="008B4391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 w:rsidRPr="00BD6639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11.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SZ).</w:t>
      </w:r>
    </w:p>
    <w:p w:rsidRDefault="00C20920" w:rsidP="00A43180" w:rsidR="00C20920" w:rsidRPr="00BD6639">
      <w:pPr>
        <w:jc w:val="both"/>
        <w:rPr>
          <w:rFonts w:hAnsi="Times New Roman" w:ascii="Times New Roman"/>
          <w:szCs w:val="24"/>
        </w:rPr>
      </w:pPr>
    </w:p>
    <w:p w:rsidRDefault="00911358" w:rsidP="007F0C2B" w:rsidR="00911358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911358" w:rsidP="007F0C2B" w:rsidR="00911358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844297" w:rsidP="00844297" w:rsidR="00844297" w:rsidRPr="00BD6639">
      <w:pPr>
        <w:rPr>
          <w:rFonts w:hAnsi="Times New Roman" w:ascii="Times New Roman"/>
          <w:szCs w:val="24"/>
        </w:rPr>
      </w:pPr>
    </w:p>
    <w:p w:rsidRDefault="00BD6639" w:rsidR="00BD6639" w:rsidRPr="00BD6639">
      <w:pPr>
        <w:rPr>
          <w:rFonts w:hAnsi="Times New Roman" w:ascii="Times New Roman"/>
          <w:szCs w:val="24"/>
        </w:rPr>
      </w:pPr>
    </w:p>
    <w:sectPr w:rsidSect="00A8668C" w:rsidR="00BD6639" w:rsidRPr="00BD6639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757" w:rsidR="00947757">
      <w:r>
        <w:separator/>
      </w:r>
    </w:p>
  </w:endnote>
  <w:endnote w:id="0" w:type="continuationSeparator">
    <w:p w:rsidRDefault="00947757" w:rsidR="00947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757" w:rsidR="00947757">
      <w:r>
        <w:separator/>
      </w:r>
    </w:p>
  </w:footnote>
  <w:footnote w:id="0" w:type="continuationSeparator">
    <w:p w:rsidRDefault="00947757" w:rsidR="009477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016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9B33F0">
      <w:rPr>
        <w:rFonts w:hAnsi="Times New Roman" w:ascii="Times New Roman"/>
        <w:szCs w:val="24"/>
      </w:rPr>
      <w:t>466</w:t>
    </w:r>
    <w:r w:rsidR="00282E7D">
      <w:rPr>
        <w:rFonts w:hAnsi="Times New Roman" w:ascii="Times New Roman"/>
        <w:szCs w:val="24"/>
      </w:rPr>
      <w:t>/</w:t>
    </w:r>
    <w:r w:rsidR="00BD6639">
      <w:rPr>
        <w:rFonts w:hAnsi="Times New Roman" w:ascii="Times New Roman"/>
        <w:szCs w:val="24"/>
      </w:rPr>
      <w:t>13-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CD639D5"/>
    <w:multiLevelType w:val="hybridMultilevel"/>
    <w:tmpl w:val="12A8FE7C"/>
    <w:lvl w:tplc="3D08B10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3FF85EAF"/>
    <w:multiLevelType w:val="hybridMultilevel"/>
    <w:tmpl w:val="8C04F10E"/>
    <w:lvl w:tplc="81F076A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5E6A5EF6"/>
    <w:multiLevelType w:val="hybridMultilevel"/>
    <w:tmpl w:val="07ACA470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63CD68AE"/>
    <w:multiLevelType w:val="hybridMultilevel"/>
    <w:tmpl w:val="69BA7920"/>
    <w:lvl w:tplc="E33E5A74" w:ilvl="0">
      <w:start w:val="1"/>
      <w:numFmt w:val="decimal"/>
      <w:lvlText w:val="%1."/>
      <w:lvlJc w:val="left"/>
      <w:pPr>
        <w:ind w:hanging="360" w:left="121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8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1452FD5"/>
    <w:multiLevelType w:val="hybridMultilevel"/>
    <w:tmpl w:val="9968B0F8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2"/>
  </w:num>
  <w:num w:numId="3">
    <w:abstractNumId w:val="7"/>
  </w:num>
  <w:num w:numId="4">
    <w:abstractNumId w:val="19"/>
  </w:num>
  <w:num w:numId="5">
    <w:abstractNumId w:val="13"/>
  </w:num>
  <w:num w:numId="6">
    <w:abstractNumId w:val="23"/>
  </w:num>
  <w:num w:numId="7">
    <w:abstractNumId w:val="12"/>
  </w:num>
  <w:num w:numId="8">
    <w:abstractNumId w:val="5"/>
  </w:num>
  <w:num w:numId="9">
    <w:abstractNumId w:val="4"/>
  </w:num>
  <w:num w:numId="10">
    <w:abstractNumId w:val="11"/>
  </w:num>
  <w:num w:numId="11">
    <w:abstractNumId w:val="2"/>
  </w:num>
  <w:num w:numId="12">
    <w:abstractNumId w:val="15"/>
  </w:num>
  <w:num w:numId="13">
    <w:abstractNumId w:val="10"/>
  </w:num>
  <w:num w:numId="14">
    <w:abstractNumId w:val="21"/>
  </w:num>
  <w:num w:numId="15">
    <w:abstractNumId w:val="14"/>
  </w:num>
  <w:num w:numId="16">
    <w:abstractNumId w:val="1"/>
  </w:num>
  <w:num w:numId="17">
    <w:abstractNumId w:val="18"/>
  </w:num>
  <w:num w:numId="18">
    <w:abstractNumId w:val="24"/>
  </w:num>
  <w:num w:numId="19">
    <w:abstractNumId w:val="3"/>
  </w:num>
  <w:num w:numId="20">
    <w:abstractNumId w:val="16"/>
  </w:num>
  <w:num w:numId="21">
    <w:abstractNumId w:val="6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9"/>
  </w:num>
  <w:num w:numId="25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5D2F"/>
    <w:rsid w:val="000B11BB"/>
    <w:rsid w:val="000B5C2D"/>
    <w:rsid w:val="00105C24"/>
    <w:rsid w:val="00113061"/>
    <w:rsid w:val="00165EC9"/>
    <w:rsid w:val="001833F2"/>
    <w:rsid w:val="001922C4"/>
    <w:rsid w:val="00193293"/>
    <w:rsid w:val="001A7D37"/>
    <w:rsid w:val="001C6F62"/>
    <w:rsid w:val="002202B0"/>
    <w:rsid w:val="00241CFB"/>
    <w:rsid w:val="0025616B"/>
    <w:rsid w:val="00282E7D"/>
    <w:rsid w:val="002D6DEF"/>
    <w:rsid w:val="002F0743"/>
    <w:rsid w:val="00301497"/>
    <w:rsid w:val="003227E1"/>
    <w:rsid w:val="00336F0F"/>
    <w:rsid w:val="00352543"/>
    <w:rsid w:val="003A1122"/>
    <w:rsid w:val="003C2068"/>
    <w:rsid w:val="003C4260"/>
    <w:rsid w:val="003C4811"/>
    <w:rsid w:val="003F3FA4"/>
    <w:rsid w:val="0042045A"/>
    <w:rsid w:val="0042712C"/>
    <w:rsid w:val="00435816"/>
    <w:rsid w:val="0046060D"/>
    <w:rsid w:val="00495FEC"/>
    <w:rsid w:val="004B4C15"/>
    <w:rsid w:val="004B7491"/>
    <w:rsid w:val="004C5905"/>
    <w:rsid w:val="004E072C"/>
    <w:rsid w:val="004F7F85"/>
    <w:rsid w:val="00510612"/>
    <w:rsid w:val="00516DD7"/>
    <w:rsid w:val="0052352E"/>
    <w:rsid w:val="00577430"/>
    <w:rsid w:val="00584EDF"/>
    <w:rsid w:val="005F4A9F"/>
    <w:rsid w:val="005F72C8"/>
    <w:rsid w:val="005F7D71"/>
    <w:rsid w:val="006146C6"/>
    <w:rsid w:val="00651511"/>
    <w:rsid w:val="00652A9E"/>
    <w:rsid w:val="00660B04"/>
    <w:rsid w:val="00670AD9"/>
    <w:rsid w:val="00684739"/>
    <w:rsid w:val="006902A3"/>
    <w:rsid w:val="00692191"/>
    <w:rsid w:val="00694FCA"/>
    <w:rsid w:val="006C2A00"/>
    <w:rsid w:val="006C68CD"/>
    <w:rsid w:val="006C7676"/>
    <w:rsid w:val="006D1079"/>
    <w:rsid w:val="006D7EBC"/>
    <w:rsid w:val="006E18FB"/>
    <w:rsid w:val="006E224D"/>
    <w:rsid w:val="006F185C"/>
    <w:rsid w:val="00706BDA"/>
    <w:rsid w:val="00710468"/>
    <w:rsid w:val="0071276B"/>
    <w:rsid w:val="00730D92"/>
    <w:rsid w:val="00757149"/>
    <w:rsid w:val="00772846"/>
    <w:rsid w:val="00773EB7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E26"/>
    <w:rsid w:val="008B4391"/>
    <w:rsid w:val="008D2759"/>
    <w:rsid w:val="008E5EE7"/>
    <w:rsid w:val="008F5F77"/>
    <w:rsid w:val="00911358"/>
    <w:rsid w:val="0093458F"/>
    <w:rsid w:val="00947757"/>
    <w:rsid w:val="0096725C"/>
    <w:rsid w:val="00992795"/>
    <w:rsid w:val="0099302C"/>
    <w:rsid w:val="009A0814"/>
    <w:rsid w:val="009B0CBD"/>
    <w:rsid w:val="009B33F0"/>
    <w:rsid w:val="009C176F"/>
    <w:rsid w:val="009C53CB"/>
    <w:rsid w:val="009E57D9"/>
    <w:rsid w:val="009E6D4C"/>
    <w:rsid w:val="009F1EC3"/>
    <w:rsid w:val="00A14BA5"/>
    <w:rsid w:val="00A22919"/>
    <w:rsid w:val="00A23697"/>
    <w:rsid w:val="00A3374E"/>
    <w:rsid w:val="00A414E8"/>
    <w:rsid w:val="00A43180"/>
    <w:rsid w:val="00A64E0B"/>
    <w:rsid w:val="00A8668C"/>
    <w:rsid w:val="00A941C1"/>
    <w:rsid w:val="00AC4C3D"/>
    <w:rsid w:val="00B345BE"/>
    <w:rsid w:val="00B34FFB"/>
    <w:rsid w:val="00B3567A"/>
    <w:rsid w:val="00B534CB"/>
    <w:rsid w:val="00B97919"/>
    <w:rsid w:val="00BA0050"/>
    <w:rsid w:val="00BA3BA5"/>
    <w:rsid w:val="00BD6639"/>
    <w:rsid w:val="00BE0EB7"/>
    <w:rsid w:val="00BE239F"/>
    <w:rsid w:val="00BF6FF3"/>
    <w:rsid w:val="00C03105"/>
    <w:rsid w:val="00C123FA"/>
    <w:rsid w:val="00C20920"/>
    <w:rsid w:val="00C272D6"/>
    <w:rsid w:val="00C60880"/>
    <w:rsid w:val="00C7554F"/>
    <w:rsid w:val="00C8470D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6A4B"/>
    <w:rsid w:val="00D61BD4"/>
    <w:rsid w:val="00D73B61"/>
    <w:rsid w:val="00D86C25"/>
    <w:rsid w:val="00D875D2"/>
    <w:rsid w:val="00D909CF"/>
    <w:rsid w:val="00D91713"/>
    <w:rsid w:val="00DC1880"/>
    <w:rsid w:val="00DF68EB"/>
    <w:rsid w:val="00E17671"/>
    <w:rsid w:val="00E40486"/>
    <w:rsid w:val="00E423CE"/>
    <w:rsid w:val="00F00168"/>
    <w:rsid w:val="00F06BEF"/>
    <w:rsid w:val="00F06CC4"/>
    <w:rsid w:val="00F1485E"/>
    <w:rsid w:val="00F361D0"/>
    <w:rsid w:val="00F501E0"/>
    <w:rsid w:val="00F63D66"/>
    <w:rsid w:val="00F76F55"/>
    <w:rsid w:val="00F820ED"/>
    <w:rsid w:val="00F84613"/>
    <w:rsid w:val="00F87D42"/>
    <w:rsid w:val="00FA08BF"/>
    <w:rsid w:val="00FB1678"/>
    <w:rsid w:val="00FD1D23"/>
    <w:rsid w:val="00FD7D0D"/>
    <w:rsid w:val="00FE708E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104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4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46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4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4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104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4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46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4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4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St-466/2013-101</izvorni_sadrzaj>
    <derivirana_varijabla naziv="DomainObject.Oznaka_1">St-466/2013-101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St-466/2013</izvorni_sadrzaj>
    <derivirana_varijabla naziv="DomainObject.Predmet.OznakaBroj_1">St-466/2013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MIJO MARKEŠIĆ</izvorni_sadrzaj>
    <derivirana_varijabla naziv="DomainObject.Predmet.ProtustrankaFormated_1">  MIJO MARKEŠIĆ</derivirana_varijabla>
  </DomainObject.Predmet.ProtustrankaFormated>
  <DomainObject.Predmet.ProtustrankaFormatedOIB>
    <izvorni_sadrzaj>  MIJO MARKEŠIĆ, OIB 99961278545</izvorni_sadrzaj>
    <derivirana_varijabla naziv="DomainObject.Predmet.ProtustrankaFormatedOIB_1">  MIJO MARKEŠIĆ, OIB 99961278545</derivirana_varijabla>
  </DomainObject.Predmet.ProtustrankaFormatedOIB>
  <DomainObject.Predmet.ProtustrankaFormatedWithAdress>
    <izvorni_sadrzaj> MIJO MARKEŠIĆ, Jazvaci 10, 47201 Draganić</izvorni_sadrzaj>
    <derivirana_varijabla naziv="DomainObject.Predmet.ProtustrankaFormatedWithAdress_1"> MIJO MARKEŠIĆ, Jazvaci 10, 47201 Draganić</derivirana_varijabla>
  </DomainObject.Predmet.ProtustrankaFormatedWithAdress>
  <DomainObject.Predmet.ProtustrankaFormatedWithAdressOIB>
    <izvorni_sadrzaj> MIJO MARKEŠIĆ, OIB 99961278545, Jazvaci 10, 47201 Draganić</izvorni_sadrzaj>
    <derivirana_varijabla naziv="DomainObject.Predmet.ProtustrankaFormatedWithAdressOIB_1"> MIJO MARKEŠIĆ, OIB 99961278545, Jazvaci 10, 47201 Draganić</derivirana_varijabla>
  </DomainObject.Predmet.ProtustrankaFormatedWithAdressOIB>
  <DomainObject.Predmet.ProtustrankaWithAdress>
    <izvorni_sadrzaj>MIJO MARKEŠIĆ Jazvaci 10, 47201 Draganić</izvorni_sadrzaj>
    <derivirana_varijabla naziv="DomainObject.Predmet.ProtustrankaWithAdress_1">MIJO MARKEŠIĆ Jazvaci 10, 47201 Draganić</derivirana_varijabla>
  </DomainObject.Predmet.ProtustrankaWithAdress>
  <DomainObject.Predmet.ProtustrankaWithAdressOIB>
    <izvorni_sadrzaj>MIJO MARKEŠIĆ, OIB 99961278545, Jazvaci 10, 47201 Draganić</izvorni_sadrzaj>
    <derivirana_varijabla naziv="DomainObject.Predmet.ProtustrankaWithAdressOIB_1">MIJO MARKEŠIĆ, OIB 99961278545, Jazvaci 10, 47201 Draganić</derivirana_varijabla>
  </DomainObject.Predmet.ProtustrankaWithAdressOIB>
  <DomainObject.Predmet.ProtustrankaNazivFormated>
    <izvorni_sadrzaj>MIJO MARKEŠIĆ</izvorni_sadrzaj>
    <derivirana_varijabla naziv="DomainObject.Predmet.ProtustrankaNazivFormated_1">MIJO MARKEŠIĆ</derivirana_varijabla>
  </DomainObject.Predmet.ProtustrankaNazivFormated>
  <DomainObject.Predmet.ProtustrankaNazivFormatedOIB>
    <izvorni_sadrzaj>MIJO MARKEŠIĆ, OIB 99961278545</izvorni_sadrzaj>
    <derivirana_varijabla naziv="DomainObject.Predmet.ProtustrankaNazivFormatedOIB_1">MIJO MARKEŠIĆ, OIB 99961278545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NIKOLINA MARKEŠIĆ; PRIVREDNA BANKA ZAGREB - DIONIČKO DRUŠTVO</izvorni_sadrzaj>
    <derivirana_varijabla naziv="DomainObject.Predmet.StrankaFormated_1">  FINA; NIKOLINA MARKEŠIĆ; PRIVREDNA BANKA ZAGREB - DIONIČKO DRUŠTVO</derivirana_varijabla>
  </DomainObject.Predmet.StrankaFormated>
  <DomainObject.Predmet.StrankaFormatedOIB>
    <izvorni_sadrzaj>  FINA, OIB 85821130368; NIKOLINA MARKEŠIĆ, OIB 59091127107; PRIVREDNA BANKA ZAGREB - DIONIČKO DRUŠTVO, OIB 02535697732</izvorni_sadrzaj>
    <derivirana_varijabla naziv="DomainObject.Predmet.StrankaFormatedOIB_1">  FINA, OIB 85821130368; NIKOLINA MARKEŠIĆ, OIB 59091127107; PRIVREDNA BANKA ZAGREB - DIONIČKO DRUŠTVO, OIB 02535697732</derivirana_varijabla>
  </DomainObject.Predmet.StrankaFormatedOIB>
  <DomainObject.Predmet.StrankaFormatedWithAdress>
    <izvorni_sadrzaj> FINA, Ul. grada Vukovara 70, 10000 Zagreb; NIKOLINA MARKEŠIĆ; PRIVREDNA BANKA ZAGREB - DIONIČKO DRUŠTVO, Radnička cesta 50, 10000 Zagreb</izvorni_sadrzaj>
    <derivirana_varijabla naziv="DomainObject.Predmet.StrankaFormatedWithAdress_1"> FINA, Ul. grada Vukovara 70, 10000 Zagreb; NIKOLINA MARKEŠIĆ; PRIVREDNA BANKA ZAGREB - DIONIČKO DRUŠTVO, Radnička cesta 50, 10000 Zagreb</derivirana_varijabla>
  </DomainObject.Predmet.StrankaFormatedWithAdress>
  <DomainObject.Predmet.StrankaFormatedWithAdressOIB>
    <izvorni_sadrzaj> FINA, OIB 85821130368, Ul. grada Vukovara 70, 10000 Zagreb; NIKOLINA MARKEŠIĆ, OIB 59091127107; PRIVREDNA BANKA ZAGREB - DIONIČKO DRUŠTVO, OIB 02535697732, Radnička cesta 50, 10000 Zagreb</izvorni_sadrzaj>
    <derivirana_varijabla naziv="DomainObject.Predmet.StrankaFormatedWithAdressOIB_1"> FINA, OIB 85821130368, Ul. grada Vukovara 70, 10000 Zagreb; NIKOLINA MARKEŠIĆ, OIB 59091127107; PRIVREDNA BANKA ZAGREB - DIONIČKO DRUŠTVO, OIB 02535697732, Radnička cesta 50, 10000 Zagreb</derivirana_varijabla>
  </DomainObject.Predmet.StrankaFormatedWithAdressOIB>
  <DomainObject.Predmet.StrankaWithAdress>
    <izvorni_sadrzaj>FINA Ul. grada Vukovara 70,10000 Zagreb,NIKOLINA MARKEŠIĆ ,PRIVREDNA BANKA ZAGREB - DIONIČKO DRUŠTVO Radnička cesta 50,10000 Zagreb</izvorni_sadrzaj>
    <derivirana_varijabla naziv="DomainObject.Predmet.StrankaWithAdress_1">FINA Ul. grada Vukovara 70,10000 Zagreb,NIKOLINA MARKEŠIĆ ,PRIVREDNA BANKA ZAGREB - DIONIČKO DRUŠTVO Radnička cesta 50,10000 Zagreb</derivirana_varijabla>
  </DomainObject.Predmet.StrankaWithAdress>
  <DomainObject.Predmet.StrankaWithAdressOIB>
    <izvorni_sadrzaj>FINA, OIB 85821130368, Ul. grada Vukovara 70,10000 Zagreb,NIKOLINA MARKEŠIĆ, OIB 59091127107,PRIVREDNA BANKA ZAGREB - DIONIČKO DRUŠTVO, OIB 02535697732, Radnička cesta 50,10000 Zagreb</izvorni_sadrzaj>
    <derivirana_varijabla naziv="DomainObject.Predmet.StrankaWithAdressOIB_1">FINA, OIB 85821130368, Ul. grada Vukovara 70,10000 Zagreb,NIKOLINA MARKEŠIĆ, OIB 59091127107,PRIVREDNA BANKA ZAGREB - DIONIČKO DRUŠTVO, OIB 02535697732, Radnička cesta 50,10000 Zagreb</derivirana_varijabla>
  </DomainObject.Predmet.StrankaWithAdressOIB>
  <DomainObject.Predmet.StrankaNazivFormated>
    <izvorni_sadrzaj>FINA,NIKOLINA MARKEŠIĆ,PRIVREDNA BANKA ZAGREB - DIONIČKO DRUŠTVO</izvorni_sadrzaj>
    <derivirana_varijabla naziv="DomainObject.Predmet.StrankaNazivFormated_1">FINA,NIKOLINA MARKEŠIĆ,PRIVREDNA BANKA ZAGREB - DIONIČKO DRUŠTVO</derivirana_varijabla>
  </DomainObject.Predmet.StrankaNazivFormated>
  <DomainObject.Predmet.StrankaNazivFormatedOIB>
    <izvorni_sadrzaj>FINA, OIB 85821130368,NIKOLINA MARKEŠIĆ, OIB 59091127107,PRIVREDNA BANKA ZAGREB - DIONIČKO DRUŠTVO, OIB 02535697732</izvorni_sadrzaj>
    <derivirana_varijabla naziv="DomainObject.Predmet.StrankaNazivFormatedOIB_1">FINA, OIB 85821130368,NIKOLINA MARKEŠIĆ, OIB 59091127107,PRIVREDNA BANKA ZAGREB - DIONIČKO DRUŠTVO,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NIKOLINA MARKEŠIĆ</item>
      <item>PRIVREDNA BANKA ZAGREB - DIONIČKO DRUŠTVO</item>
    </izvorni_sadrzaj>
    <derivirana_varijabla naziv="DomainObject.Predmet.StrankaListFormated_1">
      <item>FINA</item>
      <item>NIKOLINA MARKEŠIĆ</item>
      <item>PRIVREDNA BANKA ZAGREB - DIONIČKO DRUŠTVO</item>
    </derivirana_varijabla>
  </DomainObject.Predmet.StrankaListFormated>
  <DomainObject.Predmet.StrankaListFormatedOIB>
    <izvorni_sadrzaj>
      <item>FINA, OIB 85821130368</item>
      <item>NIKOLINA MARKEŠIĆ, OIB 59091127107</item>
      <item>PRIVREDNA BANKA ZAGREB - DIONIČKO DRUŠTVO, OIB 02535697732</item>
    </izvorni_sadrzaj>
    <derivirana_varijabla naziv="DomainObject.Predmet.StrankaListFormatedOIB_1">
      <item>FINA, OIB 85821130368</item>
      <item>NIKOLINA MARKEŠIĆ, OIB 59091127107</item>
      <item>PRIVREDNA BANKA ZAGREB - DIONIČKO DRUŠTVO, OIB 02535697732</item>
    </derivirana_varijabla>
  </DomainObject.Predmet.StrankaListFormatedOIB>
  <DomainObject.Predmet.StrankaListFormatedWithAdress>
    <izvorni_sadrzaj>
      <item>FINA, Ul. grada Vukovara 70, 10000 Zagreb</item>
      <item>NIKOLINA MARKEŠIĆ</item>
      <item>PRIVREDNA BANKA ZAGREB - DIONIČKO DRUŠTVO, Radnička cesta 50, 10000 Zagreb</item>
    </izvorni_sadrzaj>
    <derivirana_varijabla naziv="DomainObject.Predmet.StrankaListFormatedWithAdress_1">
      <item>FINA, Ul. grada Vukovara 70, 10000 Zagreb</item>
      <item>NIKOLINA MARKEŠIĆ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FINA, OIB 85821130368, Ul. grada Vukovara 70, 10000 Zagreb</item>
      <item>NIKOLINA MARKEŠIĆ, OIB 59091127107</item>
      <item>PRIVREDNA BANKA ZAGREB - DIONIČKO DRUŠTVO, OIB 02535697732, Radnička cesta 50, 10000 Zagreb</item>
    </izvorni_sadrzaj>
    <derivirana_varijabla naziv="DomainObject.Predmet.StrankaListFormatedWithAdressOIB_1">
      <item>FINA, OIB 85821130368, Ul. grada Vukovara 70, 10000 Zagreb</item>
      <item>NIKOLINA MARKEŠIĆ, OIB 59091127107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FINA</item>
      <item>NIKOLINA MARKEŠIĆ</item>
      <item>PRIVREDNA BANKA ZAGREB - DIONIČKO DRUŠTVO</item>
    </izvorni_sadrzaj>
    <derivirana_varijabla naziv="DomainObject.Predmet.StrankaListNazivFormated_1">
      <item>FINA</item>
      <item>NIKOLINA MARKEŠIĆ</item>
      <item>PRIVREDNA BANKA ZAGREB - DIONIČKO DRUŠTVO</item>
    </derivirana_varijabla>
  </DomainObject.Predmet.StrankaListNazivFormated>
  <DomainObject.Predmet.StrankaListNazivFormatedOIB>
    <izvorni_sadrzaj>
      <item>FINA, OIB 85821130368</item>
      <item>NIKOLINA MARKEŠIĆ, OIB 59091127107</item>
      <item>PRIVREDNA BANKA ZAGREB - DIONIČKO DRUŠTVO, OIB 02535697732</item>
    </izvorni_sadrzaj>
    <derivirana_varijabla naziv="DomainObject.Predmet.StrankaListNazivFormatedOIB_1">
      <item>FINA, OIB 85821130368</item>
      <item>NIKOLINA MARKEŠIĆ, OIB 59091127107</item>
      <item>PRIVREDNA BANKA ZAGREB - DIONIČKO DRUŠTVO, OIB 02535697732</item>
    </derivirana_varijabla>
  </DomainObject.Predmet.StrankaListNazivFormatedOIB>
  <DomainObject.Predmet.ProtuStrankaListFormated>
    <izvorni_sadrzaj>
      <item>MIJO MARKEŠIĆ</item>
    </izvorni_sadrzaj>
    <derivirana_varijabla naziv="DomainObject.Predmet.ProtuStrankaListFormated_1">
      <item>MIJO MARKEŠIĆ</item>
    </derivirana_varijabla>
  </DomainObject.Predmet.ProtuStrankaListFormated>
  <DomainObject.Predmet.ProtuStrankaListFormatedOIB>
    <izvorni_sadrzaj>
      <item>MIJO MARKEŠIĆ, OIB 99961278545</item>
    </izvorni_sadrzaj>
    <derivirana_varijabla naziv="DomainObject.Predmet.ProtuStrankaListFormatedOIB_1">
      <item>MIJO MARKEŠIĆ, OIB 99961278545</item>
    </derivirana_varijabla>
  </DomainObject.Predmet.ProtuStrankaListFormatedOIB>
  <DomainObject.Predmet.ProtuStrankaListFormatedWithAdress>
    <izvorni_sadrzaj>
      <item>MIJO MARKEŠIĆ, Jazvaci 10, 47201 Draganić</item>
    </izvorni_sadrzaj>
    <derivirana_varijabla naziv="DomainObject.Predmet.ProtuStrankaListFormatedWithAdress_1">
      <item>MIJO MARKEŠIĆ, Jazvaci 10, 47201 Draganić</item>
    </derivirana_varijabla>
  </DomainObject.Predmet.ProtuStrankaListFormatedWithAdress>
  <DomainObject.Predmet.ProtuStrankaListFormatedWithAdressOIB>
    <izvorni_sadrzaj>
      <item>MIJO MARKEŠIĆ, OIB 99961278545, Jazvaci 10, 47201 Draganić</item>
    </izvorni_sadrzaj>
    <derivirana_varijabla naziv="DomainObject.Predmet.ProtuStrankaListFormatedWithAdressOIB_1">
      <item>MIJO MARKEŠIĆ, OIB 99961278545, Jazvaci 10, 47201 Draganić</item>
    </derivirana_varijabla>
  </DomainObject.Predmet.ProtuStrankaListFormatedWithAdressOIB>
  <DomainObject.Predmet.ProtuStrankaListNazivFormated>
    <izvorni_sadrzaj>
      <item>MIJO MARKEŠIĆ</item>
    </izvorni_sadrzaj>
    <derivirana_varijabla naziv="DomainObject.Predmet.ProtuStrankaListNazivFormated_1">
      <item>MIJO MARKEŠIĆ</item>
    </derivirana_varijabla>
  </DomainObject.Predmet.ProtuStrankaListNazivFormated>
  <DomainObject.Predmet.ProtuStrankaListNazivFormatedOIB>
    <izvorni_sadrzaj>
      <item>MIJO MARKEŠIĆ, OIB 99961278545</item>
    </izvorni_sadrzaj>
    <derivirana_varijabla naziv="DomainObject.Predmet.ProtuStrankaListNazivFormatedOIB_1">
      <item>MIJO MARKEŠIĆ, OIB 99961278545</item>
    </derivirana_varijabla>
  </DomainObject.Predmet.ProtuStrankaListNazivFormatedOIB>
  <DomainObject.Predmet.OstaliListFormated>
    <izvorni_sadrzaj>
      <item>Ured državne uprave u Karlovačkoj županiji, Služba za gospodarstvo i imovinsko-pravne poslove</item>
      <item>Ministarstvo financija RH, Porezna uprava</item>
      <item>Maroje Stjepović</item>
    </izvorni_sadrzaj>
    <derivirana_varijabla naziv="DomainObject.Predmet.OstaliListFormated_1">
      <item>Ured državne uprave u Karlovačkoj županiji, Služba za gospodarstvo i imovinsko-pravne poslove</item>
      <item>Ministarstvo financija RH, Porezna uprava</item>
      <item>Maroje Stjepović</item>
    </derivirana_varijabla>
  </DomainObject.Predmet.OstaliListFormated>
  <DomainObject.Predmet.OstaliListFormatedOIB>
    <izvorni_sadrzaj>
      <item>Ured državne uprave u Karlovačkoj županiji, Služba za gospodarstvo i imovinsko-pravne poslove</item>
      <item>Ministarstvo financija RH, Porezna uprava</item>
      <item>Maroje Stjepović, OIB 57640555089</item>
    </izvorni_sadrzaj>
    <derivirana_varijabla naziv="DomainObject.Predmet.OstaliListFormatedOIB_1">
      <item>Ured državne uprave u Karlovačkoj županiji, Služba za gospodarstvo i imovinsko-pravne poslove</item>
      <item>Ministarstvo financija RH, Porezna uprava</item>
      <item>Maroje Stjepović, OIB 57640555089</item>
    </derivirana_varijabla>
  </DomainObject.Predmet.OstaliListFormatedOIB>
  <DomainObject.Predmet.OstaliListFormatedWithAdress>
    <izvorni_sadrzaj>
      <item>Ured državne uprave u Karlovačkoj županiji, Služba za gospodarstvo i imovinsko-pravne poslove, Križanićeva 11, 47000 Karlovac</item>
      <item>Ministarstvo financija RH, Porezna uprava, Av. Dubrovnik 32, 10000 Zagreb</item>
      <item>Maroje Stjepović, Pera Budmani 10, 20000 Dubrovnik</item>
    </izvorni_sadrzaj>
    <derivirana_varijabla naziv="DomainObject.Predmet.OstaliListFormatedWithAdress_1">
      <item>Ured državne uprave u Karlovačkoj županiji, Služba za gospodarstvo i imovinsko-pravne poslove, Križanićeva 11, 47000 Karlovac</item>
      <item>Ministarstvo financija RH, Porezna uprava, Av. Dubrovnik 32, 10000 Zagreb</item>
      <item>Maroje Stjepović, Pera Budmani 10, 20000 Dubrovnik</item>
    </derivirana_varijabla>
  </DomainObject.Predmet.OstaliListFormatedWithAdress>
  <DomainObject.Predmet.OstaliListFormatedWithAdressOIB>
    <izvorni_sadrzaj>
      <item>Ured državne uprave u Karlovačkoj županiji, Služba za gospodarstvo i imovinsko-pravne poslove, Križanićeva 11, 47000 Karlovac</item>
      <item>Ministarstvo financija RH, Porezna uprava, Av. Dubrovnik 32, 10000 Zagreb</item>
      <item>Maroje Stjepović, OIB 57640555089, Pera Budmani 10, 20000 Dubrovnik</item>
    </izvorni_sadrzaj>
    <derivirana_varijabla naziv="DomainObject.Predmet.OstaliListFormatedWithAdressOIB_1">
      <item>Ured državne uprave u Karlovačkoj županiji, Služba za gospodarstvo i imovinsko-pravne poslove, Križanićeva 11, 47000 Karlovac</item>
      <item>Ministarstvo financija RH, Porezna uprava, Av. Dubrovnik 32, 10000 Zagreb</item>
      <item>Maroje Stjepović, OIB 57640555089, Pera Budmani 10, 20000 Dubrovnik</item>
    </derivirana_varijabla>
  </DomainObject.Predmet.OstaliListFormatedWithAdressOIB>
  <DomainObject.Predmet.OstaliListNazivFormated>
    <izvorni_sadrzaj>
      <item>Ured državne uprave u Karlovačkoj županiji, Služba za gospodarstvo i imovinsko-pravne poslove</item>
      <item>Ministarstvo financija RH, Porezna uprava</item>
      <item>Maroje Stjepović</item>
    </izvorni_sadrzaj>
    <derivirana_varijabla naziv="DomainObject.Predmet.OstaliListNazivFormated_1">
      <item>Ured državne uprave u Karlovačkoj županiji, Služba za gospodarstvo i imovinsko-pravne poslove</item>
      <item>Ministarstvo financija RH, Porezna uprava</item>
      <item>Maroje Stjepović</item>
    </derivirana_varijabla>
  </DomainObject.Predmet.OstaliListNazivFormated>
  <DomainObject.Predmet.OstaliListNazivFormatedOIB>
    <izvorni_sadrzaj>
      <item>Ured državne uprave u Karlovačkoj županiji, Služba za gospodarstvo i imovinsko-pravne poslove</item>
      <item>Ministarstvo financija RH, Porezna uprava</item>
      <item>Maroje Stjepović, OIB 57640555089</item>
    </izvorni_sadrzaj>
    <derivirana_varijabla naziv="DomainObject.Predmet.OstaliListNazivFormatedOIB_1">
      <item>Ured državne uprave u Karlovačkoj županiji, Služba za gospodarstvo i imovinsko-pravne poslove</item>
      <item>Ministarstvo financija RH, Porezna uprava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St-466/2013-101</izvorni_sadrzaj>
    <derivirana_varijabla naziv="DomainObject.PoslovniBrojDokumenta_1">St-466/2013-101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MIJO MARKEŠIĆ</izvorni_sadrzaj>
    <derivirana_varijabla naziv="DomainObject.Predmet.ProtustrankaIDrugi_1">MIJO MARKEŠIĆ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MIJO MARKEŠIĆ, OIB 99961278545, Jazvaci 10, 47201 Draganić</izvorni_sadrzaj>
    <derivirana_varijabla naziv="DomainObject.Predmet.ProtustrankaIDrugiAdressOIB_1">MIJO MARKEŠIĆ, OIB 99961278545, Jazvaci 10,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 MARKEŠIĆ</item>
      <item>Ured državne uprave u Karlovačkoj županiji, Služba za gospodarstvo i imovinsko-pravne poslove</item>
      <item>Ministarstvo financija RH, Porezna uprava</item>
      <item>FINA</item>
      <item>Maroje Stjepović</item>
      <item>NIKOLINA MARKEŠIĆ</item>
      <item>PRIVREDNA BANKA ZAGREB - DIONIČKO DRUŠTVO</item>
    </izvorni_sadrzaj>
    <derivirana_varijabla naziv="DomainObject.Predmet.SudioniciListNaziv_1">
      <item>MIJO MARKEŠIĆ</item>
      <item>Ured državne uprave u Karlovačkoj županiji, Služba za gospodarstvo i imovinsko-pravne poslove</item>
      <item>Ministarstvo financija RH, Porezna uprava</item>
      <item>FINA</item>
      <item>Maroje Stjepović</item>
      <item>NIKOLINA MARKEŠIĆ</item>
      <item>PRIVREDNA BANKA ZAGREB - DIONIČKO DRUŠTVO</item>
    </derivirana_varijabla>
  </DomainObject.Predmet.SudioniciListNaziv>
  <DomainObject.Predmet.SudioniciListAdressOIB>
    <izvorni_sadrzaj>
      <item>MIJO MARKEŠIĆ, OIB 99961278545, Jazvaci 10,47201 Draganić</item>
      <item>Ured državne uprave u Karlovačkoj županiji, Služba za gospodarstvo i imovinsko-pravne poslove, Križanićeva 11,47000 Karlovac</item>
      <item>Ministarstvo financija RH, Porezna uprava, Av. Dubrovnik 32,10000 Zagreb</item>
      <item>FINA, OIB 85821130368, Ul. grada Vukovara 70,10000 Zagreb</item>
      <item>Maroje Stjepović, OIB 57640555089, Pera Budmani 10,20000 Dubrovnik</item>
      <item>NIKOLINA MARKEŠIĆ, OIB 59091127107</item>
      <item>PRIVREDNA BANKA ZAGREB - DIONIČKO DRUŠTVO, OIB 02535697732, Radnička cesta 50,10000 Zagreb</item>
    </izvorni_sadrzaj>
    <derivirana_varijabla naziv="DomainObject.Predmet.SudioniciListAdressOIB_1">
      <item>MIJO MARKEŠIĆ, OIB 99961278545, Jazvaci 10,47201 Draganić</item>
      <item>Ured državne uprave u Karlovačkoj županiji, Služba za gospodarstvo i imovinsko-pravne poslove, Križanićeva 11,47000 Karlovac</item>
      <item>Ministarstvo financija RH, Porezna uprava, Av. Dubrovnik 32,10000 Zagreb</item>
      <item>FINA, OIB 85821130368, Ul. grada Vukovara 70,10000 Zagreb</item>
      <item>Maroje Stjepović, OIB 57640555089, Pera Budmani 10,20000 Dubrovnik</item>
      <item>NIKOLINA MARKEŠIĆ, OIB 59091127107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99961278545</item>
      <item>, OIB null</item>
      <item>, OIB null</item>
      <item>, OIB 85821130368</item>
      <item>, OIB 57640555089</item>
      <item>, OIB 59091127107</item>
      <item>, OIB 02535697732</item>
    </izvorni_sadrzaj>
    <derivirana_varijabla naziv="DomainObject.Predmet.SudioniciListNazivOIB_1">
      <item>, OIB 99961278545</item>
      <item>, OIB null</item>
      <item>, OIB null</item>
      <item>, OIB 85821130368</item>
      <item>, OIB 57640555089</item>
      <item>, OIB 59091127107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973</properties:Words>
  <properties:Characters>5264</properties:Characters>
  <properties:Lines>129</properties:Lines>
  <properties:Paragraphs>50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2016-06-16T08:16:00Z</dcterms:created>
  <dc:creator>Sudsko vijeće</dc:creator>
  <cp:lastModifiedBy>Valentina Kranjčić</cp:lastModifiedBy>
  <cp:lastPrinted>2016-06-16T11:46:00Z</cp:lastPrinted>
  <dcterms:modified xmlns:xsi="http://www.w3.org/2001/XMLSchema-instance" xsi:type="dcterms:W3CDTF">2016-06-16T11:58:00Z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St-466/2013-101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