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591f" w14:paraId="dd4591f" w:rsidRDefault="001B6D50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1B6D50" w:rsidP="000C2DF8" w:rsidR="000C2DF8" w:rsidRPr="002179C2">
      <w:pPr>
        <w:pStyle w:val="Tijeloteksta"/>
        <w:tabs>
          <w:tab w:pos="6930" w:val="left"/>
        </w:tabs>
        <w:outlineLvl w:val="0"/>
      </w:pPr>
      <w:r>
        <w:t xml:space="preserve">           </w:t>
      </w:r>
      <w:r w:rsidR="00E56243" w:rsidRPr="00E56243">
        <w:t xml:space="preserve">Amruševa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7B0EA5" w:rsidP="007B0EA5" w:rsidR="007B0EA5" w:rsidRPr="00933041">
      <w:pPr>
        <w:ind w:firstLine="555"/>
        <w:jc w:val="both"/>
      </w:pPr>
      <w:r w:rsidRPr="00933041">
        <w:t>TRGOVAČKI SUD U ZAGREBU po sucu Anti Galiću, kao stečajnom sucu, u stečajnom postupku  nad dužnikom MM-</w:t>
      </w:r>
      <w:proofErr w:type="spellStart"/>
      <w:r w:rsidRPr="00933041">
        <w:t>NOLA</w:t>
      </w:r>
      <w:proofErr w:type="spellEnd"/>
      <w:r w:rsidRPr="00933041">
        <w:t xml:space="preserve"> d.o.o. Sesvete, Ninska </w:t>
      </w:r>
      <w:proofErr w:type="spellStart"/>
      <w:r w:rsidRPr="00933041">
        <w:t>14</w:t>
      </w:r>
      <w:proofErr w:type="spellEnd"/>
      <w:r w:rsidRPr="00933041">
        <w:t xml:space="preserve">, </w:t>
      </w:r>
      <w:proofErr w:type="spellStart"/>
      <w:r w:rsidRPr="00933041">
        <w:t>OIB</w:t>
      </w:r>
      <w:proofErr w:type="spellEnd"/>
      <w:r w:rsidRPr="00933041">
        <w:t xml:space="preserve">: </w:t>
      </w:r>
      <w:proofErr w:type="spellStart"/>
      <w:r w:rsidRPr="00933041">
        <w:t>91908723553</w:t>
      </w:r>
      <w:proofErr w:type="spellEnd"/>
      <w:r w:rsidRPr="00933041">
        <w:t>,</w:t>
      </w:r>
      <w:r>
        <w:t xml:space="preserve"> nakon ročišta radi utvrđenj</w:t>
      </w:r>
      <w:r w:rsidR="00240E50">
        <w:t>a</w:t>
      </w:r>
      <w:r>
        <w:t xml:space="preserve"> uvjeta za otv</w:t>
      </w:r>
      <w:r w:rsidR="00240E50">
        <w:t>a</w:t>
      </w:r>
      <w:r>
        <w:t>ranj</w:t>
      </w:r>
      <w:r w:rsidR="00240E50">
        <w:t>e</w:t>
      </w:r>
      <w:r>
        <w:t xml:space="preserve"> stečajnog postupka održanog </w:t>
      </w:r>
      <w:r w:rsidRPr="00933041">
        <w:t xml:space="preserve"> dana </w:t>
      </w:r>
      <w:r>
        <w:t xml:space="preserve">1. lipnja </w:t>
      </w:r>
      <w:r w:rsidRPr="00933041">
        <w:t xml:space="preserve"> </w:t>
      </w:r>
      <w:proofErr w:type="spellStart"/>
      <w:r w:rsidRPr="00933041">
        <w:t>2016</w:t>
      </w:r>
      <w:proofErr w:type="spellEnd"/>
      <w:r w:rsidRPr="00933041">
        <w:t>.</w:t>
      </w:r>
      <w:r>
        <w:t xml:space="preserve">, istog dana 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21298E" w:rsidR="00065B42" w:rsidRPr="00E56243">
      <w:pPr>
        <w:ind w:firstLine="708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vjerovnici stečajnog d</w:t>
      </w:r>
      <w:r w:rsidR="002817DE" w:rsidRPr="00E56243">
        <w:t>užnika</w:t>
      </w:r>
      <w:r w:rsidR="00C23ADD" w:rsidRPr="00E56243">
        <w:t xml:space="preserve"> </w:t>
      </w:r>
      <w:r w:rsidR="007B0EA5" w:rsidRPr="00933041">
        <w:t>MM-</w:t>
      </w:r>
      <w:proofErr w:type="spellStart"/>
      <w:r w:rsidR="007B0EA5" w:rsidRPr="00933041">
        <w:t>NOLA</w:t>
      </w:r>
      <w:proofErr w:type="spellEnd"/>
      <w:r w:rsidR="007B0EA5" w:rsidRPr="00933041">
        <w:t xml:space="preserve"> d.o.o. Sesvete, Ninska </w:t>
      </w:r>
      <w:proofErr w:type="spellStart"/>
      <w:r w:rsidR="007B0EA5" w:rsidRPr="00933041">
        <w:t>14</w:t>
      </w:r>
      <w:proofErr w:type="spellEnd"/>
      <w:r w:rsidR="007B0EA5" w:rsidRPr="00933041">
        <w:t xml:space="preserve">, </w:t>
      </w:r>
      <w:proofErr w:type="spellStart"/>
      <w:r w:rsidR="007B0EA5" w:rsidRPr="00933041">
        <w:t>OIB</w:t>
      </w:r>
      <w:proofErr w:type="spellEnd"/>
      <w:r w:rsidR="007B0EA5" w:rsidRPr="00933041">
        <w:t xml:space="preserve">: </w:t>
      </w:r>
      <w:proofErr w:type="spellStart"/>
      <w:r w:rsidR="007B0EA5" w:rsidRPr="00933041">
        <w:t>91908723553</w:t>
      </w:r>
      <w:proofErr w:type="spellEnd"/>
      <w:r w:rsidR="007B0EA5" w:rsidRPr="00933041">
        <w:t>,</w:t>
      </w:r>
      <w:r w:rsidR="007B0EA5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predujmiti iznos od </w:t>
      </w:r>
      <w:proofErr w:type="spellStart"/>
      <w:r w:rsidR="007B0EA5">
        <w:t>31.000</w:t>
      </w:r>
      <w:proofErr w:type="spellEnd"/>
      <w:r w:rsidR="007B0EA5">
        <w:t>,</w:t>
      </w:r>
      <w:proofErr w:type="spellStart"/>
      <w:r w:rsidR="007B0EA5">
        <w:t>00</w:t>
      </w:r>
      <w:proofErr w:type="spellEnd"/>
      <w:r w:rsidRPr="00E56243">
        <w:t xml:space="preserve"> kn za pokriće troškova prethodnog i 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8D11C7">
        <w:t>645</w:t>
      </w:r>
      <w:proofErr w:type="spellEnd"/>
      <w:r w:rsidR="008D11C7">
        <w:t>-</w:t>
      </w:r>
      <w:proofErr w:type="spellStart"/>
      <w:r w:rsidR="008D11C7">
        <w:t>15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vjerovnici stečajnog dužnika ne postupe u skladu s točkom I</w:t>
      </w:r>
      <w:r w:rsidR="00D677F7" w:rsidRPr="00E56243">
        <w:t>.</w:t>
      </w:r>
      <w:r w:rsidRPr="00E56243">
        <w:t xml:space="preserve"> ovog rješenja stečajni sudac će donijeti rješenje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 w:rsidRPr="00E56243">
      <w:pPr>
        <w:jc w:val="center"/>
      </w:pPr>
      <w:r w:rsidRPr="00E56243">
        <w:t>Obrazloženje</w:t>
      </w:r>
    </w:p>
    <w:p w:rsidRDefault="00065B42" w:rsidP="00065B42" w:rsidR="00065B42" w:rsidRPr="00E56243">
      <w:r w:rsidRPr="00E56243">
        <w:t xml:space="preserve"> </w:t>
      </w:r>
    </w:p>
    <w:p w:rsidRDefault="008D11C7" w:rsidP="008D11C7" w:rsidR="008D11C7">
      <w:pPr>
        <w:ind w:firstLine="720"/>
        <w:jc w:val="both"/>
      </w:pPr>
      <w:r>
        <w:t>P</w:t>
      </w:r>
      <w:r w:rsidRPr="008A2CA9">
        <w:t>redlagatelj</w:t>
      </w:r>
      <w:r>
        <w:t xml:space="preserve"> Ivana Jagetić iz Dugog Sela, </w:t>
      </w:r>
      <w:proofErr w:type="spellStart"/>
      <w:r>
        <w:t>Kusanovečka</w:t>
      </w:r>
      <w:proofErr w:type="spellEnd"/>
      <w:r>
        <w:t xml:space="preserve"> </w:t>
      </w:r>
      <w:proofErr w:type="spellStart"/>
      <w:r>
        <w:t>41</w:t>
      </w:r>
      <w:proofErr w:type="spellEnd"/>
      <w:r>
        <w:t xml:space="preserve">, podnijela je ovom sudu dana </w:t>
      </w:r>
      <w:proofErr w:type="spellStart"/>
      <w:r>
        <w:t>31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>. prijedlog za pokretanje stečajnog postupka nad dužnikom.</w:t>
      </w:r>
    </w:p>
    <w:p w:rsidRDefault="008D11C7" w:rsidP="008D11C7" w:rsidR="008D11C7">
      <w:pPr>
        <w:ind w:firstLine="720"/>
        <w:jc w:val="both"/>
      </w:pPr>
      <w:r w:rsidRPr="008A2CA9">
        <w:t>U prijedlogu navodi kako</w:t>
      </w:r>
      <w:r>
        <w:t xml:space="preserve"> prema dužniku ima novčanu tražbinu u ukupnom iznosu od </w:t>
      </w:r>
      <w:proofErr w:type="spellStart"/>
      <w:r>
        <w:t>9.090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osnovom neisplaćene plaće. </w:t>
      </w:r>
    </w:p>
    <w:p w:rsidRDefault="008D11C7" w:rsidP="008D11C7" w:rsidR="008D11C7">
      <w:pPr>
        <w:ind w:firstLine="720"/>
        <w:jc w:val="both"/>
      </w:pPr>
      <w:r>
        <w:t xml:space="preserve">Nadalje, u prijedlogu navodi kako je žiroračun dužnika blokiran od 9. lipnja </w:t>
      </w:r>
      <w:proofErr w:type="spellStart"/>
      <w:r>
        <w:t>2015</w:t>
      </w:r>
      <w:proofErr w:type="spellEnd"/>
      <w:r>
        <w:t xml:space="preserve">. te vjerovnik nije u mogućnosti naplatiti svoju tražbinu. </w:t>
      </w:r>
    </w:p>
    <w:p w:rsidRDefault="000C2DF8" w:rsidP="00E56243" w:rsidR="000C2DF8">
      <w:pPr>
        <w:pStyle w:val="Tijeloteksta"/>
        <w:ind w:firstLine="708"/>
      </w:pPr>
    </w:p>
    <w:p w:rsidRDefault="00E56243" w:rsidP="00E56243" w:rsidR="004423E8">
      <w:pPr>
        <w:pStyle w:val="Tijeloteksta"/>
      </w:pPr>
      <w:r w:rsidRPr="00E56243">
        <w:tab/>
        <w:t xml:space="preserve">Prema odredbi čl. 39. st. </w:t>
      </w:r>
      <w:r w:rsidR="004423E8">
        <w:t>1.</w:t>
      </w:r>
      <w:r w:rsidRPr="00E56243">
        <w:t xml:space="preserve">  Stečajnog zakona („Narodne novine“ broj </w:t>
      </w:r>
      <w:proofErr w:type="spellStart"/>
      <w:r w:rsidRPr="00E56243">
        <w:t>44</w:t>
      </w:r>
      <w:proofErr w:type="spellEnd"/>
      <w:r w:rsidRPr="00E56243">
        <w:t>/</w:t>
      </w:r>
      <w:proofErr w:type="spellStart"/>
      <w:r w:rsidRPr="00E56243">
        <w:t>96</w:t>
      </w:r>
      <w:proofErr w:type="spellEnd"/>
      <w:r w:rsidRPr="00E56243">
        <w:t xml:space="preserve">, </w:t>
      </w:r>
      <w:proofErr w:type="spellStart"/>
      <w:r w:rsidRPr="00E56243">
        <w:t>29</w:t>
      </w:r>
      <w:proofErr w:type="spellEnd"/>
      <w:r w:rsidRPr="00E56243">
        <w:t>/</w:t>
      </w:r>
      <w:proofErr w:type="spellStart"/>
      <w:r w:rsidRPr="00E56243">
        <w:t>99</w:t>
      </w:r>
      <w:proofErr w:type="spellEnd"/>
      <w:r w:rsidRPr="00E56243">
        <w:t xml:space="preserve">, </w:t>
      </w:r>
      <w:proofErr w:type="spellStart"/>
      <w:r w:rsidRPr="00E56243">
        <w:t>129</w:t>
      </w:r>
      <w:proofErr w:type="spellEnd"/>
      <w:r w:rsidRPr="00E56243">
        <w:t>/</w:t>
      </w:r>
      <w:proofErr w:type="spellStart"/>
      <w:r w:rsidRPr="00E56243">
        <w:t>00</w:t>
      </w:r>
      <w:proofErr w:type="spellEnd"/>
      <w:r w:rsidRPr="00E56243">
        <w:t xml:space="preserve">, </w:t>
      </w:r>
      <w:proofErr w:type="spellStart"/>
      <w:r w:rsidRPr="00E56243">
        <w:t>123</w:t>
      </w:r>
      <w:proofErr w:type="spellEnd"/>
      <w:r w:rsidRPr="00E56243">
        <w:t>/</w:t>
      </w:r>
      <w:proofErr w:type="spellStart"/>
      <w:r w:rsidRPr="00E56243">
        <w:t>03</w:t>
      </w:r>
      <w:proofErr w:type="spellEnd"/>
      <w:r w:rsidRPr="00E56243">
        <w:t xml:space="preserve">, </w:t>
      </w:r>
      <w:proofErr w:type="spellStart"/>
      <w:r w:rsidRPr="00E56243">
        <w:t>82</w:t>
      </w:r>
      <w:proofErr w:type="spellEnd"/>
      <w:r w:rsidRPr="00E56243">
        <w:t>/</w:t>
      </w:r>
      <w:proofErr w:type="spellStart"/>
      <w:r w:rsidRPr="00E56243">
        <w:t>06</w:t>
      </w:r>
      <w:proofErr w:type="spellEnd"/>
      <w:r w:rsidRPr="00E56243">
        <w:t xml:space="preserve">, </w:t>
      </w:r>
      <w:proofErr w:type="spellStart"/>
      <w:r w:rsidRPr="00E56243">
        <w:t>116</w:t>
      </w:r>
      <w:proofErr w:type="spellEnd"/>
      <w:r w:rsidRPr="00E56243">
        <w:t>/</w:t>
      </w:r>
      <w:proofErr w:type="spellStart"/>
      <w:r w:rsidRPr="00E56243">
        <w:t>10</w:t>
      </w:r>
      <w:proofErr w:type="spellEnd"/>
      <w:r w:rsidRPr="00E56243">
        <w:t xml:space="preserve">, </w:t>
      </w:r>
      <w:proofErr w:type="spellStart"/>
      <w:r w:rsidRPr="00E56243">
        <w:t>25</w:t>
      </w:r>
      <w:proofErr w:type="spellEnd"/>
      <w:r w:rsidRPr="00E56243">
        <w:t>/</w:t>
      </w:r>
      <w:proofErr w:type="spellStart"/>
      <w:r w:rsidRPr="00E56243">
        <w:t>12</w:t>
      </w:r>
      <w:proofErr w:type="spellEnd"/>
      <w:r w:rsidRPr="00E56243">
        <w:t xml:space="preserve"> i </w:t>
      </w:r>
      <w:proofErr w:type="spellStart"/>
      <w:r w:rsidRPr="00E56243">
        <w:t>133</w:t>
      </w:r>
      <w:proofErr w:type="spellEnd"/>
      <w:r w:rsidRPr="00E56243">
        <w:t>/</w:t>
      </w:r>
      <w:proofErr w:type="spellStart"/>
      <w:r w:rsidRPr="00E56243">
        <w:t>12</w:t>
      </w:r>
      <w:proofErr w:type="spellEnd"/>
      <w:r w:rsidRPr="00E56243">
        <w:t xml:space="preserve">, dalje: </w:t>
      </w:r>
      <w:proofErr w:type="spellStart"/>
      <w:r w:rsidRPr="00E56243">
        <w:t>SZ</w:t>
      </w:r>
      <w:proofErr w:type="spellEnd"/>
      <w:r w:rsidRPr="00E56243">
        <w:t>)</w:t>
      </w:r>
      <w:r w:rsidR="008D11C7">
        <w:t>, koji Zakon se u ovom po</w:t>
      </w:r>
      <w:r w:rsidR="00240E50">
        <w:t>s</w:t>
      </w:r>
      <w:r w:rsidR="008D11C7">
        <w:t>tupku primjenjuj</w:t>
      </w:r>
      <w:r w:rsidR="00240E50">
        <w:t>e</w:t>
      </w:r>
      <w:r w:rsidR="008D11C7">
        <w:t xml:space="preserve"> temelj</w:t>
      </w:r>
      <w:r w:rsidR="00240E50">
        <w:t>e</w:t>
      </w:r>
      <w:r w:rsidR="008D11C7">
        <w:t>m od</w:t>
      </w:r>
      <w:r w:rsidR="00240E50">
        <w:t>r</w:t>
      </w:r>
      <w:r w:rsidR="008D11C7">
        <w:t xml:space="preserve">edbe čl. 441.st.1. Stečajnog zakona ( NN br. </w:t>
      </w:r>
      <w:proofErr w:type="spellStart"/>
      <w:r w:rsidR="008D11C7">
        <w:t>71</w:t>
      </w:r>
      <w:proofErr w:type="spellEnd"/>
      <w:r w:rsidR="008D11C7">
        <w:t>/</w:t>
      </w:r>
      <w:proofErr w:type="spellStart"/>
      <w:r w:rsidR="008D11C7">
        <w:t>15</w:t>
      </w:r>
      <w:proofErr w:type="spellEnd"/>
      <w:r w:rsidR="008D11C7">
        <w:t>)</w:t>
      </w:r>
      <w:r w:rsidRPr="00E56243">
        <w:t xml:space="preserve"> </w:t>
      </w:r>
      <w:r w:rsidR="004423E8">
        <w:t xml:space="preserve">stečajni postupak se pokreće </w:t>
      </w:r>
      <w:r w:rsidRPr="00E56243">
        <w:t>prijedlog</w:t>
      </w:r>
      <w:r w:rsidR="004423E8">
        <w:t>om dužnika ili vjerovnika, a prema odredbi stavka 2. istog članka vje</w:t>
      </w:r>
      <w:r w:rsidR="008D11C7">
        <w:t>ro</w:t>
      </w:r>
      <w:r w:rsidR="004423E8">
        <w:t>vnik je ovlašten podnijeti prijedlog ako učini vjerojatnim postojanje svoje tražbine i kojeg od stečajn</w:t>
      </w:r>
      <w:r w:rsidR="001B6D50">
        <w:t>i</w:t>
      </w:r>
      <w:r w:rsidR="004423E8">
        <w:t xml:space="preserve">h razloga. </w:t>
      </w:r>
    </w:p>
    <w:p w:rsidRDefault="004423E8" w:rsidP="00E56243" w:rsidR="004423E8">
      <w:pPr>
        <w:pStyle w:val="Tijeloteksta"/>
      </w:pPr>
      <w:r>
        <w:tab/>
        <w:t xml:space="preserve">U konkretnom slučaju predlagatelj je učinio vjerojatnim postojanje svoje tražbine i stečajnog razloga nesposobnosti za plaćanje slijedom čega je rješenjem od </w:t>
      </w:r>
      <w:r w:rsidR="00CC2516">
        <w:t xml:space="preserve">3. rujna </w:t>
      </w:r>
      <w:proofErr w:type="spellStart"/>
      <w:r w:rsidR="00CC2516">
        <w:t>2015</w:t>
      </w:r>
      <w:proofErr w:type="spellEnd"/>
      <w:r>
        <w:t xml:space="preserve">. nad dužnikom pokrenut </w:t>
      </w:r>
      <w:r w:rsidR="00CC2516">
        <w:t>prethodni</w:t>
      </w:r>
      <w:r>
        <w:t xml:space="preserve"> postupak. </w:t>
      </w:r>
    </w:p>
    <w:p w:rsidRDefault="004423E8" w:rsidP="00E56243" w:rsidR="004423E8">
      <w:pPr>
        <w:pStyle w:val="Tijeloteksta"/>
      </w:pPr>
      <w:r>
        <w:tab/>
        <w:t xml:space="preserve"> </w:t>
      </w:r>
    </w:p>
    <w:p w:rsidRDefault="004423E8" w:rsidP="00125B67" w:rsidR="00125B67" w:rsidRPr="00E56243">
      <w:pPr>
        <w:pStyle w:val="Tijeloteksta"/>
        <w:ind w:firstLine="708"/>
      </w:pPr>
      <w:r>
        <w:t xml:space="preserve">Rješenjem ovog suda od </w:t>
      </w:r>
      <w:proofErr w:type="spellStart"/>
      <w:r>
        <w:t>28</w:t>
      </w:r>
      <w:proofErr w:type="spellEnd"/>
      <w:r>
        <w:t xml:space="preserve">. </w:t>
      </w:r>
      <w:r w:rsidR="00CC2516">
        <w:t xml:space="preserve">siječnja </w:t>
      </w:r>
      <w:proofErr w:type="spellStart"/>
      <w:r w:rsidR="00CC2516">
        <w:t>2016</w:t>
      </w:r>
      <w:proofErr w:type="spellEnd"/>
      <w:r>
        <w:t xml:space="preserve">. imenovan je privremeni stečajni upravitelj </w:t>
      </w:r>
      <w:r w:rsidR="00CC2516">
        <w:t xml:space="preserve">Stjepan </w:t>
      </w:r>
      <w:proofErr w:type="spellStart"/>
      <w:r w:rsidR="00CC2516">
        <w:t>Rakarac</w:t>
      </w:r>
      <w:proofErr w:type="spellEnd"/>
      <w:r w:rsidR="00CC2516">
        <w:t xml:space="preserve"> </w:t>
      </w:r>
      <w:r>
        <w:t xml:space="preserve"> iz </w:t>
      </w:r>
      <w:r w:rsidR="00CC2516">
        <w:t>Velike Gorice</w:t>
      </w:r>
      <w:r>
        <w:t xml:space="preserve"> </w:t>
      </w:r>
      <w:r w:rsidR="00125B67" w:rsidRPr="00E56243">
        <w:t xml:space="preserve">čija je dužnost bila utvrditi imovinu stečajnog dužnika, stanje obveza stečajnog dužnika, da li je imovina stečajnog dužnika dovoljna za namirenje </w:t>
      </w:r>
      <w:r w:rsidR="00125B67" w:rsidRPr="00E56243">
        <w:lastRenderedPageBreak/>
        <w:t>troškova stečajnog postupka, kao i iznos predvidivih troškova prethodnog i stečajnog postupka.</w:t>
      </w:r>
    </w:p>
    <w:p w:rsidRDefault="004423E8" w:rsidP="00E56243" w:rsidR="004423E8">
      <w:pPr>
        <w:pStyle w:val="Tijeloteksta"/>
      </w:pPr>
    </w:p>
    <w:p w:rsidRDefault="004423E8" w:rsidP="00E56243" w:rsidR="004423E8">
      <w:pPr>
        <w:pStyle w:val="Tijeloteksta"/>
      </w:pPr>
      <w:r>
        <w:tab/>
      </w:r>
      <w:r w:rsidR="00125B67">
        <w:t>P</w:t>
      </w:r>
      <w:r>
        <w:t xml:space="preserve">rema izviješću privremenog stečajnog upravitelja dužnik je prestao poslovati </w:t>
      </w:r>
      <w:r w:rsidR="007A5934">
        <w:t>i nema imovine</w:t>
      </w:r>
      <w:r w:rsidR="007B1D7A">
        <w:t>.</w:t>
      </w:r>
    </w:p>
    <w:p w:rsidRDefault="004423E8" w:rsidP="00E56243" w:rsidR="004423E8">
      <w:pPr>
        <w:pStyle w:val="Tijeloteksta"/>
      </w:pPr>
      <w:r>
        <w:tab/>
        <w:t xml:space="preserve"> </w:t>
      </w:r>
    </w:p>
    <w:p w:rsidRDefault="004423E8" w:rsidP="004423E8" w:rsidR="007B1D7A">
      <w:pPr>
        <w:pStyle w:val="Tijeloteksta"/>
        <w:ind w:firstLine="708"/>
      </w:pPr>
      <w:r>
        <w:t xml:space="preserve">Prema potvrdi FINA –e od </w:t>
      </w:r>
      <w:proofErr w:type="spellStart"/>
      <w:r>
        <w:t>10</w:t>
      </w:r>
      <w:proofErr w:type="spellEnd"/>
      <w:r>
        <w:t xml:space="preserve">. </w:t>
      </w:r>
      <w:r w:rsidR="007B1D7A">
        <w:t xml:space="preserve">veljače </w:t>
      </w:r>
      <w:proofErr w:type="spellStart"/>
      <w:r w:rsidR="007B1D7A">
        <w:t>2016</w:t>
      </w:r>
      <w:proofErr w:type="spellEnd"/>
      <w:r>
        <w:t xml:space="preserve">. račun dužnika je blokiran </w:t>
      </w:r>
      <w:proofErr w:type="spellStart"/>
      <w:r w:rsidR="007B1D7A">
        <w:t>246</w:t>
      </w:r>
      <w:proofErr w:type="spellEnd"/>
      <w:r w:rsidR="007B1D7A">
        <w:t xml:space="preserve"> </w:t>
      </w:r>
      <w:r>
        <w:t>dana</w:t>
      </w:r>
    </w:p>
    <w:p w:rsidRDefault="004423E8" w:rsidP="004423E8" w:rsidR="004423E8">
      <w:pPr>
        <w:pStyle w:val="Tijeloteksta"/>
        <w:ind w:firstLine="708"/>
      </w:pPr>
      <w:r>
        <w:t xml:space="preserve"> Temeljem prednje isprave sud je nedvojbenim kod dužnika utvrdio postojanje stečajnog razloga nesposobnosti za plaćanje. </w:t>
      </w:r>
    </w:p>
    <w:p w:rsidRDefault="00125B67" w:rsidP="004423E8" w:rsidR="00125B67">
      <w:pPr>
        <w:pStyle w:val="Tijeloteksta"/>
        <w:ind w:firstLine="708"/>
      </w:pPr>
    </w:p>
    <w:p w:rsidRDefault="00125B67" w:rsidP="00125B67" w:rsidR="00125B67">
      <w:pPr>
        <w:overflowPunct w:val="false"/>
        <w:jc w:val="both"/>
      </w:pPr>
      <w:r>
        <w:t xml:space="preserve">           Prema odredbi članka </w:t>
      </w:r>
      <w:proofErr w:type="spellStart"/>
      <w:r>
        <w:t>63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-a. Postupak se neće zaključiti, ako se u roku koji rješenjem odredi stečajni sudac predujmi dostatan iznos novca za pokriće troškova kako prethodnog, tako i otvorenog stečajnog postupka. </w:t>
      </w:r>
    </w:p>
    <w:p w:rsidRDefault="00125B67" w:rsidP="00125B67" w:rsidR="00125B67">
      <w:pPr>
        <w:ind w:firstLine="720"/>
        <w:jc w:val="both"/>
      </w:pPr>
      <w:r>
        <w:t xml:space="preserve">U smislu citirane odredbe članka </w:t>
      </w:r>
      <w:proofErr w:type="spellStart"/>
      <w:r>
        <w:t>63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 w:rsidR="005B43E2">
        <w:t>31.000</w:t>
      </w:r>
      <w:proofErr w:type="spellEnd"/>
      <w:r w:rsidR="005B43E2">
        <w:t>,</w:t>
      </w:r>
      <w:proofErr w:type="spellStart"/>
      <w:r w:rsidR="005B43E2">
        <w:t>00</w:t>
      </w:r>
      <w:proofErr w:type="spellEnd"/>
      <w:r>
        <w:t xml:space="preserve"> kn i to za: nagradu stečajnom upravitelju za prethodni postupak u iznosu od </w:t>
      </w:r>
      <w:proofErr w:type="spellStart"/>
      <w:r w:rsidR="005B43E2">
        <w:t>4.000</w:t>
      </w:r>
      <w:proofErr w:type="spellEnd"/>
      <w:r w:rsidR="005B43E2">
        <w:t>,0</w:t>
      </w:r>
      <w:r>
        <w:t xml:space="preserve"> kn bruto, nagrada stečajn</w:t>
      </w:r>
      <w:r w:rsidR="005B43E2">
        <w:t>o</w:t>
      </w:r>
      <w:r>
        <w:t xml:space="preserve">m upravitelju za stečajni postupak u iznosu od </w:t>
      </w:r>
      <w:proofErr w:type="spellStart"/>
      <w:r w:rsidR="005B43E2">
        <w:t>21.000</w:t>
      </w:r>
      <w:proofErr w:type="spellEnd"/>
      <w:r w:rsidR="005B43E2">
        <w:t>,</w:t>
      </w:r>
      <w:proofErr w:type="spellStart"/>
      <w:r w:rsidR="005B43E2">
        <w:t>00</w:t>
      </w:r>
      <w:proofErr w:type="spellEnd"/>
      <w:r>
        <w:t xml:space="preserve"> kn bruto,</w:t>
      </w:r>
      <w:r w:rsidR="005B43E2">
        <w:t xml:space="preserve">osiguranje stečajnog upravitelja u iznosu od </w:t>
      </w:r>
      <w:proofErr w:type="spellStart"/>
      <w:r w:rsidR="005B43E2">
        <w:t>5.000</w:t>
      </w:r>
      <w:proofErr w:type="spellEnd"/>
      <w:r w:rsidR="005B43E2">
        <w:t>,0 kn,</w:t>
      </w:r>
      <w:r>
        <w:t xml:space="preserve"> te troškovi izrade pečata, naknada zavodu za statistiku i dr. </w:t>
      </w:r>
      <w:proofErr w:type="spellStart"/>
      <w:r w:rsidR="005B43E2">
        <w:t>1.000</w:t>
      </w:r>
      <w:proofErr w:type="spellEnd"/>
      <w:r w:rsidR="005B43E2">
        <w:t>,</w:t>
      </w:r>
      <w:proofErr w:type="spellStart"/>
      <w:r w:rsidR="005B43E2">
        <w:t>00</w:t>
      </w:r>
      <w:proofErr w:type="spellEnd"/>
      <w:r w:rsidR="005B43E2">
        <w:t xml:space="preserve"> </w:t>
      </w:r>
      <w:r>
        <w:t xml:space="preserve"> kn.</w:t>
      </w:r>
    </w:p>
    <w:p w:rsidRDefault="00125B67" w:rsidP="00125B67" w:rsidR="00125B67">
      <w:pPr>
        <w:ind w:firstLine="720"/>
        <w:jc w:val="both"/>
      </w:pPr>
    </w:p>
    <w:p w:rsidRDefault="00125B67" w:rsidP="00125B67" w:rsidR="00125B67">
      <w:pPr>
        <w:overflowPunct w:val="false"/>
        <w:jc w:val="both"/>
      </w:pPr>
      <w:r>
        <w:tab/>
        <w:t xml:space="preserve">Kako dakle, iz izviješća privremenog stečajnog upravitelja nedvojbeno proizlazi da imovina dužnika koja bi ušla u stečajnu masu nije dostatna za namirenje troškova prethodnog i stečajnog postupka, valjalo je temeljem odredbe članka </w:t>
      </w:r>
      <w:proofErr w:type="spellStart"/>
      <w:r>
        <w:t>63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-a pozvati vjerovnike na predujmljivanje iznosa troškova prethodnog i stečajnog postupka ( točka IV rješenja).</w:t>
      </w:r>
    </w:p>
    <w:p w:rsidRDefault="009B3D51" w:rsidP="009B3D51" w:rsidR="001013EE" w:rsidRPr="00E56243">
      <w:pPr>
        <w:ind w:firstLine="708"/>
        <w:jc w:val="both"/>
      </w:pPr>
      <w:r w:rsidRPr="00E56243">
        <w:t xml:space="preserve">  </w:t>
      </w:r>
    </w:p>
    <w:p w:rsidRDefault="00065B42" w:rsidP="001013EE" w:rsidR="00065B42" w:rsidRPr="00E56243">
      <w:pPr>
        <w:ind w:firstLine="708"/>
        <w:jc w:val="both"/>
      </w:pPr>
      <w:r w:rsidRPr="00E56243">
        <w:t>Slijedo</w:t>
      </w:r>
      <w:r w:rsidR="001013EE" w:rsidRPr="00E56243">
        <w:t>m navedenog, u skladu s</w:t>
      </w:r>
      <w:r w:rsidRPr="00E56243">
        <w:t xml:space="preserve"> citiranom odredbom čl.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="001013EE" w:rsidRPr="00E56243">
        <w:t>. 1. SZ-a pozvani su vjerovnici predujmiti</w:t>
      </w:r>
      <w:r w:rsidRPr="00E56243">
        <w:t xml:space="preserve"> navedeni iznos  (točka I</w:t>
      </w:r>
      <w:r w:rsidR="001013EE" w:rsidRPr="00E56243">
        <w:t>.</w:t>
      </w:r>
      <w:r w:rsidR="00E24B5E" w:rsidRPr="00E56243">
        <w:t xml:space="preserve"> izreke) </w:t>
      </w:r>
      <w:r w:rsidR="001013EE" w:rsidRPr="00E56243">
        <w:t>te su upozoreni</w:t>
      </w:r>
      <w:r w:rsidRPr="00E56243">
        <w:t xml:space="preserve"> na</w:t>
      </w:r>
      <w:r w:rsidR="001013EE" w:rsidRPr="00E56243">
        <w:t xml:space="preserve"> pravne posljedice ako ne postupe</w:t>
      </w:r>
      <w:r w:rsidRPr="00E56243">
        <w:t xml:space="preserve"> po ovom rješenju iz točke I</w:t>
      </w:r>
      <w:r w:rsidR="001013EE" w:rsidRPr="00E56243">
        <w:t>.</w:t>
      </w:r>
      <w:r w:rsidRPr="00E56243">
        <w:t xml:space="preserve"> sukladno odredbi članka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Pr="00E56243">
        <w:t>. 1. SZ-a (točka II</w:t>
      </w:r>
      <w:r w:rsidR="001013EE" w:rsidRPr="00E56243">
        <w:t>.</w:t>
      </w:r>
      <w:r w:rsidRPr="00E56243">
        <w:t xml:space="preserve"> izreke). </w:t>
      </w:r>
    </w:p>
    <w:p w:rsidRDefault="001013EE" w:rsidP="00125B6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90729">
        <w:t xml:space="preserve">u, </w:t>
      </w:r>
      <w:r w:rsidR="005B43E2">
        <w:t>1. lipnja</w:t>
      </w:r>
      <w:r w:rsidR="00125B67">
        <w:t xml:space="preserve"> </w:t>
      </w:r>
      <w:r w:rsidR="00C90729">
        <w:t xml:space="preserve"> </w:t>
      </w:r>
      <w:proofErr w:type="spellStart"/>
      <w:r w:rsidR="00125B67">
        <w:t>201</w:t>
      </w:r>
      <w:r w:rsidR="005B43E2">
        <w:t>6</w:t>
      </w:r>
      <w:proofErr w:type="spellEnd"/>
      <w:r w:rsidR="00125B67">
        <w:t>.</w:t>
      </w:r>
    </w:p>
    <w:p w:rsidRDefault="00065B42" w:rsidP="00065B42" w:rsidR="00065B42" w:rsidRPr="00E56243">
      <w:r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125B67">
        <w:t xml:space="preserve"> </w:t>
      </w:r>
      <w:r w:rsidR="005B4D94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720DD5" w:rsidP="001013EE" w:rsidR="00720DD5">
      <w:pPr>
        <w:jc w:val="both"/>
      </w:pPr>
    </w:p>
    <w:p w:rsidRDefault="00720DD5" w:rsidP="001013EE" w:rsidR="00720DD5">
      <w:pPr>
        <w:jc w:val="both"/>
      </w:pPr>
    </w:p>
    <w:p w:rsidRDefault="005B4D94" w:rsidP="00422EE0" w:rsidR="005B4D94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B4D94" w:rsidP="00422EE0" w:rsidR="005B4D94">
      <w:pPr>
        <w:jc w:val="both"/>
      </w:pPr>
      <w:r>
        <w:t xml:space="preserve">               Valentina Delač</w:t>
      </w:r>
    </w:p>
    <w:sectPr w:rsidR="005B4D9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7B1D7A">
      <w:t>645</w:t>
    </w:r>
    <w:proofErr w:type="spellEnd"/>
    <w:r w:rsidR="007B1D7A">
      <w:t>/</w:t>
    </w:r>
    <w:proofErr w:type="spellStart"/>
    <w:r w:rsidR="007B1D7A">
      <w:t>15</w:t>
    </w:r>
    <w:proofErr w:type="spellEnd"/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C2DF8"/>
    <w:rsid w:val="001013EE"/>
    <w:rsid w:val="00125B67"/>
    <w:rsid w:val="001A762F"/>
    <w:rsid w:val="001B6D50"/>
    <w:rsid w:val="0021298E"/>
    <w:rsid w:val="00240E50"/>
    <w:rsid w:val="00260C00"/>
    <w:rsid w:val="002817DE"/>
    <w:rsid w:val="002D5087"/>
    <w:rsid w:val="003F3702"/>
    <w:rsid w:val="00412D47"/>
    <w:rsid w:val="004423E8"/>
    <w:rsid w:val="00482C0A"/>
    <w:rsid w:val="00535D8E"/>
    <w:rsid w:val="005B43E2"/>
    <w:rsid w:val="005B4D94"/>
    <w:rsid w:val="00604146"/>
    <w:rsid w:val="00643B41"/>
    <w:rsid w:val="00720DD5"/>
    <w:rsid w:val="007A5934"/>
    <w:rsid w:val="007B068E"/>
    <w:rsid w:val="007B0EA5"/>
    <w:rsid w:val="007B1D7A"/>
    <w:rsid w:val="00843B7F"/>
    <w:rsid w:val="008B669A"/>
    <w:rsid w:val="008D11C7"/>
    <w:rsid w:val="00947BCF"/>
    <w:rsid w:val="00970141"/>
    <w:rsid w:val="009B3D51"/>
    <w:rsid w:val="00A0793E"/>
    <w:rsid w:val="00A75EA1"/>
    <w:rsid w:val="00A75F17"/>
    <w:rsid w:val="00A82C55"/>
    <w:rsid w:val="00A851A3"/>
    <w:rsid w:val="00AF7CBB"/>
    <w:rsid w:val="00BE5577"/>
    <w:rsid w:val="00BF01D0"/>
    <w:rsid w:val="00C23ADD"/>
    <w:rsid w:val="00C90729"/>
    <w:rsid w:val="00CC2516"/>
    <w:rsid w:val="00D677F7"/>
    <w:rsid w:val="00D803A5"/>
    <w:rsid w:val="00E24B5E"/>
    <w:rsid w:val="00E423A6"/>
    <w:rsid w:val="00E56243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1B6D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6D5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1B6D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6D5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St-645/2015-18</izvorni_sadrzaj>
    <derivirana_varijabla naziv="DomainObject.Oznaka_1">St-645/2015-18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St-645/2015</izvorni_sadrzaj>
    <derivirana_varijabla naziv="DomainObject.Predmet.OznakaBroj_1">St-645/2015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MM-NOLA d.o.o. zastupanog po punomoćniku MIRJANA IVANKOVIĆ</izvorni_sadrzaj>
    <derivirana_varijabla naziv="DomainObject.Predmet.ProtustrankaFormated_1">  MM-NOLA d.o.o. zastupanog po punomoćniku MIRJANA IVANKOVIĆ</derivirana_varijabla>
  </DomainObject.Predmet.ProtustrankaFormated>
  <DomainObject.Predmet.ProtustrankaFormatedOIB>
    <izvorni_sadrzaj>  MM-NOLA d.o.o., OIB 91908723553 zastupanog po punomoćniku MIRJANA IVANKOVIĆ</izvorni_sadrzaj>
    <derivirana_varijabla naziv="DomainObject.Predmet.ProtustrankaFormatedOIB_1">  MM-NOLA d.o.o., OIB 91908723553 zastupanog po punomoćniku MIRJANA IVANKOVIĆ</derivirana_varijabla>
  </DomainObject.Predmet.ProtustrankaFormatedOIB>
  <DomainObject.Predmet.ProtustrankaFormatedWithAdress>
    <izvorni_sadrzaj> MM-NOLA d.o.o., Ninska 14, 10360 Sesvete zastupanog po punomoćniku MIRJANA IVANKOVIĆ</izvorni_sadrzaj>
    <derivirana_varijabla naziv="DomainObject.Predmet.ProtustrankaFormatedWithAdress_1"> MM-NOLA d.o.o., Ninska 14, 10360 Sesvete zastupanog po punomoćniku MIRJANA IVANKOVIĆ</derivirana_varijabla>
  </DomainObject.Predmet.ProtustrankaFormatedWithAdress>
  <DomainObject.Predmet.ProtustrankaFormatedWithAdressOIB>
    <izvorni_sadrzaj> MM-NOLA d.o.o., OIB 91908723553, Ninska 14, 10360 Sesvete zastupanog po punomoćniku MIRJANA IVANKOVIĆ</izvorni_sadrzaj>
    <derivirana_varijabla naziv="DomainObject.Predmet.ProtustrankaFormatedWithAdressOIB_1"> MM-NOLA d.o.o., OIB 91908723553, Ninska 14, 10360 Sesvete zastupanog po punomoćniku MIRJANA IVANKOVIĆ</derivirana_varijabla>
  </DomainObject.Predmet.ProtustrankaFormatedWithAdressOIB>
  <DomainObject.Predmet.ProtustrankaWithAdress>
    <izvorni_sadrzaj>MM-NOLA d.o.o. Ninska 14, 10360 Sesvete</izvorni_sadrzaj>
    <derivirana_varijabla naziv="DomainObject.Predmet.ProtustrankaWithAdress_1">MM-NOLA d.o.o. Ninska 14, 10360 Sesvete</derivirana_varijabla>
  </DomainObject.Predmet.ProtustrankaWithAdress>
  <DomainObject.Predmet.ProtustrankaWithAdressOIB>
    <izvorni_sadrzaj>MM-NOLA d.o.o., OIB 91908723553, Ninska 14, 10360 Sesvete</izvorni_sadrzaj>
    <derivirana_varijabla naziv="DomainObject.Predmet.ProtustrankaWithAdressOIB_1">MM-NOLA d.o.o., OIB 91908723553, Ninska 14, 10360 Sesvete</derivirana_varijabla>
  </DomainObject.Predmet.ProtustrankaWithAdressOIB>
  <DomainObject.Predmet.ProtustrankaNazivFormated>
    <izvorni_sadrzaj>MM-NOLA d.o.o.</izvorni_sadrzaj>
    <derivirana_varijabla naziv="DomainObject.Predmet.ProtustrankaNazivFormated_1">MM-NOLA d.o.o.</derivirana_varijabla>
  </DomainObject.Predmet.ProtustrankaNazivFormated>
  <DomainObject.Predmet.ProtustrankaNazivFormatedOIB>
    <izvorni_sadrzaj>MM-NOLA d.o.o., OIB 91908723553</izvorni_sadrzaj>
    <derivirana_varijabla naziv="DomainObject.Predmet.ProtustrankaNazivFormatedOIB_1">MM-NOLA d.o.o., OIB 91908723553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Jagatić</izvorni_sadrzaj>
    <derivirana_varijabla naziv="DomainObject.Predmet.StrankaFormated_1">  Ivana Jagatić</derivirana_varijabla>
  </DomainObject.Predmet.StrankaFormated>
  <DomainObject.Predmet.StrankaFormatedOIB>
    <izvorni_sadrzaj>  Ivana Jagatić, OIB 58319942984</izvorni_sadrzaj>
    <derivirana_varijabla naziv="DomainObject.Predmet.StrankaFormatedOIB_1">  Ivana Jagatić, OIB 58319942984</derivirana_varijabla>
  </DomainObject.Predmet.StrankaFormatedOIB>
  <DomainObject.Predmet.StrankaFormatedWithAdress>
    <izvorni_sadrzaj> Ivana Jagatić, Kusanovečka 41, 10370 Kusanovec</izvorni_sadrzaj>
    <derivirana_varijabla naziv="DomainObject.Predmet.StrankaFormatedWithAdress_1"> Ivana Jagatić, Kusanovečka 41, 10370 Kusanovec</derivirana_varijabla>
  </DomainObject.Predmet.StrankaFormatedWithAdress>
  <DomainObject.Predmet.StrankaFormatedWithAdressOIB>
    <izvorni_sadrzaj> Ivana Jagatić, OIB 58319942984, Kusanovečka 41, 10370 Kusanovec</izvorni_sadrzaj>
    <derivirana_varijabla naziv="DomainObject.Predmet.StrankaFormatedWithAdressOIB_1"> Ivana Jagatić, OIB 58319942984, Kusanovečka 41, 10370 Kusanovec</derivirana_varijabla>
  </DomainObject.Predmet.StrankaFormatedWithAdressOIB>
  <DomainObject.Predmet.StrankaWithAdress>
    <izvorni_sadrzaj>Ivana Jagatić Kusanovečka 41,10370 Kusanovec</izvorni_sadrzaj>
    <derivirana_varijabla naziv="DomainObject.Predmet.StrankaWithAdress_1">Ivana Jagatić Kusanovečka 41,10370 Kusanovec</derivirana_varijabla>
  </DomainObject.Predmet.StrankaWithAdress>
  <DomainObject.Predmet.StrankaWithAdressOIB>
    <izvorni_sadrzaj>Ivana Jagatić, OIB 58319942984, Kusanovečka 41,10370 Kusanovec</izvorni_sadrzaj>
    <derivirana_varijabla naziv="DomainObject.Predmet.StrankaWithAdressOIB_1">Ivana Jagatić, OIB 58319942984, Kusanovečka 41,10370 Kusanovec</derivirana_varijabla>
  </DomainObject.Predmet.StrankaWithAdressOIB>
  <DomainObject.Predmet.StrankaNazivFormated>
    <izvorni_sadrzaj>Ivana Jagatić</izvorni_sadrzaj>
    <derivirana_varijabla naziv="DomainObject.Predmet.StrankaNazivFormated_1">Ivana Jagatić</derivirana_varijabla>
  </DomainObject.Predmet.StrankaNazivFormated>
  <DomainObject.Predmet.StrankaNazivFormatedOIB>
    <izvorni_sadrzaj>Ivana Jagatić, OIB 58319942984</izvorni_sadrzaj>
    <derivirana_varijabla naziv="DomainObject.Predmet.StrankaNazivFormatedOIB_1">Ivana Jagatić, OIB 58319942984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Ivana Jagatić</item>
    </izvorni_sadrzaj>
    <derivirana_varijabla naziv="DomainObject.Predmet.StrankaListFormated_1">
      <item>Ivana Jagatić</item>
    </derivirana_varijabla>
  </DomainObject.Predmet.StrankaListFormated>
  <DomainObject.Predmet.StrankaListFormatedOIB>
    <izvorni_sadrzaj>
      <item>Ivana Jagatić, OIB 58319942984</item>
    </izvorni_sadrzaj>
    <derivirana_varijabla naziv="DomainObject.Predmet.StrankaListFormatedOIB_1">
      <item>Ivana Jagatić, OIB 58319942984</item>
    </derivirana_varijabla>
  </DomainObject.Predmet.StrankaListFormatedOIB>
  <DomainObject.Predmet.StrankaListFormatedWithAdress>
    <izvorni_sadrzaj>
      <item>Ivana Jagatić, Kusanovečka 41, 10370 Kusanovec</item>
    </izvorni_sadrzaj>
    <derivirana_varijabla naziv="DomainObject.Predmet.StrankaListFormatedWithAdress_1">
      <item>Ivana Jagatić, Kusanovečka 41, 10370 Kusanovec</item>
    </derivirana_varijabla>
  </DomainObject.Predmet.StrankaListFormatedWithAdress>
  <DomainObject.Predmet.StrankaListFormatedWithAdressOIB>
    <izvorni_sadrzaj>
      <item>Ivana Jagatić, OIB 58319942984, Kusanovečka 41, 10370 Kusanovec</item>
    </izvorni_sadrzaj>
    <derivirana_varijabla naziv="DomainObject.Predmet.StrankaListFormatedWithAdressOIB_1">
      <item>Ivana Jagatić, OIB 58319942984, Kusanovečka 41, 10370 Kusanovec</item>
    </derivirana_varijabla>
  </DomainObject.Predmet.StrankaListFormatedWithAdressOIB>
  <DomainObject.Predmet.StrankaListNazivFormated>
    <izvorni_sadrzaj>
      <item>Ivana Jagatić</item>
    </izvorni_sadrzaj>
    <derivirana_varijabla naziv="DomainObject.Predmet.StrankaListNazivFormated_1">
      <item>Ivana Jagatić</item>
    </derivirana_varijabla>
  </DomainObject.Predmet.StrankaListNazivFormated>
  <DomainObject.Predmet.StrankaListNazivFormatedOIB>
    <izvorni_sadrzaj>
      <item>Ivana Jagatić, OIB 58319942984</item>
    </izvorni_sadrzaj>
    <derivirana_varijabla naziv="DomainObject.Predmet.StrankaListNazivFormatedOIB_1">
      <item>Ivana Jagatić, OIB 58319942984</item>
    </derivirana_varijabla>
  </DomainObject.Predmet.StrankaListNazivFormatedOIB>
  <DomainObject.Predmet.ProtuStrankaListFormated>
    <izvorni_sadrzaj>
      <item>MM-NOLA d.o.o. zastupanog po punomoćniku MIRJANA IVANKOVIĆ</item>
    </izvorni_sadrzaj>
    <derivirana_varijabla naziv="DomainObject.Predmet.ProtuStrankaListFormated_1">
      <item>MM-NOLA d.o.o. zastupanog po punomoćniku MIRJANA IVANKOVIĆ</item>
    </derivirana_varijabla>
  </DomainObject.Predmet.ProtuStrankaListFormated>
  <DomainObject.Predmet.ProtuStrankaListFormatedOIB>
    <izvorni_sadrzaj>
      <item>MM-NOLA d.o.o., OIB 91908723553 zastupanog po punomoćniku MIRJANA IVANKOVIĆ</item>
    </izvorni_sadrzaj>
    <derivirana_varijabla naziv="DomainObject.Predmet.ProtuStrankaListFormatedOIB_1">
      <item>MM-NOLA d.o.o., OIB 91908723553 zastupanog po punomoćniku MIRJANA IVANKOVIĆ</item>
    </derivirana_varijabla>
  </DomainObject.Predmet.ProtuStrankaListFormatedOIB>
  <DomainObject.Predmet.ProtuStrankaListFormatedWithAdress>
    <izvorni_sadrzaj>
      <item>MM-NOLA d.o.o., Ninska 14, 10360 Sesvete zastupanog po punomoćniku MIRJANA IVANKOVIĆ</item>
    </izvorni_sadrzaj>
    <derivirana_varijabla naziv="DomainObject.Predmet.ProtuStrankaListFormatedWithAdress_1">
      <item>MM-NOLA d.o.o., Ninska 14, 10360 Sesvete zastupanog po punomoćniku MIRJANA IVANKOVIĆ</item>
    </derivirana_varijabla>
  </DomainObject.Predmet.ProtuStrankaListFormatedWithAdress>
  <DomainObject.Predmet.ProtuStrankaListFormatedWithAdressOIB>
    <izvorni_sadrzaj>
      <item>MM-NOLA d.o.o., OIB 91908723553, Ninska 14, 10360 Sesvete zastupanog po punomoćniku MIRJANA IVANKOVIĆ</item>
    </izvorni_sadrzaj>
    <derivirana_varijabla naziv="DomainObject.Predmet.ProtuStrankaListFormatedWithAdressOIB_1">
      <item>MM-NOLA d.o.o., OIB 91908723553, Ninska 14, 10360 Sesvete zastupanog po punomoćniku MIRJANA IVANKOVIĆ</item>
    </derivirana_varijabla>
  </DomainObject.Predmet.ProtuStrankaListFormatedWithAdressOIB>
  <DomainObject.Predmet.ProtuStrankaListNazivFormated>
    <izvorni_sadrzaj>
      <item>MM-NOLA d.o.o.</item>
    </izvorni_sadrzaj>
    <derivirana_varijabla naziv="DomainObject.Predmet.ProtuStrankaListNazivFormated_1">
      <item>MM-NOLA d.o.o.</item>
    </derivirana_varijabla>
  </DomainObject.Predmet.ProtuStrankaListNazivFormated>
  <DomainObject.Predmet.ProtuStrankaListNazivFormatedOIB>
    <izvorni_sadrzaj>
      <item>MM-NOLA d.o.o., OIB 91908723553</item>
    </izvorni_sadrzaj>
    <derivirana_varijabla naziv="DomainObject.Predmet.ProtuStrankaListNazivFormatedOIB_1">
      <item>MM-NOLA d.o.o., OIB 91908723553</item>
    </derivirana_varijabla>
  </DomainObject.Predmet.ProtuStrankaListNazivFormatedOIB>
  <DomainObject.Predmet.OstaliListFormated>
    <izvorni_sadrzaj>
      <item>MIRJANA IVANKOVIĆ punomoćnik sudionika u postupku MM-NOLA d.o.o.</item>
    </izvorni_sadrzaj>
    <derivirana_varijabla naziv="DomainObject.Predmet.OstaliListFormated_1">
      <item>MIRJANA IVANKOVIĆ punomoćnik sudionika u postupku MM-NOLA d.o.o.</item>
    </derivirana_varijabla>
  </DomainObject.Predmet.OstaliListFormated>
  <DomainObject.Predmet.OstaliListFormatedOIB>
    <izvorni_sadrzaj>
      <item>MIRJANA IVANKOVIĆ, OIB 52897488255 punomoćnik sudionika u postupku MM-NOLA d.o.o.</item>
    </izvorni_sadrzaj>
    <derivirana_varijabla naziv="DomainObject.Predmet.OstaliListFormatedOIB_1">
      <item>MIRJANA IVANKOVIĆ, OIB 52897488255 punomoćnik sudionika u postupku MM-NOLA d.o.o.</item>
    </derivirana_varijabla>
  </DomainObject.Predmet.OstaliListFormatedOIB>
  <DomainObject.Predmet.OstaliListFormatedWithAdress>
    <izvorni_sadrzaj>
      <item>MIRJANA IVANKOVIĆ, Selska cesta 121 c, 10000 Zagreb punomoćnik sudionika u postupku MM-NOLA d.o.o.</item>
    </izvorni_sadrzaj>
    <derivirana_varijabla naziv="DomainObject.Predmet.OstaliListFormatedWithAdress_1">
      <item>MIRJANA IVANKOVIĆ, Selska cesta 121 c, 10000 Zagreb punomoćnik sudionika u postupku MM-NOLA d.o.o.</item>
    </derivirana_varijabla>
  </DomainObject.Predmet.OstaliListFormatedWithAdress>
  <DomainObject.Predmet.OstaliListFormatedWithAdressOIB>
    <izvorni_sadrzaj>
      <item>MIRJANA IVANKOVIĆ, OIB 52897488255, Selska cesta 121 c, 10000 Zagreb punomoćnik sudionika u postupku MM-NOLA d.o.o.</item>
    </izvorni_sadrzaj>
    <derivirana_varijabla naziv="DomainObject.Predmet.OstaliListFormatedWithAdressOIB_1">
      <item>MIRJANA IVANKOVIĆ, OIB 52897488255, Selska cesta 121 c, 10000 Zagreb punomoćnik sudionika u postupku MM-NOLA d.o.o.</item>
    </derivirana_varijabla>
  </DomainObject.Predmet.OstaliListFormatedWithAdressOIB>
  <DomainObject.Predmet.OstaliListNazivFormated>
    <izvorni_sadrzaj>
      <item>MIRJANA IVANKOVIĆ</item>
    </izvorni_sadrzaj>
    <derivirana_varijabla naziv="DomainObject.Predmet.OstaliListNazivFormated_1">
      <item>MIRJANA IVANKOVIĆ</item>
    </derivirana_varijabla>
  </DomainObject.Predmet.OstaliListNazivFormated>
  <DomainObject.Predmet.OstaliListNazivFormatedOIB>
    <izvorni_sadrzaj>
      <item>MIRJANA IVANKOVIĆ, OIB 52897488255</item>
    </izvorni_sadrzaj>
    <derivirana_varijabla naziv="DomainObject.Predmet.OstaliListNazivFormatedOIB_1">
      <item>MIRJANA IVANKOVIĆ, OIB 52897488255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St-645/2015-18</izvorni_sadrzaj>
    <derivirana_varijabla naziv="DomainObject.PoslovniBrojDokumenta_1">St-645/2015-18</derivirana_varijabla>
  </DomainObject.PoslovniBrojDokumenta>
  <DomainObject.Predmet.StrankaIDrugi>
    <izvorni_sadrzaj>Ivana Jagatić</izvorni_sadrzaj>
    <derivirana_varijabla naziv="DomainObject.Predmet.StrankaIDrugi_1">Ivana Jagatić</derivirana_varijabla>
  </DomainObject.Predmet.StrankaIDrugi>
  <DomainObject.Predmet.ProtustrankaIDrugi>
    <izvorni_sadrzaj>MM-NOLA d.o.o.</izvorni_sadrzaj>
    <derivirana_varijabla naziv="DomainObject.Predmet.ProtustrankaIDrugi_1">MM-NOLA d.o.o.</derivirana_varijabla>
  </DomainObject.Predmet.ProtustrankaIDrugi>
  <DomainObject.Predmet.StrankaIDrugiAdressOIB>
    <izvorni_sadrzaj>Ivana Jagatić, OIB 58319942984, Kusanovečka 41, 10370 Kusanovec</izvorni_sadrzaj>
    <derivirana_varijabla naziv="DomainObject.Predmet.StrankaIDrugiAdressOIB_1">Ivana Jagatić, OIB 58319942984, Kusanovečka 41, 10370 Kusanovec</derivirana_varijabla>
  </DomainObject.Predmet.StrankaIDrugiAdressOIB>
  <DomainObject.Predmet.ProtustrankaIDrugiAdressOIB>
    <izvorni_sadrzaj>MM-NOLA d.o.o., OIB 91908723553, Ninska 14, 10360 Sesvete</izvorni_sadrzaj>
    <derivirana_varijabla naziv="DomainObject.Predmet.ProtustrankaIDrugiAdressOIB_1">MM-NOLA d.o.o., OIB 91908723553, Ninska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Jagatić</item>
      <item>MM-NOLA d.o.o.</item>
      <item>MIRJANA IVANKOVIĆ</item>
    </izvorni_sadrzaj>
    <derivirana_varijabla naziv="DomainObject.Predmet.SudioniciListNaziv_1">
      <item>Ivana Jagatić</item>
      <item>MM-NOLA d.o.o.</item>
      <item>MIRJANA IVANKOVIĆ</item>
    </derivirana_varijabla>
  </DomainObject.Predmet.SudioniciListNaziv>
  <DomainObject.Predmet.SudioniciListAdressOIB>
    <izvorni_sadrzaj>
      <item>Ivana Jagatić, OIB 58319942984, Kusanovečka 41,10370 Kusanovec</item>
      <item>MM-NOLA d.o.o., OIB 91908723553, Ninska 14,10360 Sesvete</item>
      <item>MIRJANA IVANKOVIĆ, OIB 52897488255, Selska cesta 121 c,10000 Zagreb</item>
    </izvorni_sadrzaj>
    <derivirana_varijabla naziv="DomainObject.Predmet.SudioniciListAdressOIB_1">
      <item>Ivana Jagatić, OIB 58319942984, Kusanovečka 41,10370 Kusanovec</item>
      <item>MM-NOLA d.o.o., OIB 91908723553, Ninska 14,10360 Sesvete</item>
      <item>MIRJANA IVANKOVIĆ, OIB 52897488255, Selska cesta 121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58319942984</item>
      <item>, OIB 91908723553</item>
      <item>, OIB 52897488255</item>
    </izvorni_sadrzaj>
    <derivirana_varijabla naziv="DomainObject.Predmet.SudioniciListNazivOIB_1">
      <item>, OIB 58319942984</item>
      <item>, OIB 91908723553</item>
      <item>, OIB 52897488255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1F0C2-23CE-43E0-9399-DC74A0E1E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718</properties:Words>
  <properties:Characters>3972</properties:Characters>
  <properties:Lines>92</properties:Lines>
  <properties:Paragraphs>30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2016-06-01T07:26:00Z</dcterms:created>
  <dc:creator>gzubak</dc:creator>
  <cp:lastModifiedBy>Valentina Delač</cp:lastModifiedBy>
  <cp:lastPrinted>2016-06-01T11:30:00Z</cp:lastPrinted>
  <dcterms:modified xmlns:xsi="http://www.w3.org/2001/XMLSchema-instance" xsi:type="dcterms:W3CDTF">2016-06-01T11:31:00Z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St-645/2015-18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