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a0c84" w14:paraId="bba0c8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74A5F" w:rsidP="00674A5F" w:rsidR="00674A5F" w:rsidRPr="00674A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74A5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5. St-1348/2016-31</w:t>
      </w:r>
    </w:p>
    <w:p w:rsidRDefault="00674A5F" w:rsidP="00674A5F" w:rsidR="00674A5F" w:rsidRPr="00674A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74A5F" w:rsidP="00674A5F" w:rsidR="00674A5F" w:rsidRPr="00674A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74A5F" w:rsidP="00674A5F" w:rsidR="00674A5F" w:rsidRPr="00674A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74A5F" w:rsidP="00674A5F" w:rsidR="00674A5F" w:rsidRPr="00674A5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74A5F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674A5F" w:rsidP="00674A5F" w:rsidR="00674A5F" w:rsidRPr="00674A5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74A5F" w:rsidP="00674A5F" w:rsidR="00674A5F" w:rsidRPr="00674A5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74A5F">
        <w:rPr>
          <w:rFonts w:cs="Times New Roman" w:eastAsia="Times New Roman"/>
          <w:szCs w:val="20"/>
          <w:lang w:eastAsia="hr-HR"/>
        </w:rPr>
        <w:t>R J E Š E N J E</w:t>
      </w:r>
    </w:p>
    <w:p w:rsidRDefault="00674A5F" w:rsidP="00674A5F" w:rsidR="00674A5F" w:rsidRPr="00674A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74A5F" w:rsidP="00674A5F" w:rsidR="00674A5F" w:rsidRPr="00674A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674A5F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u stečajnom postupku nad dužnikom FORMET društvo s ograničenom odgovornošću za trgovinu, proizvodnju i usluge, Slatina, Industrijska 4, MBS:010094205, OIB:10888191043, </w:t>
      </w:r>
      <w:proofErr w:type="spellStart"/>
      <w:r w:rsidRPr="00674A5F">
        <w:rPr>
          <w:rFonts w:cs="Times New Roman" w:eastAsia="Times New Roman"/>
          <w:szCs w:val="20"/>
          <w:lang w:eastAsia="hr-HR" w:val="en-GB"/>
        </w:rPr>
        <w:t>po</w:t>
      </w:r>
      <w:proofErr w:type="spellEnd"/>
      <w:r w:rsidRPr="00674A5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74A5F">
        <w:rPr>
          <w:rFonts w:cs="Times New Roman" w:eastAsia="Times New Roman"/>
          <w:szCs w:val="20"/>
          <w:lang w:eastAsia="hr-HR" w:val="en-GB"/>
        </w:rPr>
        <w:t>prijedlogu</w:t>
      </w:r>
      <w:proofErr w:type="spellEnd"/>
      <w:r w:rsidRPr="00674A5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74A5F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674A5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74A5F">
        <w:rPr>
          <w:rFonts w:cs="Times New Roman" w:eastAsia="Times New Roman"/>
          <w:szCs w:val="20"/>
          <w:lang w:eastAsia="hr-HR" w:val="en-GB"/>
        </w:rPr>
        <w:t>upravitelja</w:t>
      </w:r>
      <w:proofErr w:type="spellEnd"/>
      <w:r w:rsidRPr="00674A5F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674A5F">
        <w:rPr>
          <w:rFonts w:cs="Times New Roman" w:eastAsia="Times New Roman"/>
          <w:szCs w:val="20"/>
          <w:lang w:eastAsia="hr-HR" w:val="en-GB"/>
        </w:rPr>
        <w:t>temeljem</w:t>
      </w:r>
      <w:proofErr w:type="spellEnd"/>
      <w:r w:rsidRPr="00674A5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74A5F">
        <w:rPr>
          <w:rFonts w:cs="Times New Roman" w:eastAsia="Times New Roman"/>
          <w:szCs w:val="20"/>
          <w:lang w:eastAsia="hr-HR" w:val="en-GB"/>
        </w:rPr>
        <w:t>odredbe</w:t>
      </w:r>
      <w:proofErr w:type="spellEnd"/>
      <w:r w:rsidRPr="00674A5F">
        <w:rPr>
          <w:rFonts w:cs="Times New Roman" w:eastAsia="Times New Roman"/>
          <w:szCs w:val="20"/>
          <w:lang w:eastAsia="hr-HR" w:val="en-GB"/>
        </w:rPr>
        <w:t xml:space="preserve"> čl.104. </w:t>
      </w:r>
      <w:proofErr w:type="spellStart"/>
      <w:proofErr w:type="gramStart"/>
      <w:r w:rsidRPr="00674A5F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674A5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74A5F">
        <w:rPr>
          <w:rFonts w:cs="Times New Roman" w:eastAsia="Times New Roman"/>
          <w:szCs w:val="20"/>
          <w:lang w:eastAsia="hr-HR" w:val="en-GB"/>
        </w:rPr>
        <w:t>zakona</w:t>
      </w:r>
      <w:proofErr w:type="spellEnd"/>
      <w:r w:rsidRPr="00674A5F">
        <w:rPr>
          <w:rFonts w:cs="Times New Roman" w:eastAsia="Times New Roman"/>
          <w:szCs w:val="20"/>
          <w:lang w:eastAsia="hr-HR" w:val="en-GB"/>
        </w:rPr>
        <w:t xml:space="preserve"> </w:t>
      </w:r>
      <w:r w:rsidRPr="00674A5F">
        <w:rPr>
          <w:rFonts w:cs="Times New Roman" w:eastAsia="Times New Roman"/>
          <w:noProof/>
          <w:szCs w:val="20"/>
          <w:lang w:eastAsia="hr-HR" w:val="en-GB"/>
        </w:rPr>
        <w:t>("Narodne novine" broj 71/15)</w:t>
      </w:r>
      <w:r w:rsidRPr="00674A5F">
        <w:rPr>
          <w:rFonts w:cs="Times New Roman" w:eastAsia="Times New Roman"/>
          <w:szCs w:val="20"/>
          <w:lang w:eastAsia="hr-HR" w:val="en-GB"/>
        </w:rPr>
        <w:t>, 27.</w:t>
      </w:r>
      <w:proofErr w:type="gramEnd"/>
      <w:r w:rsidRPr="00674A5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674A5F">
        <w:rPr>
          <w:rFonts w:cs="Times New Roman" w:eastAsia="Times New Roman"/>
          <w:szCs w:val="20"/>
          <w:lang w:eastAsia="hr-HR" w:val="en-GB"/>
        </w:rPr>
        <w:t>travnja</w:t>
      </w:r>
      <w:proofErr w:type="spellEnd"/>
      <w:proofErr w:type="gramEnd"/>
      <w:r w:rsidRPr="00674A5F">
        <w:rPr>
          <w:rFonts w:cs="Times New Roman" w:eastAsia="Times New Roman"/>
          <w:szCs w:val="20"/>
          <w:lang w:eastAsia="hr-HR" w:val="en-GB"/>
        </w:rPr>
        <w:t xml:space="preserve"> 2017.</w:t>
      </w:r>
    </w:p>
    <w:p w:rsidRDefault="00674A5F" w:rsidP="00674A5F" w:rsidR="00674A5F" w:rsidRPr="00674A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674A5F" w:rsidP="00674A5F" w:rsidR="00674A5F" w:rsidRPr="00674A5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674A5F">
        <w:rPr>
          <w:rFonts w:cs="Times New Roman" w:eastAsia="Times New Roman"/>
          <w:noProof/>
          <w:szCs w:val="20"/>
          <w:lang w:eastAsia="hr-HR" w:val="en-GB"/>
        </w:rPr>
        <w:t>r i j e š i o  j e</w:t>
      </w:r>
    </w:p>
    <w:p w:rsidRDefault="00674A5F" w:rsidP="00674A5F" w:rsidR="00674A5F" w:rsidRPr="00674A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74A5F" w:rsidP="00674A5F" w:rsidR="00674A5F" w:rsidRPr="00674A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4A5F">
        <w:rPr>
          <w:rFonts w:cs="Times New Roman" w:eastAsia="Times New Roman"/>
          <w:szCs w:val="20"/>
          <w:lang w:eastAsia="hr-HR"/>
        </w:rPr>
        <w:t xml:space="preserve">I. Saziva se skupština vjerovnika za dan 26. svibnja 2017. godine u 10,30 sati u ovome sudu u Bjelovaru, Šetalište dr. </w:t>
      </w:r>
      <w:proofErr w:type="spellStart"/>
      <w:r w:rsidRPr="00674A5F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674A5F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74A5F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674A5F">
        <w:rPr>
          <w:rFonts w:cs="Times New Roman" w:eastAsia="Times New Roman"/>
          <w:szCs w:val="20"/>
          <w:lang w:eastAsia="hr-HR"/>
        </w:rPr>
        <w:t xml:space="preserve"> 42, sudnica br. 1, sa sljedećim </w:t>
      </w:r>
    </w:p>
    <w:p w:rsidRDefault="00674A5F" w:rsidP="00674A5F" w:rsidR="00674A5F" w:rsidRPr="00674A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74A5F" w:rsidP="00674A5F" w:rsidR="00674A5F" w:rsidRPr="00674A5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74A5F">
        <w:rPr>
          <w:rFonts w:cs="Times New Roman" w:eastAsia="Times New Roman"/>
          <w:szCs w:val="20"/>
          <w:lang w:eastAsia="hr-HR"/>
        </w:rPr>
        <w:t>DNEVNIM REDOM:</w:t>
      </w:r>
    </w:p>
    <w:p w:rsidRDefault="00674A5F" w:rsidP="00674A5F" w:rsidR="00674A5F" w:rsidRPr="00674A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74A5F" w:rsidP="00674A5F" w:rsidR="00674A5F" w:rsidRPr="00674A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4A5F">
        <w:rPr>
          <w:rFonts w:cs="Times New Roman" w:eastAsia="Times New Roman"/>
          <w:szCs w:val="20"/>
          <w:lang w:eastAsia="hr-HR"/>
        </w:rPr>
        <w:t>1. Izvješće stečajnog upravitelja o dosadašnjem tijeku stečajnog postupka</w:t>
      </w:r>
    </w:p>
    <w:p w:rsidRDefault="00674A5F" w:rsidP="00674A5F" w:rsidR="00674A5F" w:rsidRPr="00674A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4A5F">
        <w:rPr>
          <w:rFonts w:cs="Times New Roman" w:eastAsia="Times New Roman"/>
          <w:szCs w:val="20"/>
          <w:lang w:eastAsia="hr-HR"/>
        </w:rPr>
        <w:t>2. Unovčenje neunovčene imovine stečajnog dužnika</w:t>
      </w:r>
    </w:p>
    <w:p w:rsidRDefault="00674A5F" w:rsidP="00674A5F" w:rsidR="00674A5F" w:rsidRPr="00674A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4A5F">
        <w:rPr>
          <w:rFonts w:cs="Times New Roman" w:eastAsia="Times New Roman"/>
          <w:szCs w:val="20"/>
          <w:lang w:eastAsia="hr-HR"/>
        </w:rPr>
        <w:t>3. Razno</w:t>
      </w:r>
    </w:p>
    <w:p w:rsidRDefault="00674A5F" w:rsidP="00674A5F" w:rsidR="00674A5F" w:rsidRPr="00674A5F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szCs w:val="20"/>
          <w:lang w:eastAsia="hr-HR"/>
        </w:rPr>
      </w:pPr>
    </w:p>
    <w:p w:rsidRDefault="00674A5F" w:rsidP="00674A5F" w:rsidR="00674A5F" w:rsidRPr="00674A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4A5F">
        <w:rPr>
          <w:rFonts w:cs="Times New Roman" w:eastAsia="Times New Roman"/>
          <w:szCs w:val="20"/>
          <w:lang w:eastAsia="hr-HR"/>
        </w:rPr>
        <w:t xml:space="preserve">II. Na skupštinu se pozivaju stečajni vjerovnici i stečajni upravitelj Branko Valentić. </w:t>
      </w:r>
    </w:p>
    <w:p w:rsidRDefault="00674A5F" w:rsidP="00674A5F" w:rsidR="00674A5F" w:rsidRPr="00674A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74A5F" w:rsidP="00674A5F" w:rsidR="00674A5F" w:rsidRPr="00674A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4A5F">
        <w:rPr>
          <w:rFonts w:cs="Times New Roman" w:eastAsia="Times New Roman"/>
          <w:szCs w:val="20"/>
          <w:lang w:eastAsia="hr-HR"/>
        </w:rPr>
        <w:t>III. Ovo rješenje objaviti će se na e-oglasnoj ploči ovoga suda.</w:t>
      </w:r>
    </w:p>
    <w:p w:rsidRDefault="00674A5F" w:rsidP="00674A5F" w:rsidR="00674A5F" w:rsidRPr="00674A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74A5F" w:rsidP="00674A5F" w:rsidR="00674A5F" w:rsidRPr="00674A5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674A5F">
        <w:rPr>
          <w:rFonts w:cs="Times New Roman" w:eastAsia="Times New Roman"/>
          <w:noProof/>
          <w:szCs w:val="20"/>
          <w:lang w:eastAsia="hr-HR" w:val="en-GB"/>
        </w:rPr>
        <w:t xml:space="preserve">U Bjelovaru, 27. travnja 2017. </w:t>
      </w:r>
    </w:p>
    <w:p w:rsidRDefault="00674A5F" w:rsidP="00674A5F" w:rsidR="00674A5F" w:rsidRPr="00674A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74A5F" w:rsidP="00674A5F" w:rsidR="00674A5F" w:rsidRPr="00674A5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74A5F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674A5F" w:rsidP="00674A5F" w:rsidR="00674A5F" w:rsidRPr="00674A5F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74A5F">
        <w:rPr>
          <w:rFonts w:cs="Times New Roman" w:eastAsia="Times New Roman"/>
          <w:noProof/>
          <w:szCs w:val="20"/>
          <w:lang w:eastAsia="hr-HR" w:val="en-GB"/>
        </w:rPr>
        <w:t>MARIJA PETRINA KUBICA v.r.</w:t>
      </w:r>
    </w:p>
    <w:p w:rsidRDefault="00674A5F" w:rsidP="00674A5F" w:rsidR="00674A5F" w:rsidRPr="00674A5F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74A5F" w:rsidP="00674A5F" w:rsidR="00674A5F" w:rsidRPr="00674A5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674A5F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674A5F" w:rsidP="00674A5F" w:rsidR="00674A5F" w:rsidRPr="00674A5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674A5F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674A5F" w:rsidP="00674A5F" w:rsidR="00674A5F" w:rsidRPr="00674A5F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74A5F" w:rsidP="00674A5F" w:rsidR="00674A5F" w:rsidRPr="00674A5F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74A5F" w:rsidP="00674A5F" w:rsidR="00674A5F" w:rsidRPr="00674A5F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u w:val="single"/>
          <w:lang w:eastAsia="hr-HR" w:val="en-GB"/>
        </w:rPr>
      </w:pPr>
    </w:p>
    <w:p w:rsidRDefault="00674A5F" w:rsidP="00674A5F" w:rsidR="00674A5F" w:rsidRPr="00674A5F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u w:val="single"/>
          <w:lang w:eastAsia="hr-HR" w:val="en-GB"/>
        </w:rPr>
      </w:pPr>
    </w:p>
    <w:p w:rsidRDefault="00674A5F" w:rsidP="00674A5F" w:rsidR="00674A5F" w:rsidRPr="00674A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u w:val="single"/>
          <w:lang w:eastAsia="hr-HR" w:val="en-GB"/>
        </w:rPr>
      </w:pPr>
    </w:p>
    <w:p w:rsidRDefault="00674A5F" w:rsidP="00674A5F" w:rsidR="00674A5F" w:rsidRPr="00674A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r w:rsidRPr="00674A5F">
        <w:rPr>
          <w:rFonts w:cs="Times New Roman" w:eastAsia="Times New Roman"/>
          <w:noProof/>
          <w:szCs w:val="20"/>
          <w:lang w:eastAsia="hr-HR" w:val="en-GB"/>
        </w:rPr>
        <w:t>POUKA O PRAVNOM LIJEKU: Protiv ovog rješenja nije dopuštena posebna žalba.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A5F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154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St-1348/2016-31</izvorni_sadrzaj>
    <derivirana_varijabla naziv="DomainObject.Oznaka_1">St-1348/2016-31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1348</izvorni_sadrzaj>
    <derivirana_varijabla naziv="DomainObject.Predmet.Broj_1">1348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St-1348/2016</izvorni_sadrzaj>
    <derivirana_varijabla naziv="DomainObject.Predmet.OznakaBroj_1">St-1348/2016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FORMET društvo s ograničenom odgovornošću za trgovinu, proizvodnju i usluge</izvorni_sadrzaj>
    <derivirana_varijabla naziv="DomainObject.Predmet.ProtustrankaFormated_1">  FORMET društvo s ograničenom odgovornošću za trgovinu, proizvodnju i usluge</derivirana_varijabla>
  </DomainObject.Predmet.ProtustrankaFormated>
  <DomainObject.Predmet.ProtustrankaFormatedOIB>
    <izvorni_sadrzaj>  FORMET društvo s ograničenom odgovornošću za trgovinu, proizvodnju i usluge, OIB 10888191043</izvorni_sadrzaj>
    <derivirana_varijabla naziv="DomainObject.Predmet.ProtustrankaFormatedOIB_1">  FORMET društvo s ograničenom odgovornošću za trgovinu, proizvodnju i usluge, OIB 10888191043</derivirana_varijabla>
  </DomainObject.Predmet.ProtustrankaFormatedOIB>
  <DomainObject.Predmet.ProtustrankaFormatedWithAdress>
    <izvorni_sadrzaj> FORMET društvo s ograničenom odgovornošću za trgovinu, proizvodnju i usluge, Industrijska 4, 33520 Slatina</izvorni_sadrzaj>
    <derivirana_varijabla naziv="DomainObject.Predmet.ProtustrankaFormatedWithAdress_1"> FORMET društvo s ograničenom odgovornošću za trgovinu, proizvodnju i usluge, Industrijska 4, 33520 Slatina</derivirana_varijabla>
  </DomainObject.Predmet.ProtustrankaFormatedWithAdress>
  <DomainObject.Predmet.ProtustrankaFormatedWithAdressOIB>
    <izvorni_sadrzaj> FORMET društvo s ograničenom odgovornošću za trgovinu, proizvodnju i usluge, OIB 10888191043, Industrijska 4, 33520 Slatina</izvorni_sadrzaj>
    <derivirana_varijabla naziv="DomainObject.Predmet.ProtustrankaFormatedWithAdressOIB_1"> FORMET društvo s ograničenom odgovornošću za trgovinu, proizvodnju i usluge, OIB 10888191043, Industrijska 4, 33520 Slatina</derivirana_varijabla>
  </DomainObject.Predmet.ProtustrankaFormatedWithAdressOIB>
  <DomainObject.Predmet.ProtustrankaWithAdress>
    <izvorni_sadrzaj>FORMET društvo s ograničenom odgovornošću za trgovinu, proizvodnju i usluge Industrijska 4, 33520 Slatina</izvorni_sadrzaj>
    <derivirana_varijabla naziv="DomainObject.Predmet.ProtustrankaWithAdress_1">FORMET društvo s ograničenom odgovornošću za trgovinu, proizvodnju i usluge Industrijska 4, 33520 Slatina</derivirana_varijabla>
  </DomainObject.Predmet.ProtustrankaWithAdress>
  <DomainObject.Predmet.ProtustrankaWithAdressOIB>
    <izvorni_sadrzaj>FORMET društvo s ograničenom odgovornošću za trgovinu, proizvodnju i usluge, OIB 10888191043, Industrijska 4, 33520 Slatina</izvorni_sadrzaj>
    <derivirana_varijabla naziv="DomainObject.Predmet.ProtustrankaWithAdressOIB_1">FORMET društvo s ograničenom odgovornošću za trgovinu, proizvodnju i usluge, OIB 10888191043, Industrijska 4, 33520 Slatina</derivirana_varijabla>
  </DomainObject.Predmet.ProtustrankaWithAdressOIB>
  <DomainObject.Predmet.ProtustrankaNazivFormated>
    <izvorni_sadrzaj>FORMET društvo s ograničenom odgovornošću za trgovinu, proizvodnju i usluge</izvorni_sadrzaj>
    <derivirana_varijabla naziv="DomainObject.Predmet.ProtustrankaNazivFormated_1">FORMET društvo s ograničenom odgovornošću za trgovinu, proizvodnju i usluge</derivirana_varijabla>
  </DomainObject.Predmet.ProtustrankaNazivFormated>
  <DomainObject.Predmet.ProtustrankaNazivFormatedOIB>
    <izvorni_sadrzaj>FORMET društvo s ograničenom odgovornošću za trgovinu, proizvodnju i usluge, OIB 10888191043</izvorni_sadrzaj>
    <derivirana_varijabla naziv="DomainObject.Predmet.ProtustrankaNazivFormatedOIB_1">FORMET društvo s ograničenom odgovornošću za trgovinu, proizvodnju i usluge, OIB 10888191043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FORMET društvo s ograničenom odgovornošću za trgovinu, proizvodnju i usluge</item>
    </izvorni_sadrzaj>
    <derivirana_varijabla naziv="DomainObject.Predmet.ProtuStrankaListFormated_1">
      <item>FORMET društvo s ograničenom odgovornošću za trgovinu, proizvodnju i usluge</item>
    </derivirana_varijabla>
  </DomainObject.Predmet.ProtuStrankaListFormated>
  <DomainObject.Predmet.ProtuStrankaListFormatedOIB>
    <izvorni_sadrzaj>
      <item>FORMET društvo s ograničenom odgovornošću za trgovinu, proizvodnju i usluge, OIB 10888191043</item>
    </izvorni_sadrzaj>
    <derivirana_varijabla naziv="DomainObject.Predmet.ProtuStrankaListFormatedOIB_1">
      <item>FORMET društvo s ograničenom odgovornošću za trgovinu, proizvodnju i usluge, OIB 10888191043</item>
    </derivirana_varijabla>
  </DomainObject.Predmet.ProtuStrankaListFormatedOIB>
  <DomainObject.Predmet.ProtuStrankaListFormatedWithAdress>
    <izvorni_sadrzaj>
      <item>FORMET društvo s ograničenom odgovornošću za trgovinu, proizvodnju i usluge, Industrijska 4, 33520 Slatina</item>
    </izvorni_sadrzaj>
    <derivirana_varijabla naziv="DomainObject.Predmet.ProtuStrankaListFormatedWithAdress_1">
      <item>FORMET društvo s ograničenom odgovornošću za trgovinu, proizvodnju i usluge, Industrijska 4, 33520 Slatina</item>
    </derivirana_varijabla>
  </DomainObject.Predmet.ProtuStrankaListFormatedWithAdress>
  <DomainObject.Predmet.ProtuStrankaListFormatedWithAdressOIB>
    <izvorni_sadrzaj>
      <item>FORMET društvo s ograničenom odgovornošću za trgovinu, proizvodnju i usluge, OIB 10888191043, Industrijska 4, 33520 Slatina</item>
    </izvorni_sadrzaj>
    <derivirana_varijabla naziv="DomainObject.Predmet.ProtuStrankaListFormatedWithAdressOIB_1">
      <item>FORMET društvo s ograničenom odgovornošću za trgovinu, proizvodnju i usluge, OIB 10888191043, Industrijska 4, 33520 Slatina</item>
    </derivirana_varijabla>
  </DomainObject.Predmet.ProtuStrankaListFormatedWithAdressOIB>
  <DomainObject.Predmet.ProtuStrankaListNazivFormated>
    <izvorni_sadrzaj>
      <item>FORMET društvo s ograničenom odgovornošću za trgovinu, proizvodnju i usluge</item>
    </izvorni_sadrzaj>
    <derivirana_varijabla naziv="DomainObject.Predmet.ProtuStrankaListNazivFormated_1">
      <item>FORMET društvo s ograničenom odgovornošću za trgovinu, proizvodnju i usluge</item>
    </derivirana_varijabla>
  </DomainObject.Predmet.ProtuStrankaListNazivFormated>
  <DomainObject.Predmet.ProtuStrankaListNazivFormatedOIB>
    <izvorni_sadrzaj>
      <item>FORMET društvo s ograničenom odgovornošću za trgovinu, proizvodnju i usluge, OIB 10888191043</item>
    </izvorni_sadrzaj>
    <derivirana_varijabla naziv="DomainObject.Predmet.ProtuStrankaListNazivFormatedOIB_1">
      <item>FORMET društvo s ograničenom odgovornošću za trgovinu, proizvodnju i usluge, OIB 10888191043</item>
    </derivirana_varijabla>
  </DomainObject.Predmet.ProtuStrankaListNazivFormatedOIB>
  <DomainObject.Predmet.OstaliListFormated>
    <izvorni_sadrzaj>
      <item>Evren Erkoc</item>
      <item>Selim Alpaslan</item>
      <item>Branko Valentić</item>
      <item>Evren Erkoc</item>
      <item>Klaus Goedicke</item>
      <item>Paško Gucić</item>
    </izvorni_sadrzaj>
    <derivirana_varijabla naziv="DomainObject.Predmet.OstaliListFormated_1">
      <item>Evren Erkoc</item>
      <item>Selim Alpaslan</item>
      <item>Branko Valentić</item>
      <item>Evren Erkoc</item>
      <item>Klaus Goedicke</item>
      <item>Paško Gucić</item>
    </derivirana_varijabla>
  </DomainObject.Predmet.OstaliListFormated>
  <DomainObject.Predmet.OstaliListFormatedOIB>
    <izvorni_sadrzaj>
      <item>Evren Erkoc, OIB 62347211621</item>
      <item>Selim Alpaslan, OIB 45687875710</item>
      <item>Branko Valentić, OIB 85378232573</item>
      <item>Evren Erkoc</item>
      <item>Klaus Goedicke</item>
      <item>Paško Gucić</item>
    </izvorni_sadrzaj>
    <derivirana_varijabla naziv="DomainObject.Predmet.OstaliListFormatedOIB_1">
      <item>Evren Erkoc, OIB 62347211621</item>
      <item>Selim Alpaslan, OIB 45687875710</item>
      <item>Branko Valentić, OIB 85378232573</item>
      <item>Evren Erkoc</item>
      <item>Klaus Goedicke</item>
      <item>Paško Gucić</item>
    </derivirana_varijabla>
  </DomainObject.Predmet.OstaliListFormatedOIB>
  <DomainObject.Predmet.OstaliListFormatedWithAdress>
    <izvorni_sadrzaj>
      <item>Evren Erkoc, Dobriše Cesarića 22, 33520 Slatina</item>
      <item>Selim Alpaslan, Dobriše Cesarića 22, 33520 Slatina</item>
      <item>Branko Valentić, Ferde Rusana 100, 33000 Virovitica</item>
      <item>Evren Erkoc</item>
      <item>Klaus Goedicke</item>
      <item>Paško Gucić</item>
    </izvorni_sadrzaj>
    <derivirana_varijabla naziv="DomainObject.Predmet.OstaliListFormatedWithAdress_1">
      <item>Evren Erkoc, Dobriše Cesarića 22, 33520 Slatina</item>
      <item>Selim Alpaslan, Dobriše Cesarića 22, 33520 Slatina</item>
      <item>Branko Valentić, Ferde Rusana 100, 33000 Virovitica</item>
      <item>Evren Erkoc</item>
      <item>Klaus Goedicke</item>
      <item>Paško Gucić</item>
    </derivirana_varijabla>
  </DomainObject.Predmet.OstaliListFormatedWithAdress>
  <DomainObject.Predmet.OstaliListFormatedWithAdressOIB>
    <izvorni_sadrzaj>
      <item>Evren Erkoc, OIB 62347211621, Dobriše Cesarića 22, 33520 Slatina</item>
      <item>Selim Alpaslan, OIB 45687875710, Dobriše Cesarića 22, 33520 Slatina</item>
      <item>Branko Valentić, OIB 85378232573, Ferde Rusana 100, 33000 Virovitica</item>
      <item>Evren Erkoc</item>
      <item>Klaus Goedicke</item>
      <item>Paško Gucić</item>
    </izvorni_sadrzaj>
    <derivirana_varijabla naziv="DomainObject.Predmet.OstaliListFormatedWithAdressOIB_1">
      <item>Evren Erkoc, OIB 62347211621, Dobriše Cesarića 22, 33520 Slatina</item>
      <item>Selim Alpaslan, OIB 45687875710, Dobriše Cesarića 22, 33520 Slatina</item>
      <item>Branko Valentić, OIB 85378232573, Ferde Rusana 100, 33000 Virovitica</item>
      <item>Evren Erkoc</item>
      <item>Klaus Goedicke</item>
      <item>Paško Gucić</item>
    </derivirana_varijabla>
  </DomainObject.Predmet.OstaliListFormatedWithAdressOIB>
  <DomainObject.Predmet.OstaliListNazivFormated>
    <izvorni_sadrzaj>
      <item>Evren Erkoc</item>
      <item>Selim Alpaslan</item>
      <item>Branko Valentić</item>
      <item>Evren Erkoc</item>
      <item>Klaus Goedicke</item>
      <item>Paško Gucić</item>
    </izvorni_sadrzaj>
    <derivirana_varijabla naziv="DomainObject.Predmet.OstaliListNazivFormated_1">
      <item>Evren Erkoc</item>
      <item>Selim Alpaslan</item>
      <item>Branko Valentić</item>
      <item>Evren Erkoc</item>
      <item>Klaus Goedicke</item>
      <item>Paško Gucić</item>
    </derivirana_varijabla>
  </DomainObject.Predmet.OstaliListNazivFormated>
  <DomainObject.Predmet.OstaliListNazivFormatedOIB>
    <izvorni_sadrzaj>
      <item>Evren Erkoc, OIB 62347211621</item>
      <item>Selim Alpaslan, OIB 45687875710</item>
      <item>Branko Valentić, OIB 85378232573</item>
      <item>Evren Erkoc</item>
      <item>Klaus Goedicke</item>
      <item>Paško Gucić</item>
    </izvorni_sadrzaj>
    <derivirana_varijabla naziv="DomainObject.Predmet.OstaliListNazivFormatedOIB_1">
      <item>Evren Erkoc, OIB 62347211621</item>
      <item>Selim Alpaslan, OIB 45687875710</item>
      <item>Branko Valentić, OIB 85378232573</item>
      <item>Evren Erkoc</item>
      <item>Klaus Goedicke</item>
      <item>Paško Gucić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>St-1348/2016-31</izvorni_sadrzaj>
    <derivirana_varijabla naziv="DomainObject.PoslovniBrojDokumenta_1">St-1348/2016-31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FORMET društvo s ograničenom odgovornošću za trgovinu, proizvodnju i usluge</izvorni_sadrzaj>
    <derivirana_varijabla naziv="DomainObject.Predmet.ProtustrankaIDrugi_1">FORMET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FORMET društvo s ograničenom odgovornošću za trgovinu, proizvodnju i usluge, OIB 10888191043, Industrijska 4, 33520 Slatina</izvorni_sadrzaj>
    <derivirana_varijabla naziv="DomainObject.Predmet.ProtustrankaIDrugiAdressOIB_1">FORMET društvo s ograničenom odgovornošću za trgovinu, proizvodnju i usluge, OIB 10888191043, Industrijska 4,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FORMET društvo s ograničenom odgovornošću za trgovinu, proizvodnju i usluge</item>
      <item>Evren Erkoc</item>
      <item>Selim Alpaslan</item>
      <item>Branko Valentić</item>
      <item>Evren Erkoc</item>
      <item>Klaus Goedicke</item>
      <item>Paško Gucić</item>
    </izvorni_sadrzaj>
    <derivirana_varijabla naziv="DomainObject.Predmet.SudioniciListNaziv_1">
      <item>FINA, RC ZAGREB, Podružnica Bjelovar</item>
      <item>FORMET društvo s ograničenom odgovornošću za trgovinu, proizvodnju i usluge</item>
      <item>Evren Erkoc</item>
      <item>Selim Alpaslan</item>
      <item>Branko Valentić</item>
      <item>Evren Erkoc</item>
      <item>Klaus Goedicke</item>
      <item>Paško Gucić</item>
    </derivirana_varijabla>
  </DomainObject.Predmet.SudioniciListNaziv>
  <DomainObject.Predmet.SudioniciListAdressOIB>
    <izvorni_sadrzaj>
      <item>FINA, RC ZAGREB, Podružnica Bjelovar, OIB 85821130368, F. Supila 4,43000 Bjelovar</item>
      <item>FORMET društvo s ograničenom odgovornošću za trgovinu, proizvodnju i usluge, OIB 10888191043, Industrijska 4,33520 Slatina</item>
      <item>Evren Erkoc, OIB 62347211621, Dobriše Cesarića 22,33520 Slatina</item>
      <item>Selim Alpaslan, OIB 45687875710, Dobriše Cesarića 22,33520 Slatina</item>
      <item>Branko Valentić, OIB 85378232573, Ferde Rusana 100,33000 Virovitica</item>
      <item>Evren Erkoc</item>
      <item>Klaus Goedicke</item>
      <item>Paško Gucić</item>
    </izvorni_sadrzaj>
    <derivirana_varijabla naziv="DomainObject.Predmet.SudioniciListAdressOIB_1">
      <item>FINA, RC ZAGREB, Podružnica Bjelovar, OIB 85821130368, F. Supila 4,43000 Bjelovar</item>
      <item>FORMET društvo s ograničenom odgovornošću za trgovinu, proizvodnju i usluge, OIB 10888191043, Industrijska 4,33520 Slatina</item>
      <item>Evren Erkoc, OIB 62347211621, Dobriše Cesarića 22,33520 Slatina</item>
      <item>Selim Alpaslan, OIB 45687875710, Dobriše Cesarića 22,33520 Slatina</item>
      <item>Branko Valentić, OIB 85378232573, Ferde Rusana 100,33000 Virovitica</item>
      <item>Evren Erkoc</item>
      <item>Klaus Goedicke</item>
      <item>Paško Gucić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FADCBC-A1FF-4BA1-B927-75887969D6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181</properties:Words>
  <properties:Characters>932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2017-04-27T12:37:00Z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St-1348/2016-31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