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98140" w14:paraId="8998140" w:rsidRDefault="00AE649C" w:rsidP="000F01FA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0F01FA" w:rsidP="000F01FA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0F01FA" w:rsidP="000F01FA" w:rsidR="000F01FA" w:rsidRPr="000F01FA">
      <w:pPr>
        <w:pStyle w:val="SudSjedite"/>
      </w:pPr>
      <w:r>
        <w:t xml:space="preserve">                                                                                             Poslovni broj: 4 St-145/16-3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0F01FA" w:rsidP="000F01FA" w:rsidR="000F01FA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0F01FA" w:rsidP="000F01FA" w:rsidR="000F01FA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0F01FA" w:rsidP="000F01FA" w:rsidR="000F01FA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0F01FA" w:rsidP="000F01FA" w:rsidR="000F01FA">
      <w:pPr>
        <w:pStyle w:val="Zaglavlje"/>
        <w:spacing w:after="0"/>
      </w:pPr>
    </w:p>
    <w:p w:rsidRDefault="000F01FA" w:rsidP="000F01FA" w:rsidR="000F01FA">
      <w:pPr>
        <w:pStyle w:val="Zaglavlje"/>
        <w:spacing w:after="0"/>
        <w:jc w:val="center"/>
      </w:pPr>
      <w:r>
        <w:t>Z A K LJ U Č A K</w:t>
      </w:r>
    </w:p>
    <w:p w:rsidRDefault="000F01FA" w:rsidP="000F01FA" w:rsidR="000F01FA">
      <w:pPr>
        <w:pStyle w:val="Zaglavlje"/>
        <w:spacing w:after="0"/>
      </w:pPr>
    </w:p>
    <w:p w:rsidRDefault="000F01FA" w:rsidP="000F01FA" w:rsidR="000F01FA">
      <w:pPr>
        <w:spacing w:after="0"/>
      </w:pPr>
    </w:p>
    <w:p w:rsidRDefault="000F01FA" w:rsidP="000F01FA" w:rsidR="000F01FA">
      <w:pPr>
        <w:spacing w:after="0"/>
        <w:ind w:firstLine="720"/>
        <w:jc w:val="both"/>
      </w:pPr>
      <w:r>
        <w:t>Trgovački sud u Varaždinu, po sucu toga suda Iris Hatvalić Nemec, kao stečajnom sucu, u stečajnom predmetu povodom prijedloga podnositelja Financijske agencije,  Regionalni centar Zagreb, Podružnica Varaždin, Augusta Cesarca 2, Varaždin, zastupanog po Županijskom državnom odvjetništvu u Varaždinu, za pokretanje stečajnog postupka protiv dužnika SIVI MAČAK j.d.o.o., Čakovec, Trg Eugena Kvaternika 5, OIB: 39086379733, dana 11. veljače 2016.</w:t>
      </w:r>
    </w:p>
    <w:p w:rsidRDefault="000F01FA" w:rsidP="000F01FA" w:rsidR="000F01FA">
      <w:pPr>
        <w:spacing w:after="0"/>
      </w:pPr>
    </w:p>
    <w:p w:rsidRDefault="000F01FA" w:rsidP="000F01FA" w:rsidR="000F01FA">
      <w:pPr>
        <w:spacing w:after="0"/>
        <w:jc w:val="center"/>
      </w:pPr>
      <w:r>
        <w:t xml:space="preserve">  z a k lj u č i o   j e</w:t>
      </w:r>
    </w:p>
    <w:p w:rsidRDefault="000F01FA" w:rsidP="000F01FA" w:rsidR="000F01FA">
      <w:pPr>
        <w:spacing w:after="0"/>
        <w:jc w:val="center"/>
      </w:pPr>
    </w:p>
    <w:p w:rsidRDefault="000F01FA" w:rsidP="000F01FA" w:rsidR="000F01FA">
      <w:pPr>
        <w:spacing w:after="0"/>
        <w:jc w:val="center"/>
      </w:pPr>
    </w:p>
    <w:p w:rsidRDefault="000F01FA" w:rsidP="000F01FA" w:rsidR="000F01F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Nalaže se odgovornoj osobi dužnika SIVI MAČAK j.d.o.o., Čakovec, Trg Eugena Kvaternika 5, OIB: 39086379733</w:t>
      </w:r>
      <w:r>
        <w:rPr>
          <w:color w:themeColor="text1" w:val="000000"/>
        </w:rPr>
        <w:t xml:space="preserve">, </w:t>
      </w:r>
      <w:r>
        <w:rPr>
          <w:color w:themeColor="text1" w:val="000000"/>
          <w:u w:val="single"/>
        </w:rPr>
        <w:t>Mariu Dreniću iz Čakovca, Ulica bana Josipa Jelačića 10, OIB: 37059054980</w:t>
      </w:r>
      <w:r>
        <w:rPr>
          <w:color w:themeColor="text1" w:val="000000"/>
        </w:rPr>
        <w:t xml:space="preserve"> 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0F01FA" w:rsidP="000F01FA" w:rsidR="000F01FA">
      <w:pPr>
        <w:spacing w:after="0"/>
        <w:jc w:val="both"/>
      </w:pPr>
    </w:p>
    <w:p w:rsidRDefault="000F01FA" w:rsidP="000F01FA" w:rsidR="000F01FA">
      <w:pPr>
        <w:spacing w:after="0"/>
        <w:jc w:val="both"/>
      </w:pPr>
      <w:r>
        <w:t>1. nekretnina i pokretnina dužnika</w:t>
      </w:r>
    </w:p>
    <w:p w:rsidRDefault="000F01FA" w:rsidP="000F01FA" w:rsidR="000F01FA">
      <w:pPr>
        <w:spacing w:after="0"/>
        <w:jc w:val="both"/>
      </w:pPr>
      <w:r>
        <w:t>2. imovinskih prava dužnika na tuđim stvarima</w:t>
      </w:r>
    </w:p>
    <w:p w:rsidRDefault="000F01FA" w:rsidP="000F01FA" w:rsidR="000F01FA">
      <w:pPr>
        <w:spacing w:after="0"/>
        <w:jc w:val="both"/>
      </w:pPr>
      <w:r>
        <w:t>3. novčanih i nenovčanih tražbina dužnika</w:t>
      </w:r>
    </w:p>
    <w:p w:rsidRDefault="000F01FA" w:rsidP="000F01FA" w:rsidR="000F01FA">
      <w:pPr>
        <w:spacing w:after="0"/>
        <w:jc w:val="both"/>
      </w:pPr>
      <w:r>
        <w:t>4. drugih prava koja čine imovinu dužnika</w:t>
      </w:r>
    </w:p>
    <w:p w:rsidRDefault="000F01FA" w:rsidP="000F01FA" w:rsidR="000F01FA">
      <w:pPr>
        <w:spacing w:after="0"/>
        <w:jc w:val="both"/>
      </w:pPr>
      <w:r>
        <w:t>5. novčanih sredstava na računima</w:t>
      </w:r>
    </w:p>
    <w:p w:rsidRDefault="000F01FA" w:rsidP="000F01FA" w:rsidR="000F01FA">
      <w:pPr>
        <w:spacing w:after="0"/>
        <w:jc w:val="both"/>
      </w:pPr>
      <w:r>
        <w:t>6. druge imovine dužnika</w:t>
      </w:r>
    </w:p>
    <w:p w:rsidRDefault="000F01FA" w:rsidP="000F01FA" w:rsidR="000F01FA">
      <w:pPr>
        <w:spacing w:after="0"/>
        <w:jc w:val="both"/>
      </w:pPr>
      <w:r>
        <w:t>7. obveza dužnika unesenih u njegove poslovne knjige</w:t>
      </w:r>
    </w:p>
    <w:p w:rsidRDefault="000F01FA" w:rsidP="000F01FA" w:rsidR="000F01FA">
      <w:pPr>
        <w:spacing w:after="0"/>
        <w:jc w:val="both"/>
      </w:pPr>
      <w:r>
        <w:t>8. drugih novčanih i nenovčanih obveza dužnika</w:t>
      </w:r>
    </w:p>
    <w:p w:rsidRDefault="000F01FA" w:rsidP="000F01FA" w:rsidR="000F01FA">
      <w:pPr>
        <w:spacing w:after="0"/>
        <w:jc w:val="both"/>
      </w:pPr>
      <w:r>
        <w:t>9. razlučnih prava na imovini dužnika</w:t>
      </w:r>
    </w:p>
    <w:p w:rsidRDefault="000F01FA" w:rsidP="000F01FA" w:rsidR="000F01FA">
      <w:pPr>
        <w:spacing w:after="0"/>
        <w:jc w:val="both"/>
      </w:pPr>
      <w:r>
        <w:t>10. izlučnih prava</w:t>
      </w:r>
    </w:p>
    <w:p w:rsidRDefault="000F01FA" w:rsidP="000F01FA" w:rsidR="000F01FA">
      <w:pPr>
        <w:spacing w:after="0"/>
        <w:jc w:val="both"/>
      </w:pPr>
      <w:r>
        <w:t>11. prosječnih mjesečnih troškova redovnoga poslovanja dužnika u posljednjih godinu dana</w:t>
      </w:r>
    </w:p>
    <w:p w:rsidRDefault="000F01FA" w:rsidP="000F01FA" w:rsidR="000F01FA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0F01FA" w:rsidP="000F01FA" w:rsidR="000F01FA">
      <w:pPr>
        <w:spacing w:after="0"/>
        <w:jc w:val="both"/>
      </w:pPr>
    </w:p>
    <w:p w:rsidRDefault="000F01FA" w:rsidP="000F01FA" w:rsidR="000F01F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0F01FA" w:rsidP="000F01FA" w:rsidR="000F01FA">
      <w:pPr>
        <w:spacing w:after="0"/>
        <w:jc w:val="both"/>
      </w:pPr>
    </w:p>
    <w:p w:rsidRDefault="000F01FA" w:rsidP="000F01FA" w:rsidR="000F01FA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lastRenderedPageBreak/>
        <w:t xml:space="preserve">Upozorava se odgovorna osobe dužnika </w:t>
      </w:r>
      <w:r>
        <w:rPr>
          <w:color w:themeColor="text1" w:val="000000"/>
        </w:rPr>
        <w:t>Mario Drenić iz Čakovca, Ulica bana Josipa Jelačića 10,</w:t>
      </w:r>
      <w:r>
        <w:t xml:space="preserve"> da za davanje neistinitoga ili nepotpunoga popisa imovine i obveza, odgovaraju kao za davanje lažnoga iskaza u postupku pred sudom.</w:t>
      </w:r>
    </w:p>
    <w:p w:rsidRDefault="000F01FA" w:rsidP="000F01FA" w:rsidR="000F01FA">
      <w:pPr>
        <w:spacing w:after="0"/>
        <w:jc w:val="center"/>
        <w:rPr>
          <w:rFonts w:eastAsia="Times New Roman"/>
          <w:lang w:eastAsia="hr-HR"/>
        </w:rPr>
      </w:pPr>
    </w:p>
    <w:p w:rsidRDefault="000F01FA" w:rsidP="000F01FA" w:rsidR="000F01FA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0F01FA" w:rsidP="000F01FA" w:rsidR="000F01FA">
      <w:pPr>
        <w:spacing w:after="0"/>
        <w:jc w:val="center"/>
        <w:rPr>
          <w:rFonts w:eastAsia="Times New Roman"/>
          <w:lang w:eastAsia="hr-HR"/>
        </w:rPr>
      </w:pPr>
    </w:p>
    <w:p w:rsidRDefault="000F01FA" w:rsidP="000F01FA" w:rsidR="000F01FA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0F01FA" w:rsidP="000F01FA" w:rsidR="000F01FA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Predlagatelj Financijska agencija, Podružnica Varaždin podnio je prijedlog za otvaranje stečajnog postupka nad dužnikom navodeći da dužnik na dan 27. siječnja 2016. u Očevidniku redoslijeda osniva za plaćanje ima evidentirane neizvršene osnove za plaćanje u ukupnom iznosu od 15.955,88 kn te da dužnik ima 2 zaposlenih.</w:t>
      </w:r>
    </w:p>
    <w:p w:rsidRDefault="000F01FA" w:rsidP="000F01FA" w:rsidR="000F01FA">
      <w:pPr>
        <w:spacing w:after="0"/>
        <w:jc w:val="both"/>
        <w:rPr>
          <w:rFonts w:eastAsia="Times New Roman"/>
          <w:lang w:eastAsia="hr-HR"/>
        </w:rPr>
      </w:pPr>
    </w:p>
    <w:p w:rsidRDefault="000F01FA" w:rsidP="000F01FA" w:rsidR="000F01FA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0F01FA" w:rsidP="000F01FA" w:rsidR="000F01FA">
      <w:pPr>
        <w:spacing w:after="0"/>
        <w:jc w:val="both"/>
        <w:rPr>
          <w:rFonts w:eastAsia="Times New Roman"/>
          <w:lang w:eastAsia="hr-HR"/>
        </w:rPr>
      </w:pPr>
    </w:p>
    <w:p w:rsidRDefault="000F01FA" w:rsidP="000F01FA" w:rsidR="000F01FA">
      <w:pPr>
        <w:spacing w:after="0"/>
        <w:jc w:val="both"/>
        <w:rPr>
          <w:rFonts w:eastAsia="Times New Roman"/>
          <w:lang w:eastAsia="hr-HR"/>
        </w:rPr>
      </w:pPr>
    </w:p>
    <w:p w:rsidRDefault="000F01FA" w:rsidP="000F01FA" w:rsidR="000F01FA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11. veljače 2016.</w:t>
      </w:r>
    </w:p>
    <w:p w:rsidRDefault="000F01FA" w:rsidP="000F01FA" w:rsidR="000F01FA">
      <w:pPr>
        <w:spacing w:after="0"/>
        <w:jc w:val="center"/>
        <w:rPr>
          <w:rFonts w:eastAsia="Times New Roman"/>
          <w:lang w:eastAsia="hr-HR"/>
        </w:rPr>
      </w:pPr>
    </w:p>
    <w:p w:rsidRDefault="000F01FA" w:rsidP="000F01FA" w:rsidR="000F01FA">
      <w:pPr>
        <w:spacing w:after="0"/>
        <w:jc w:val="center"/>
        <w:rPr>
          <w:rFonts w:eastAsia="Times New Roman"/>
          <w:lang w:eastAsia="hr-HR"/>
        </w:rPr>
      </w:pPr>
    </w:p>
    <w:p w:rsidRDefault="000F01FA" w:rsidP="000F01FA" w:rsidR="000F01FA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0F01FA" w:rsidR="000F01FA">
        <w:tc>
          <w:tcPr>
            <w:tcW w:type="dxa" w:w="4928"/>
          </w:tcPr>
          <w:p w:rsidRDefault="000F01FA" w:rsidP="000F01FA" w:rsidR="000F01FA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0F01FA" w:rsidP="000F01FA" w:rsidR="000F01F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0F01FA" w:rsidP="000F01FA" w:rsidR="000F01FA">
            <w:pPr>
              <w:spacing w:after="0"/>
              <w:jc w:val="center"/>
              <w:rPr>
                <w:lang w:eastAsia="hr-HR"/>
              </w:rPr>
            </w:pPr>
          </w:p>
          <w:p w:rsidRDefault="000F01FA" w:rsidP="000F01FA" w:rsidR="000F01F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0F01FA" w:rsidP="000F01FA" w:rsidR="000F01FA">
            <w:pPr>
              <w:spacing w:after="0"/>
              <w:jc w:val="center"/>
              <w:rPr>
                <w:lang w:eastAsia="hr-HR"/>
              </w:rPr>
            </w:pPr>
          </w:p>
          <w:p w:rsidRDefault="000F01FA" w:rsidP="000F01FA" w:rsidR="000F01FA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0F01FA" w:rsidP="000F01FA" w:rsidR="000F01FA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0F01FA" w:rsidP="000F01FA" w:rsidR="000F01FA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0F01FA" w:rsidP="000F01FA" w:rsidR="000F01FA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0F01FA" w:rsidP="000F01FA" w:rsidR="000F01FA">
      <w:pPr>
        <w:spacing w:after="0"/>
        <w:jc w:val="both"/>
      </w:pPr>
      <w:r>
        <w:t>UPUTA O PRAVNOM LIJEKU :</w:t>
      </w:r>
    </w:p>
    <w:p w:rsidRDefault="000F01FA" w:rsidP="000F01FA" w:rsidR="000F01FA">
      <w:pPr>
        <w:spacing w:after="0"/>
        <w:jc w:val="both"/>
      </w:pPr>
      <w:r>
        <w:t>Protiv ovoga zaključka žalba nije dopuštena (čl. 19. st. 7. SZ-a).</w:t>
      </w:r>
    </w:p>
    <w:p w:rsidRDefault="000F01FA" w:rsidP="000F01FA" w:rsidR="000F01FA">
      <w:pPr>
        <w:spacing w:after="0"/>
        <w:jc w:val="both"/>
      </w:pPr>
    </w:p>
    <w:p w:rsidRDefault="000F01FA" w:rsidP="000F01FA" w:rsidR="000F01FA">
      <w:pPr>
        <w:spacing w:after="0"/>
        <w:jc w:val="both"/>
      </w:pPr>
    </w:p>
    <w:p w:rsidRDefault="000F01FA" w:rsidP="000F01FA" w:rsidR="000F01FA">
      <w:pPr>
        <w:spacing w:after="0"/>
        <w:jc w:val="both"/>
      </w:pPr>
      <w:r>
        <w:t>DNA:</w:t>
      </w:r>
    </w:p>
    <w:p w:rsidRDefault="000F01FA" w:rsidP="000F01FA" w:rsidR="000F01FA">
      <w:pPr>
        <w:spacing w:after="0"/>
        <w:jc w:val="both"/>
      </w:pPr>
      <w:r>
        <w:t>- direktor dužnika,</w:t>
      </w:r>
      <w:r>
        <w:rPr>
          <w:color w:themeColor="text1" w:val="000000"/>
        </w:rPr>
        <w:t xml:space="preserve"> Mario Drenić iz Čakovca, Ulica bana Josipa Jelačića 10</w:t>
      </w:r>
    </w:p>
    <w:p w:rsidRDefault="000F01FA" w:rsidP="000F01FA" w:rsidR="000F01FA">
      <w:pPr>
        <w:spacing w:after="0"/>
        <w:jc w:val="both"/>
      </w:pPr>
      <w:r>
        <w:t>- e-Oglasna ploča suda</w:t>
      </w:r>
    </w:p>
    <w:p w:rsidRDefault="000F01FA" w:rsidP="000F01FA" w:rsidR="000F01FA">
      <w:pPr>
        <w:spacing w:after="0"/>
        <w:jc w:val="both"/>
      </w:pPr>
    </w:p>
    <w:p w:rsidRDefault="00CB0EA4" w:rsidP="000F01FA" w:rsidR="00CB0EA4">
      <w:pPr>
        <w:pStyle w:val="Naslovdokumenta"/>
        <w:spacing w:after="0"/>
      </w:pPr>
    </w:p>
    <w:p w:rsidRDefault="0071688E" w:rsidP="000F01FA" w:rsidR="0071688E">
      <w:pPr>
        <w:pStyle w:val="Poetniodjeljak"/>
        <w:spacing w:after="0"/>
      </w:pPr>
    </w:p>
    <w:p w:rsidRDefault="00A21F0D" w:rsidP="000F01FA" w:rsidR="00A21F0D">
      <w:pPr>
        <w:pStyle w:val="NormaleSPIS"/>
        <w:spacing w:after="0"/>
        <w:rPr>
          <w:noProof/>
        </w:rPr>
      </w:pPr>
    </w:p>
    <w:p w:rsidRDefault="00DA0242" w:rsidP="000F01FA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01FA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015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-za dostavu popisa imovine</izvorni_sadrzaj>
    <derivirana_varijabla naziv="DomainObject.Primjedba_1">-za dostavu popisa imovine</derivirana_varijabla>
  </DomainObject.Primjedba>
  <DomainObject.Oznaka>
    <izvorni_sadrzaj>St-145/2016-3</izvorni_sadrzaj>
    <derivirana_varijabla naziv="DomainObject.Oznaka_1">St-145/2016-3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SIVI MAČAK jednostavno društvo s ograničenom odgovornošću za usluge i trgovinu zastupanog po punomoćniku Mario Drenić</izvorni_sadrzaj>
    <derivirana_varijabla naziv="DomainObject.Predmet.ProtustrankaFormated_1">  SIVI MAČAK jednostavno društvo s ograničenom odgovornošću za usluge i trgovinu zastupanog po punomoćniku Mario Drenić</derivirana_varijabla>
  </DomainObject.Predmet.ProtustrankaFormated>
  <DomainObject.Predmet.ProtustrankaFormatedOIB>
    <izvorni_sadrzaj>  SIVI MAČAK jednostavno društvo s ograničenom odgovornošću za usluge i trgovinu, OIB 39086379733 zastupanog po punomoćniku Mario Drenić</izvorni_sadrzaj>
    <derivirana_varijabla naziv="DomainObject.Predmet.ProtustrankaFormatedOIB_1">  SIVI MAČAK jednostavno društvo s ograničenom odgovornošću za usluge i trgovinu, OIB 39086379733 zastupanog po punomoćniku Mario Drenić</derivirana_varijabla>
  </DomainObject.Predmet.ProtustrankaFormatedOIB>
  <DomainObject.Predmet.ProtustrankaFormatedWithAdress>
    <izvorni_sadrzaj> SIVI MAČAK jednostavno društvo s ograničenom odgovornošću za usluge i trgovinu, Trg Eugena Kvaternika 5, 40000 Čakovec zastupanog po punomoćniku Mario Drenić</izvorni_sadrzaj>
    <derivirana_varijabla naziv="DomainObject.Predmet.ProtustrankaFormatedWithAdress_1"> SIVI MAČAK jednostavno društvo s ograničenom odgovornošću za usluge i trgovinu, Trg Eugena Kvaternika 5, 40000 Čakovec zastupanog po punomoćniku Mario Drenić</derivirana_varijabla>
  </DomainObject.Predmet.ProtustrankaFormatedWithAdress>
  <DomainObject.Predmet.ProtustrankaFormatedWithAdressOIB>
    <izvorni_sadrzaj> SIVI MAČAK jednostavno društvo s ograničenom odgovornošću za usluge i trgovinu, OIB 39086379733, Trg Eugena Kvaternika 5, 40000 Čakovec zastupanog po punomoćniku Mario Drenić</izvorni_sadrzaj>
    <derivirana_varijabla naziv="DomainObject.Predmet.ProtustrankaFormatedWithAdressOIB_1"> SIVI MAČAK jednostavno društvo s ograničenom odgovornošću za usluge i trgovinu, OIB 39086379733, Trg Eugena Kvaternika 5, 40000 Čakovec zastupanog po punomoćniku Mario Drenić</derivirana_varijabla>
  </DomainObject.Predmet.ProtustrankaFormatedWithAdressOIB>
  <DomainObject.Predmet.ProtustrankaWithAdress>
    <izvorni_sadrzaj>SIVI MAČAK jednostavno društvo s ograničenom odgovornošću za usluge i trgovinu Trg Eugena Kvaternika 5, 40000 Čakovec</izvorni_sadrzaj>
    <derivirana_varijabla naziv="DomainObject.Predmet.ProtustrankaWithAdress_1">SIVI MAČAK jednostavno društvo s ograničenom odgovornošću za usluge i trgovinu Trg Eugena Kvaternika 5, 40000 Čakovec</derivirana_varijabla>
  </DomainObject.Predmet.ProtustrankaWithAdress>
  <DomainObject.Predmet.ProtustrankaWithAdressOIB>
    <izvorni_sadrzaj>SIVI MAČAK jednostavno društvo s ograničenom odgovornošću za usluge i trgovinu, OIB 39086379733, Trg Eugena Kvaternika 5, 40000 Čakovec</izvorni_sadrzaj>
    <derivirana_varijabla naziv="DomainObject.Predmet.ProtustrankaWithAdressOIB_1">SIVI MAČAK jednostavno društvo s ograničenom odgovornošću za usluge i trgovinu, OIB 39086379733, Trg Eugena Kvaternika 5, 40000 Čakovec</derivirana_varijabla>
  </DomainObject.Predmet.ProtustrankaWithAdressOIB>
  <DomainObject.Predmet.ProtustrankaNazivFormated>
    <izvorni_sadrzaj>SIVI MAČAK jednostavno društvo s ograničenom odgovornošću za usluge i trgovinu</izvorni_sadrzaj>
    <derivirana_varijabla naziv="DomainObject.Predmet.ProtustrankaNazivFormated_1">SIVI MAČAK jednostavno društvo s ograničenom odgovornošću za usluge i trgovinu</derivirana_varijabla>
  </DomainObject.Predmet.ProtustrankaNazivFormated>
  <DomainObject.Predmet.ProtustrankaNazivFormatedOIB>
    <izvorni_sadrzaj>SIVI MAČAK jednostavno društvo s ograničenom odgovornošću za usluge i trgovinu, OIB 39086379733</izvorni_sadrzaj>
    <derivirana_varijabla naziv="DomainObject.Predmet.ProtustrankaNazivFormatedOIB_1">SIVI MAČAK jednostavno društvo s ograničenom odgovornošću za usluge i trgovinu, OIB 39086379733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15955.88</izvorni_sadrzaj>
    <derivirana_varijabla naziv="DomainObject.Predmet.TrenutnaVrijednost_1">15955.88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SIVI MAČAK jednostavno društvo s ograničenom odgovornošću za usluge i trgovinu zastupanog po punomoćniku Mario Drenić</item>
    </izvorni_sadrzaj>
    <derivirana_varijabla naziv="DomainObject.Predmet.ProtuStrankaListFormated_1">
      <item>SIVI MAČAK jednostavno društvo s ograničenom odgovornošću za usluge i trgovinu zastupanog po punomoćniku Mario Drenić</item>
    </derivirana_varijabla>
  </DomainObject.Predmet.ProtuStrankaListFormated>
  <DomainObject.Predmet.ProtuStrankaListFormatedOIB>
    <izvorni_sadrzaj>
      <item>SIVI MAČAK jednostavno društvo s ograničenom odgovornošću za usluge i trgovinu, OIB 39086379733 zastupanog po punomoćniku Mario Drenić</item>
    </izvorni_sadrzaj>
    <derivirana_varijabla naziv="DomainObject.Predmet.ProtuStrankaListFormatedOIB_1">
      <item>SIVI MAČAK jednostavno društvo s ograničenom odgovornošću za usluge i trgovinu, OIB 39086379733 zastupanog po punomoćniku Mario Drenić</item>
    </derivirana_varijabla>
  </DomainObject.Predmet.ProtuStrankaListFormatedOIB>
  <DomainObject.Predmet.ProtuStrankaListFormatedWithAdress>
    <izvorni_sadrzaj>
      <item>SIVI MAČAK jednostavno društvo s ograničenom odgovornošću za usluge i trgovinu, Trg Eugena Kvaternika 5, 40000 Čakovec zastupanog po punomoćniku Mario Drenić</item>
    </izvorni_sadrzaj>
    <derivirana_varijabla naziv="DomainObject.Predmet.ProtuStrankaListFormatedWithAdress_1">
      <item>SIVI MAČAK jednostavno društvo s ograničenom odgovornošću za usluge i trgovinu, Trg Eugena Kvaternika 5, 40000 Čakovec zastupanog po punomoćniku Mario Drenić</item>
    </derivirana_varijabla>
  </DomainObject.Predmet.ProtuStrankaListFormatedWithAdress>
  <DomainObject.Predmet.ProtuStrankaListFormatedWithAdressOIB>
    <izvorni_sadrzaj>
      <item>SIVI MAČAK jednostavno društvo s ograničenom odgovornošću za usluge i trgovinu, OIB 39086379733, Trg Eugena Kvaternika 5, 40000 Čakovec zastupanog po punomoćniku Mario Drenić</item>
    </izvorni_sadrzaj>
    <derivirana_varijabla naziv="DomainObject.Predmet.ProtuStrankaListFormatedWithAdressOIB_1">
      <item>SIVI MAČAK jednostavno društvo s ograničenom odgovornošću za usluge i trgovinu, OIB 39086379733, Trg Eugena Kvaternika 5, 40000 Čakovec zastupanog po punomoćniku Mario Drenić</item>
    </derivirana_varijabla>
  </DomainObject.Predmet.ProtuStrankaListFormatedWithAdressOIB>
  <DomainObject.Predmet.ProtuStrankaListNazivFormated>
    <izvorni_sadrzaj>
      <item>SIVI MAČAK jednostavno društvo s ograničenom odgovornošću za usluge i trgovinu</item>
    </izvorni_sadrzaj>
    <derivirana_varijabla naziv="DomainObject.Predmet.ProtuStrankaListNazivFormated_1">
      <item>SIVI MAČAK jednostavno društvo s ograničenom odgovornošću za usluge i trgovinu</item>
    </derivirana_varijabla>
  </DomainObject.Predmet.ProtuStrankaListNazivFormated>
  <DomainObject.Predmet.ProtuStrankaListNazivFormatedOIB>
    <izvorni_sadrzaj>
      <item>SIVI MAČAK jednostavno društvo s ograničenom odgovornošću za usluge i trgovinu, OIB 39086379733</item>
    </izvorni_sadrzaj>
    <derivirana_varijabla naziv="DomainObject.Predmet.ProtuStrankaListNazivFormatedOIB_1">
      <item>SIVI MAČAK jednostavno društvo s ograničenom odgovornošću za usluge i trgovinu, OIB 39086379733</item>
    </derivirana_varijabla>
  </DomainObject.Predmet.ProtuStrankaListNazivFormatedOIB>
  <DomainObject.Predmet.OstaliListFormated>
    <izvorni_sadrzaj>
      <item>Sudski registar, Trgovački sud u Varaždinu</item>
      <item>Mario Drenić punomoćnik sudionika u postupku SIVI MAČAK jednostavno društvo s ograničenom odgovornošću za usluge i trgovinu</item>
    </izvorni_sadrzaj>
    <derivirana_varijabla naziv="DomainObject.Predmet.OstaliListFormated_1">
      <item>Sudski registar, Trgovački sud u Varaždinu</item>
      <item>Mario Drenić punomoćnik sudionika u postupku SIVI MAČAK jednostavno društvo s ograničenom odgovornošću za usluge i trgovinu</item>
    </derivirana_varijabla>
  </DomainObject.Predmet.OstaliListFormated>
  <DomainObject.Predmet.OstaliListFormatedOIB>
    <izvorni_sadrzaj>
      <item>Sudski registar, Trgovački sud u Varaždinu</item>
      <item>Mario Drenić, OIB 37059054980 punomoćnik sudionika u postupku SIVI MAČAK jednostavno društvo s ograničenom odgovornošću za usluge i trgovinu</item>
    </izvorni_sadrzaj>
    <derivirana_varijabla naziv="DomainObject.Predmet.OstaliListFormatedOIB_1">
      <item>Sudski registar, Trgovački sud u Varaždinu</item>
      <item>Mario Drenić, OIB 37059054980 punomoćnik sudionika u postupku SIVI MAČAK jednostavno društvo s ograničenom odgovornošću za usluge i trgovinu</item>
    </derivirana_varijabla>
  </DomainObject.Predmet.OstaliListFormatedOIB>
  <DomainObject.Predmet.OstaliListFormatedWithAdress>
    <izvorni_sadrzaj>
      <item>Sudski registar, Trgovački sud u Varaždinu</item>
      <item>Mario Drenić, Bana Josipa Jelačića 10, 40000 Čakovec punomoćnik sudionika u postupku SIVI MAČAK jednostavno društvo s ograničenom odgovornošću za usluge i trgovinu</item>
    </izvorni_sadrzaj>
    <derivirana_varijabla naziv="DomainObject.Predmet.OstaliListFormatedWithAdress_1">
      <item>Sudski registar, Trgovački sud u Varaždinu</item>
      <item>Mario Drenić, Bana Josipa Jelačića 10, 40000 Čakovec punomoćnik sudionika u postupku SIVI MAČAK jednostavno društvo s ograničenom odgovornošću za usluge i trgovinu</item>
    </derivirana_varijabla>
  </DomainObject.Predmet.OstaliListFormatedWithAdress>
  <DomainObject.Predmet.OstaliListFormatedWithAdressOIB>
    <izvorni_sadrzaj>
      <item>Sudski registar, Trgovački sud u Varaždinu</item>
      <item>Mario Drenić, OIB 37059054980, Bana Josipa Jelačića 10, 40000 Čakovec punomoćnik sudionika u postupku SIVI MAČAK jednostavno društvo s ograničenom odgovornošću za usluge i trgovinu</item>
    </izvorni_sadrzaj>
    <derivirana_varijabla naziv="DomainObject.Predmet.OstaliListFormatedWithAdressOIB_1">
      <item>Sudski registar, Trgovački sud u Varaždinu</item>
      <item>Mario Drenić, OIB 37059054980, Bana Josipa Jelačića 10, 40000 Čakovec punomoćnik sudionika u postupku SIVI MAČAK jednostavno društvo s ograničenom odgovornošću za usluge i trgovinu</item>
    </derivirana_varijabla>
  </DomainObject.Predmet.OstaliListFormatedWithAdressOIB>
  <DomainObject.Predmet.OstaliListNazivFormated>
    <izvorni_sadrzaj>
      <item>Sudski registar, Trgovački sud u Varaždinu</item>
      <item>Mario Drenić</item>
    </izvorni_sadrzaj>
    <derivirana_varijabla naziv="DomainObject.Predmet.OstaliListNazivFormated_1">
      <item>Sudski registar, Trgovački sud u Varaždinu</item>
      <item>Mario Drenić</item>
    </derivirana_varijabla>
  </DomainObject.Predmet.OstaliListNazivFormated>
  <DomainObject.Predmet.OstaliListNazivFormatedOIB>
    <izvorni_sadrzaj>
      <item>Sudski registar, Trgovački sud u Varaždinu</item>
      <item>Mario Drenić, OIB 37059054980</item>
    </izvorni_sadrzaj>
    <derivirana_varijabla naziv="DomainObject.Predmet.OstaliListNazivFormatedOIB_1">
      <item>Sudski registar, Trgovački sud u Varaždinu</item>
      <item>Mario Drenić, OIB 37059054980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St-145/2016-3</izvorni_sadrzaj>
    <derivirana_varijabla naziv="DomainObject.PoslovniBrojDokumenta_1">St-145/2016-3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SIVI MAČAK jednostavno društvo s ograničenom odgovornošću za usluge i trgovinu</izvorni_sadrzaj>
    <derivirana_varijabla naziv="DomainObject.Predmet.ProtustrankaIDrugi_1">SIVI MAČAK jednostavno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SIVI MAČAK jednostavno društvo s ograničenom odgovornošću za usluge i trgovinu, OIB 39086379733, Trg Eugena Kvaternika 5, 40000 Čakovec</izvorni_sadrzaj>
    <derivirana_varijabla naziv="DomainObject.Predmet.ProtustrankaIDrugiAdressOIB_1">SIVI MAČAK jednostavno društvo s ograničenom odgovornošću za usluge i trgovinu, OIB 39086379733, Trg Eugena Kvaternika 5,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SIVI MAČAK jednostavno društvo s ograničenom odgovornošću za usluge i trgovinu</item>
      <item>Sudski registar, Trgovački sud u Varaždinu</item>
      <item>Mario Drenić</item>
    </izvorni_sadrzaj>
    <derivirana_varijabla naziv="DomainObject.Predmet.SudioniciListNaziv_1">
      <item>Financijska agencija</item>
      <item>SIVI MAČAK jednostavno društvo s ograničenom odgovornošću za usluge i trgovinu</item>
      <item>Sudski registar, Trgovački sud u Varaždinu</item>
      <item>Mario Drenić</item>
    </derivirana_varijabla>
  </DomainObject.Predmet.SudioniciListNaziv>
  <DomainObject.Predmet.SudioniciListAdressOIB>
    <izvorni_sadrzaj>
      <item>Financijska agencija, OIB 85821130368, A. Cesarca 2,42000 Varaždin</item>
      <item>SIVI MAČAK jednostavno društvo s ograničenom odgovornošću za usluge i trgovinu, OIB 39086379733, Trg Eugena Kvaternika 5,40000 Čakovec</item>
      <item>Sudski registar, Trgovački sud u Varaždinu</item>
      <item>Mario Drenić, OIB 37059054980, Bana Josipa Jelačića 10,40000 Čakovec</item>
    </izvorni_sadrzaj>
    <derivirana_varijabla naziv="DomainObject.Predmet.SudioniciListAdressOIB_1">
      <item>Financijska agencija, OIB 85821130368, A. Cesarca 2,42000 Varaždin</item>
      <item>SIVI MAČAK jednostavno društvo s ograničenom odgovornošću za usluge i trgovinu, OIB 39086379733, Trg Eugena Kvaternika 5,40000 Čakovec</item>
      <item>Sudski registar, Trgovački sud u Varaždinu</item>
      <item>Mario Drenić, OIB 37059054980, Bana Josipa Jelačića 10,40000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FE0248-1D85-45D8-8083-67620C1F33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446</properties:Words>
  <properties:Characters>2398</properties:Characters>
  <properties:Lines>85</properties:Lines>
  <properties:Paragraphs>34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2016-02-11T13:50:00Z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St-145/2016-3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