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f455" w14:paraId="49bf455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99228E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0C3BF7">
        <w:t xml:space="preserve">DRAGA d.o.o. Rovinj, Limski kanal 1, </w:t>
      </w:r>
      <w:r w:rsidR="002F7598" w:rsidRPr="005347E1">
        <w:t xml:space="preserve">OIB: </w:t>
      </w:r>
      <w:r w:rsidR="000C3BF7">
        <w:t>99299008331,</w:t>
      </w:r>
      <w:r w:rsidR="00552DE0" w:rsidRPr="005347E1">
        <w:t xml:space="preserve"> </w:t>
      </w:r>
    </w:p>
    <w:p w:rsidRDefault="0034707F" w:rsidP="00C701B8" w:rsidR="0034707F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0C3BF7">
        <w:t xml:space="preserve">DRAGA d.o.o. Rovinj, Limski kanal 1, </w:t>
      </w:r>
      <w:r w:rsidR="000C3BF7" w:rsidRPr="005347E1">
        <w:t xml:space="preserve">OIB: </w:t>
      </w:r>
      <w:r w:rsidR="000C3BF7">
        <w:t>99299008331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0C3BF7">
        <w:t>Jelenko Lehki, Zagreb, Pavla Hatza 10, OIB: 96068307857</w:t>
      </w:r>
      <w:r w:rsidR="000C3BF7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0C3BF7">
        <w:t xml:space="preserve">DRAGA d.o.o. Rovinj, Limski kanal 1, </w:t>
      </w:r>
      <w:r w:rsidR="000C3BF7" w:rsidRPr="005347E1">
        <w:t xml:space="preserve">OIB: </w:t>
      </w:r>
      <w:r w:rsidR="000C3BF7">
        <w:t>99299008331.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0C3BF7">
        <w:t>718</w:t>
      </w:r>
      <w:r w:rsidR="00B65DAA">
        <w:t xml:space="preserve">/16-3 od </w:t>
      </w:r>
      <w:r w:rsidR="000C3BF7">
        <w:t>09. svibnja</w:t>
      </w:r>
      <w:r w:rsidR="00E82547">
        <w:t xml:space="preserve"> 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0C3BF7">
        <w:t>09. svibnja</w:t>
      </w:r>
      <w:r w:rsidR="00552DE0" w:rsidRPr="005347E1">
        <w:t xml:space="preserve">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E82547">
        <w:t>13</w:t>
      </w:r>
      <w:r w:rsidR="00A910B6" w:rsidRPr="005347E1">
        <w:t>. lipnja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 xml:space="preserve">Iz podataka kojima sud raspolaže proizlazi da dužnik nema imovine (potvrda z.k. odjela Općinskog suda u Puli, Zemljišnoknjižnog odjela </w:t>
      </w:r>
      <w:r w:rsidR="000C3BF7">
        <w:t>Rovinj</w:t>
      </w:r>
      <w:r w:rsidR="00A910B6" w:rsidRPr="005347E1">
        <w:t xml:space="preserve"> (list 1</w:t>
      </w:r>
      <w:r w:rsidR="000C3BF7">
        <w:t>3</w:t>
      </w:r>
      <w:r w:rsidRPr="005347E1">
        <w:t xml:space="preserve"> spisa), uvjerenje Policijske uprave istarske (list </w:t>
      </w:r>
      <w:r w:rsidR="000C3BF7">
        <w:t>10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0C3BF7">
        <w:t>718</w:t>
      </w:r>
      <w:r w:rsidR="00E82547">
        <w:t>/16-</w:t>
      </w:r>
      <w:r w:rsidR="000C3BF7">
        <w:t>12</w:t>
      </w:r>
      <w:r w:rsidR="00A910B6" w:rsidRPr="005347E1">
        <w:t xml:space="preserve"> od 2</w:t>
      </w:r>
      <w:r w:rsidR="00E82547">
        <w:t>7</w:t>
      </w:r>
      <w:r w:rsidR="00A910B6" w:rsidRPr="005347E1">
        <w:t>. lipnja</w:t>
      </w:r>
      <w:r w:rsidR="00552DE0" w:rsidRPr="005347E1">
        <w:t xml:space="preserve"> 2016</w:t>
      </w:r>
      <w:r w:rsidR="00BA0C72" w:rsidRPr="005347E1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A910B6" w:rsidRPr="005347E1">
        <w:t>2</w:t>
      </w:r>
      <w:r w:rsidR="00E82547">
        <w:t>7</w:t>
      </w:r>
      <w:r w:rsidR="00A910B6" w:rsidRPr="005347E1">
        <w:t>. lipnja</w:t>
      </w:r>
      <w:r w:rsidRPr="005347E1">
        <w:t xml:space="preserve"> 2016. godine, a skinuto je sa oglasne </w:t>
      </w:r>
      <w:r w:rsidR="00A910B6" w:rsidRPr="005347E1">
        <w:t>0</w:t>
      </w:r>
      <w:r w:rsidR="00E82547">
        <w:t>4</w:t>
      </w:r>
      <w:r w:rsidR="00A910B6" w:rsidRPr="005347E1">
        <w:t>. srpnja</w:t>
      </w:r>
      <w:r w:rsidR="0089087E" w:rsidRPr="005347E1">
        <w:t xml:space="preserve"> 2016. godine. U roku od 15 dana, koji rok je istekao </w:t>
      </w:r>
      <w:r w:rsidR="00E82547">
        <w:t>19</w:t>
      </w:r>
      <w:r w:rsidR="00A910B6" w:rsidRPr="005347E1">
        <w:t>. srpnja</w:t>
      </w:r>
      <w:r w:rsidR="006F517F" w:rsidRPr="005347E1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6F517F" w:rsidRPr="005347E1">
        <w:t>2</w:t>
      </w:r>
      <w:r w:rsidR="00626F98">
        <w:t>9</w:t>
      </w:r>
      <w:r w:rsidR="006F517F" w:rsidRPr="005347E1">
        <w:t xml:space="preserve">. </w:t>
      </w:r>
      <w:r w:rsidR="00626F98">
        <w:t>kolovoza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626F98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0C3BF7">
        <w:t>Rovinj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6F98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0C3BF7">
      <w:rPr>
        <w:sz w:val="23"/>
        <w:szCs w:val="23"/>
      </w:rPr>
      <w:t>718</w:t>
    </w:r>
    <w:r w:rsidR="002F7598">
      <w:rPr>
        <w:sz w:val="23"/>
        <w:szCs w:val="23"/>
      </w:rPr>
      <w:t>/16</w:t>
    </w:r>
    <w:r w:rsidR="00AE38BC">
      <w:rPr>
        <w:sz w:val="23"/>
        <w:szCs w:val="23"/>
      </w:rPr>
      <w:t>-</w:t>
    </w:r>
    <w:r w:rsidR="00626F98">
      <w:rPr>
        <w:sz w:val="23"/>
        <w:szCs w:val="23"/>
      </w:rPr>
      <w:t>13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0C3BF7">
      <w:rPr>
        <w:sz w:val="23"/>
        <w:szCs w:val="23"/>
      </w:rPr>
      <w:t>718</w:t>
    </w:r>
    <w:r w:rsidR="002F7598">
      <w:rPr>
        <w:sz w:val="23"/>
        <w:szCs w:val="23"/>
      </w:rPr>
      <w:t>/16</w:t>
    </w:r>
    <w:r w:rsidR="00B65DAA">
      <w:rPr>
        <w:sz w:val="23"/>
        <w:szCs w:val="23"/>
      </w:rPr>
      <w:t>-</w:t>
    </w:r>
    <w:r w:rsidR="00626F98">
      <w:rPr>
        <w:sz w:val="23"/>
        <w:szCs w:val="23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47E1"/>
    <w:rsid w:val="00552DE0"/>
    <w:rsid w:val="005D20E4"/>
    <w:rsid w:val="005E3D31"/>
    <w:rsid w:val="00626F98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9228E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640D5"/>
    <w:rsid w:val="00B65DAA"/>
    <w:rsid w:val="00B76DAA"/>
    <w:rsid w:val="00B950D6"/>
    <w:rsid w:val="00BA0C72"/>
    <w:rsid w:val="00BB1590"/>
    <w:rsid w:val="00BC2D8B"/>
    <w:rsid w:val="00BE3666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A2E23"/>
    <w:rsid w:val="00FB343B"/>
    <w:rsid w:val="00FC6CCD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F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6F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6F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6F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6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F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6F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6F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6F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DRAGA d.o.o. ROVINJ zastupanog po punomoćniku Silvano Milokanović; Robert Matošević</izvorni_sadrzaj>
    <derivirana_varijabla naziv="DomainObject.Predmet.ProtustrankaFormated_1">  DRAGA d.o.o. ROVINJ zastupanog po punomoćniku Silvano Milokanović; Robert Matošević</derivirana_varijabla>
  </DomainObject.Predmet.ProtustrankaFormated>
  <DomainObject.Predmet.ProtustrankaFormatedOIB>
    <izvorni_sadrzaj>  DRAGA d.o.o. ROVINJ, OIB 99299008331 zastupanog po punomoćniku Silvano Milokanović; Robert Matošević</izvorni_sadrzaj>
    <derivirana_varijabla naziv="DomainObject.Predmet.ProtustrankaFormatedOIB_1">  DRAGA d.o.o. ROVINJ, OIB 99299008331 zastupanog po punomoćniku Silvano Milokanović; Robert Matošević</derivirana_varijabla>
  </DomainObject.Predmet.ProtustrankaFormatedOIB>
  <DomainObject.Predmet.ProtustrankaFormatedWithAdress>
    <izvorni_sadrzaj> DRAGA d.o.o. ROVINJ, Limski kanal 1, 52210 Rovinj zastupanog po punomoćniku Silvano Milokanović; Robert Matošević</izvorni_sadrzaj>
    <derivirana_varijabla naziv="DomainObject.Predmet.ProtustrankaFormatedWithAdress_1"> DRAGA d.o.o. ROVINJ, Limski kanal 1, 52210 Rovinj zastupanog po punomoćniku Silvano Milokanović; Robert Matošević</derivirana_varijabla>
  </DomainObject.Predmet.ProtustrankaFormatedWithAdress>
  <DomainObject.Predmet.ProtustrankaFormatedWithAdressOIB>
    <izvorni_sadrzaj> DRAGA d.o.o. ROVINJ, OIB 99299008331, Limski kanal 1, 52210 Rovinj zastupanog po punomoćniku Silvano Milokanović; Robert Matošević</izvorni_sadrzaj>
    <derivirana_varijabla naziv="DomainObject.Predmet.ProtustrankaFormatedWithAdressOIB_1"> DRAGA d.o.o. ROVINJ, OIB 99299008331, Limski kanal 1, 52210 Rovinj zastupanog po punomoćniku Silvano Milokanović; Robert Matošević</derivirana_varijabla>
  </DomainObject.Predmet.ProtustrankaFormatedWithAdressOIB>
  <DomainObject.Predmet.ProtustrankaWithAdress>
    <izvorni_sadrzaj>DRAGA d.o.o. ROVINJ Limski kanal 1, 52210 Rovinj</izvorni_sadrzaj>
    <derivirana_varijabla naziv="DomainObject.Predmet.ProtustrankaWithAdress_1">DRAGA d.o.o. ROVINJ Limski kanal 1, 52210 Rovinj</derivirana_varijabla>
  </DomainObject.Predmet.ProtustrankaWithAdress>
  <DomainObject.Predmet.ProtustrankaWithAdressOIB>
    <izvorni_sadrzaj>DRAGA d.o.o. ROVINJ, OIB 99299008331, Limski kanal 1, 52210 Rovinj</izvorni_sadrzaj>
    <derivirana_varijabla naziv="DomainObject.Predmet.ProtustrankaWithAdressOIB_1">DRAGA d.o.o. ROVINJ, OIB 99299008331, Limski kanal 1, 52210 Rovinj</derivirana_varijabla>
  </DomainObject.Predmet.ProtustrankaWithAdressOIB>
  <DomainObject.Predmet.ProtustrankaNazivFormated>
    <izvorni_sadrzaj>DRAGA d.o.o. ROVINJ</izvorni_sadrzaj>
    <derivirana_varijabla naziv="DomainObject.Predmet.ProtustrankaNazivFormated_1">DRAGA d.o.o. ROVINJ</derivirana_varijabla>
  </DomainObject.Predmet.ProtustrankaNazivFormated>
  <DomainObject.Predmet.ProtustrankaNazivFormatedOIB>
    <izvorni_sadrzaj>DRAGA d.o.o. ROVINJ, OIB 99299008331</izvorni_sadrzaj>
    <derivirana_varijabla naziv="DomainObject.Predmet.ProtustrankaNazivFormatedOIB_1">DRAGA d.o.o. ROVINJ, OIB 99299008331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69419.59</izvorni_sadrzaj>
    <derivirana_varijabla naziv="DomainObject.Predmet.TrenutnaVrijednost_1">69419.59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DRAGA d.o.o. ROVINJ zastupanog po punomoćniku Silvano Milokanović; Robert Matošević</item>
    </izvorni_sadrzaj>
    <derivirana_varijabla naziv="DomainObject.Predmet.ProtuStrankaListFormated_1">
      <item>DRAGA d.o.o. ROVINJ zastupanog po punomoćniku Silvano Milokanović; Robert Matošević</item>
    </derivirana_varijabla>
  </DomainObject.Predmet.ProtuStrankaListFormated>
  <DomainObject.Predmet.ProtuStrankaListFormatedOIB>
    <izvorni_sadrzaj>
      <item>DRAGA d.o.o. ROVINJ, OIB 99299008331 zastupanog po punomoćniku Silvano Milokanović; Robert Matošević</item>
    </izvorni_sadrzaj>
    <derivirana_varijabla naziv="DomainObject.Predmet.ProtuStrankaListFormatedOIB_1">
      <item>DRAGA d.o.o. ROVINJ, OIB 99299008331 zastupanog po punomoćniku Silvano Milokanović; Robert Matošević</item>
    </derivirana_varijabla>
  </DomainObject.Predmet.ProtuStrankaListFormatedOIB>
  <DomainObject.Predmet.ProtuStrankaListFormatedWithAdress>
    <izvorni_sadrzaj>
      <item>DRAGA d.o.o. ROVINJ, Limski kanal 1, 52210 Rovinj zastupanog po punomoćniku Silvano Milokanović; Robert Matošević</item>
    </izvorni_sadrzaj>
    <derivirana_varijabla naziv="DomainObject.Predmet.ProtuStrankaListFormatedWithAdress_1">
      <item>DRAGA d.o.o. ROVINJ, Limski kanal 1, 52210 Rovinj zastupanog po punomoćniku Silvano Milokanović; Robert Matošević</item>
    </derivirana_varijabla>
  </DomainObject.Predmet.ProtuStrankaListFormatedWithAdress>
  <DomainObject.Predmet.ProtuStrankaListFormatedWithAdressOIB>
    <izvorni_sadrzaj>
      <item>DRAGA d.o.o. ROVINJ, OIB 99299008331, Limski kanal 1, 52210 Rovinj zastupanog po punomoćniku Silvano Milokanović; Robert Matošević</item>
    </izvorni_sadrzaj>
    <derivirana_varijabla naziv="DomainObject.Predmet.ProtuStrankaListFormatedWithAdressOIB_1">
      <item>DRAGA d.o.o. ROVINJ, OIB 99299008331, Limski kanal 1, 52210 Rovinj zastupanog po punomoćniku Silvano Milokanović; Robert Matošević</item>
    </derivirana_varijabla>
  </DomainObject.Predmet.ProtuStrankaListFormatedWithAdressOIB>
  <DomainObject.Predmet.ProtuStrankaListNazivFormated>
    <izvorni_sadrzaj>
      <item>DRAGA d.o.o. ROVINJ</item>
    </izvorni_sadrzaj>
    <derivirana_varijabla naziv="DomainObject.Predmet.ProtuStrankaListNazivFormated_1">
      <item>DRAGA d.o.o. ROVINJ</item>
    </derivirana_varijabla>
  </DomainObject.Predmet.ProtuStrankaListNazivFormated>
  <DomainObject.Predmet.ProtuStrankaListNazivFormatedOIB>
    <izvorni_sadrzaj>
      <item>DRAGA d.o.o. ROVINJ, OIB 99299008331</item>
    </izvorni_sadrzaj>
    <derivirana_varijabla naziv="DomainObject.Predmet.ProtuStrankaListNazivFormatedOIB_1">
      <item>DRAGA d.o.o. ROVINJ, OIB 99299008331</item>
    </derivirana_varijabla>
  </DomainObject.Predmet.ProtuStrankaListNazivFormatedOIB>
  <DomainObject.Predmet.OstaliListFormated>
    <izvorni_sadrzaj>
      <item>Silvano Milokanović punomoćnik sudionika u postupku DRAGA d.o.o. ROVINJ</item>
      <item>Robert Matošević punomoćnik sudionika u postupku DRAGA d.o.o. ROVINJ</item>
    </izvorni_sadrzaj>
    <derivirana_varijabla naziv="DomainObject.Predmet.OstaliListFormated_1">
      <item>Silvano Milokanović punomoćnik sudionika u postupku DRAGA d.o.o. ROVINJ</item>
      <item>Robert Matošević punomoćnik sudionika u postupku DRAGA d.o.o. ROVINJ</item>
    </derivirana_varijabla>
  </DomainObject.Predmet.OstaliListFormated>
  <DomainObject.Predmet.OstaliListFormatedOIB>
    <izvorni_sadrzaj>
      <item>Silvano Milokanović, OIB 09380343962 punomoćnik sudionika u postupku DRAGA d.o.o. ROVINJ</item>
      <item>Robert Matošević, OIB 41222561776 punomoćnik sudionika u postupku DRAGA d.o.o. ROVINJ</item>
    </izvorni_sadrzaj>
    <derivirana_varijabla naziv="DomainObject.Predmet.OstaliListFormatedOIB_1">
      <item>Silvano Milokanović, OIB 09380343962 punomoćnik sudionika u postupku DRAGA d.o.o. ROVINJ</item>
      <item>Robert Matošević, OIB 41222561776 punomoćnik sudionika u postupku DRAGA d.o.o. ROVINJ</item>
    </derivirana_varijabla>
  </DomainObject.Predmet.OstaliListFormatedOIB>
  <DomainObject.Predmet.OstaliListFormatedWithAdress>
    <izvorni_sadrzaj>
      <item>Silvano Milokanović, Gambetići 4, 52463 Gambetići punomoćnik sudionika u postupku DRAGA d.o.o. ROVINJ</item>
      <item>Robert Matošević, Tratinska 44, 10000 Zagreb punomoćnik sudionika u postupku DRAGA d.o.o. ROVINJ</item>
    </izvorni_sadrzaj>
    <derivirana_varijabla naziv="DomainObject.Predmet.OstaliListFormatedWithAdress_1">
      <item>Silvano Milokanović, Gambetići 4, 52463 Gambetići punomoćnik sudionika u postupku DRAGA d.o.o. ROVINJ</item>
      <item>Robert Matošević, Tratinska 44, 10000 Zagreb punomoćnik sudionika u postupku DRAGA d.o.o. ROVINJ</item>
    </derivirana_varijabla>
  </DomainObject.Predmet.OstaliListFormatedWithAdress>
  <DomainObject.Predmet.OstaliListFormatedWithAdressOIB>
    <izvorni_sadrzaj>
      <item>Silvano Milokanović, OIB 09380343962, Gambetići 4, 52463 Gambetići punomoćnik sudionika u postupku DRAGA d.o.o. ROVINJ</item>
      <item>Robert Matošević, OIB 41222561776, Tratinska 44, 10000 Zagreb punomoćnik sudionika u postupku DRAGA d.o.o. ROVINJ</item>
    </izvorni_sadrzaj>
    <derivirana_varijabla naziv="DomainObject.Predmet.OstaliListFormatedWithAdressOIB_1">
      <item>Silvano Milokanović, OIB 09380343962, Gambetići 4, 52463 Gambetići punomoćnik sudionika u postupku DRAGA d.o.o. ROVINJ</item>
      <item>Robert Matošević, OIB 41222561776, Tratinska 44, 10000 Zagreb punomoćnik sudionika u postupku DRAGA d.o.o. ROVINJ</item>
    </derivirana_varijabla>
  </DomainObject.Predmet.OstaliListFormatedWithAdressOIB>
  <DomainObject.Predmet.OstaliListNazivFormated>
    <izvorni_sadrzaj>
      <item>Silvano Milokanović</item>
      <item>Robert Matošević</item>
    </izvorni_sadrzaj>
    <derivirana_varijabla naziv="DomainObject.Predmet.OstaliListNazivFormated_1">
      <item>Silvano Milokanović</item>
      <item>Robert Matošević</item>
    </derivirana_varijabla>
  </DomainObject.Predmet.OstaliListNazivFormated>
  <DomainObject.Predmet.OstaliListNazivFormatedOIB>
    <izvorni_sadrzaj>
      <item>Silvano Milokanović, OIB 09380343962</item>
      <item>Robert Matošević, OIB 41222561776</item>
    </izvorni_sadrzaj>
    <derivirana_varijabla naziv="DomainObject.Predmet.OstaliListNazivFormatedOIB_1">
      <item>Silvano Milokanović, OIB 09380343962</item>
      <item>Robert Matošević, OIB 41222561776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DRAGA d.o.o. ROVINJ</izvorni_sadrzaj>
    <derivirana_varijabla naziv="DomainObject.Predmet.ProtustrankaIDrugi_1">DRAGA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DRAGA d.o.o. ROVINJ, OIB 99299008331, Limski kanal 1, 52210 Rovinj</izvorni_sadrzaj>
    <derivirana_varijabla naziv="DomainObject.Predmet.ProtustrankaIDrugiAdressOIB_1">DRAGA d.o.o. ROVINJ, OIB 99299008331, Limski kanal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DRAGA d.o.o. ROVINJ</item>
      <item>Silvano Milokanović</item>
      <item>Robert Matošević</item>
    </izvorni_sadrzaj>
    <derivirana_varijabla naziv="DomainObject.Predmet.SudioniciListNaziv_1">
      <item>FINANCIJSKA AGENCIJA, RC RIJEKA, PODRUŽNICA PULA, PULA</item>
      <item>DRAGA d.o.o. ROVINJ</item>
      <item>Silvano Milokanović</item>
      <item>Robert Matošević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DRAGA d.o.o. ROVINJ, OIB 99299008331, Limski kanal 1,52210 Rovinj</item>
      <item>Silvano Milokanović, OIB 09380343962, Gambetići 4,52463 Gambetići</item>
      <item>Robert Matošević, OIB 41222561776, Tratinska 44,10000 Zagreb</item>
    </izvorni_sadrzaj>
    <derivirana_varijabla naziv="DomainObject.Predmet.SudioniciListAdressOIB_1">
      <item>FINANCIJSKA AGENCIJA, RC RIJEKA, PODRUŽNICA PULA, PULA, OIB 85821130368, Giardini 5,52100 Pula</item>
      <item>DRAGA d.o.o. ROVINJ, OIB 99299008331, Limski kanal 1,52210 Rovinj</item>
      <item>Silvano Milokanović, OIB 09380343962, Gambetići 4,52463 Gambetići</item>
      <item>Robert Matošević, OIB 41222561776, Tratinska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99299008331</item>
      <item>, OIB 09380343962</item>
      <item>, OIB 41222561776</item>
    </izvorni_sadrzaj>
    <derivirana_varijabla naziv="DomainObject.Predmet.SudioniciListNazivOIB_1">
      <item>, OIB 85821130368</item>
      <item>, OIB 99299008331</item>
      <item>, OIB 09380343962</item>
      <item>, OIB 41222561776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589</properties:Words>
  <properties:Characters>3150</properties:Characters>
  <properties:Lines>93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2016-07-28T10:05:00Z</dcterms:created>
  <dc:creator>msimicic</dc:creator>
  <cp:lastModifiedBy>Sanja Prodan</cp:lastModifiedBy>
  <cp:lastPrinted>2016-08-29T06:25:00Z</cp:lastPrinted>
  <dcterms:modified xmlns:xsi="http://www.w3.org/2001/XMLSchema-instance" xsi:type="dcterms:W3CDTF">2016-08-29T06:25:00Z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