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7bd1" w14:paraId="f237bd1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642F3C" w:rsidR="00FA60C8" w:rsidRPr="00CE5260">
      <w:pPr>
        <w:ind w:firstLine="708"/>
        <w:jc w:val="both"/>
        <w:rPr>
          <w:color w:themeColor="text1" w:val="000000"/>
        </w:rPr>
      </w:pPr>
      <w:r w:rsidRPr="00CE5260">
        <w:rPr>
          <w:color w:themeColor="text1" w:val="000000"/>
        </w:rPr>
        <w:t>Trgovački</w:t>
      </w:r>
      <w:r w:rsidR="008922FD" w:rsidRPr="00CE5260">
        <w:rPr>
          <w:color w:themeColor="text1" w:val="000000"/>
        </w:rPr>
        <w:t xml:space="preserve"> sud u Spli</w:t>
      </w:r>
      <w:r w:rsidR="00A62DE4" w:rsidRPr="00CE5260">
        <w:rPr>
          <w:color w:themeColor="text1" w:val="000000"/>
        </w:rPr>
        <w:t xml:space="preserve">tu, po sudskom savjetniku Jadranku </w:t>
      </w:r>
      <w:proofErr w:type="spellStart"/>
      <w:r w:rsidR="00A62DE4" w:rsidRPr="00CE5260">
        <w:rPr>
          <w:color w:themeColor="text1" w:val="000000"/>
        </w:rPr>
        <w:t>Basiću</w:t>
      </w:r>
      <w:proofErr w:type="spellEnd"/>
      <w:r w:rsidR="00AA5FA1" w:rsidRPr="00CE526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360A9A" w:rsidRPr="00CE5260">
        <w:rPr>
          <w:color w:themeColor="text1" w:val="000000"/>
        </w:rPr>
        <w:t>MAMUT</w:t>
      </w:r>
      <w:r w:rsidR="00360A9A" w:rsidRPr="00CE5260">
        <w:rPr>
          <w:color w:themeColor="text1" w:val="000000"/>
        </w:rPr>
        <w:tab/>
        <w:t xml:space="preserve"> d.o.o. Prugovo, Prugovo </w:t>
      </w:r>
      <w:proofErr w:type="spellStart"/>
      <w:r w:rsidR="00360A9A" w:rsidRPr="00CE5260">
        <w:rPr>
          <w:color w:themeColor="text1" w:val="000000"/>
        </w:rPr>
        <w:t>bb</w:t>
      </w:r>
      <w:proofErr w:type="spellEnd"/>
      <w:r w:rsidR="00360A9A" w:rsidRPr="00CE5260">
        <w:rPr>
          <w:color w:themeColor="text1" w:val="000000"/>
        </w:rPr>
        <w:t>, OIB: 7516</w:t>
      </w:r>
      <w:r w:rsidR="00FA69BD" w:rsidRPr="00CE5260">
        <w:rPr>
          <w:color w:themeColor="text1" w:val="000000"/>
        </w:rPr>
        <w:t>2</w:t>
      </w:r>
      <w:r w:rsidR="00360A9A" w:rsidRPr="00CE5260">
        <w:rPr>
          <w:color w:themeColor="text1" w:val="000000"/>
        </w:rPr>
        <w:t>529244</w:t>
      </w:r>
      <w:r w:rsidR="00461AAA" w:rsidRPr="00CE5260">
        <w:rPr>
          <w:color w:themeColor="text1" w:val="000000"/>
        </w:rPr>
        <w:t>,</w:t>
      </w:r>
      <w:r w:rsidR="00F576EC" w:rsidRPr="00CE5260">
        <w:rPr>
          <w:color w:themeColor="text1" w:val="000000"/>
        </w:rPr>
        <w:t xml:space="preserve"> </w:t>
      </w:r>
      <w:r w:rsidR="004A2A86" w:rsidRPr="00CE5260">
        <w:rPr>
          <w:color w:themeColor="text1" w:val="000000"/>
        </w:rPr>
        <w:t xml:space="preserve">dana </w:t>
      </w:r>
      <w:r w:rsidR="00CE5260" w:rsidRPr="00CE5260">
        <w:rPr>
          <w:color w:themeColor="text1" w:val="000000"/>
        </w:rPr>
        <w:t>19. travnja 2016. godine</w:t>
      </w:r>
      <w:r w:rsidR="00AA5FA1" w:rsidRPr="00CE5260">
        <w:rPr>
          <w:color w:themeColor="text1" w:val="000000"/>
        </w:rPr>
        <w:t xml:space="preserve"> temeljem članka 430. Stečajnog zakona (Narodne novine br. 71/15), objavljuje sl</w:t>
      </w:r>
      <w:r w:rsidR="004E62FC">
        <w:rPr>
          <w:color w:themeColor="text1" w:val="000000"/>
        </w:rPr>
        <w:t>i</w:t>
      </w:r>
      <w:r w:rsidR="00AA5FA1" w:rsidRPr="00CE5260">
        <w:rPr>
          <w:color w:themeColor="text1" w:val="000000"/>
        </w:rPr>
        <w:t>jedeći</w:t>
      </w:r>
    </w:p>
    <w:p w:rsidRDefault="00AA5FA1" w:rsidP="00AA5FA1" w:rsidR="00AA5FA1" w:rsidRPr="00CE5260">
      <w:pPr>
        <w:jc w:val="both"/>
        <w:rPr>
          <w:color w:themeColor="text1" w:val="000000"/>
        </w:rPr>
      </w:pPr>
    </w:p>
    <w:p w:rsidRDefault="00AA5FA1" w:rsidP="00AA5FA1" w:rsidR="00AA5FA1" w:rsidRPr="00CE5260">
      <w:pPr>
        <w:jc w:val="center"/>
        <w:rPr>
          <w:b/>
          <w:color w:themeColor="text1" w:val="000000"/>
        </w:rPr>
      </w:pPr>
      <w:r w:rsidRPr="00CE5260">
        <w:rPr>
          <w:b/>
          <w:color w:themeColor="text1" w:val="000000"/>
        </w:rPr>
        <w:t>O</w:t>
      </w:r>
      <w:r w:rsidR="000E4D69" w:rsidRPr="00CE5260">
        <w:rPr>
          <w:b/>
          <w:color w:themeColor="text1" w:val="000000"/>
        </w:rPr>
        <w:t xml:space="preserve"> </w:t>
      </w:r>
      <w:r w:rsidRPr="00CE5260">
        <w:rPr>
          <w:b/>
          <w:color w:themeColor="text1" w:val="000000"/>
        </w:rPr>
        <w:t>G</w:t>
      </w:r>
      <w:r w:rsidR="000E4D69" w:rsidRPr="00CE5260">
        <w:rPr>
          <w:b/>
          <w:color w:themeColor="text1" w:val="000000"/>
        </w:rPr>
        <w:t xml:space="preserve"> </w:t>
      </w:r>
      <w:r w:rsidRPr="00CE5260">
        <w:rPr>
          <w:b/>
          <w:color w:themeColor="text1" w:val="000000"/>
        </w:rPr>
        <w:t>L</w:t>
      </w:r>
      <w:r w:rsidR="000E4D69" w:rsidRPr="00CE5260">
        <w:rPr>
          <w:b/>
          <w:color w:themeColor="text1" w:val="000000"/>
        </w:rPr>
        <w:t xml:space="preserve"> </w:t>
      </w:r>
      <w:r w:rsidRPr="00CE5260">
        <w:rPr>
          <w:b/>
          <w:color w:themeColor="text1" w:val="000000"/>
        </w:rPr>
        <w:t>A</w:t>
      </w:r>
      <w:r w:rsidR="000E4D69" w:rsidRPr="00CE5260">
        <w:rPr>
          <w:b/>
          <w:color w:themeColor="text1" w:val="000000"/>
        </w:rPr>
        <w:t xml:space="preserve"> </w:t>
      </w:r>
      <w:r w:rsidRPr="00CE5260">
        <w:rPr>
          <w:b/>
          <w:color w:themeColor="text1" w:val="000000"/>
        </w:rPr>
        <w:t>S</w:t>
      </w:r>
    </w:p>
    <w:p w:rsidRDefault="00AA5FA1" w:rsidP="00AA5FA1" w:rsidR="00AA5FA1" w:rsidRPr="00CE5260">
      <w:pPr>
        <w:rPr>
          <w:b/>
          <w:color w:themeColor="text1" w:val="000000"/>
        </w:rPr>
      </w:pPr>
    </w:p>
    <w:p w:rsidRDefault="00236EA9" w:rsidP="00D026C0" w:rsidR="00AA5FA1" w:rsidRPr="00CE5260">
      <w:pPr>
        <w:ind w:firstLine="708"/>
        <w:jc w:val="both"/>
        <w:rPr>
          <w:color w:themeColor="text1" w:val="000000"/>
        </w:rPr>
      </w:pPr>
      <w:r w:rsidRPr="00CE5260">
        <w:rPr>
          <w:color w:themeColor="text1" w:val="000000"/>
        </w:rPr>
        <w:t xml:space="preserve">I. </w:t>
      </w:r>
      <w:r w:rsidR="002E2287" w:rsidRPr="00CE5260">
        <w:rPr>
          <w:color w:themeColor="text1" w:val="000000"/>
        </w:rPr>
        <w:t xml:space="preserve">Dužnik </w:t>
      </w:r>
      <w:r w:rsidR="00CE5260" w:rsidRPr="00CE5260">
        <w:rPr>
          <w:color w:themeColor="text1" w:val="000000"/>
        </w:rPr>
        <w:t>MAMUT</w:t>
      </w:r>
      <w:r w:rsidR="00360A9A" w:rsidRPr="00CE5260">
        <w:rPr>
          <w:color w:themeColor="text1" w:val="000000"/>
        </w:rPr>
        <w:t xml:space="preserve"> d.o.o. Prugovo, Prugovo </w:t>
      </w:r>
      <w:proofErr w:type="spellStart"/>
      <w:r w:rsidR="00360A9A" w:rsidRPr="00CE5260">
        <w:rPr>
          <w:color w:themeColor="text1" w:val="000000"/>
        </w:rPr>
        <w:t>bb</w:t>
      </w:r>
      <w:proofErr w:type="spellEnd"/>
      <w:r w:rsidR="00360A9A" w:rsidRPr="00CE5260">
        <w:rPr>
          <w:color w:themeColor="text1" w:val="000000"/>
        </w:rPr>
        <w:t>, OIB: 7516</w:t>
      </w:r>
      <w:r w:rsidR="00FA69BD" w:rsidRPr="00CE5260">
        <w:rPr>
          <w:color w:themeColor="text1" w:val="000000"/>
        </w:rPr>
        <w:t>2</w:t>
      </w:r>
      <w:r w:rsidR="00360A9A" w:rsidRPr="00CE5260">
        <w:rPr>
          <w:color w:themeColor="text1" w:val="000000"/>
        </w:rPr>
        <w:t>529244</w:t>
      </w:r>
      <w:r w:rsidR="00AA5FA1" w:rsidRPr="00CE5260">
        <w:rPr>
          <w:color w:themeColor="text1" w:val="000000"/>
        </w:rPr>
        <w:t>,</w:t>
      </w:r>
      <w:r w:rsidR="00D026C0" w:rsidRPr="00CE5260">
        <w:rPr>
          <w:color w:themeColor="text1" w:val="000000"/>
        </w:rPr>
        <w:t xml:space="preserve"> na dan </w:t>
      </w:r>
      <w:r w:rsidR="00461AAA" w:rsidRPr="00CE5260">
        <w:rPr>
          <w:color w:themeColor="text1" w:val="000000"/>
        </w:rPr>
        <w:t>01</w:t>
      </w:r>
      <w:r w:rsidR="00D026C0" w:rsidRPr="00CE5260">
        <w:rPr>
          <w:color w:themeColor="text1" w:val="000000"/>
        </w:rPr>
        <w:t>.</w:t>
      </w:r>
      <w:r w:rsidR="00491D67" w:rsidRPr="00CE5260">
        <w:rPr>
          <w:color w:themeColor="text1" w:val="000000"/>
        </w:rPr>
        <w:t xml:space="preserve"> </w:t>
      </w:r>
      <w:r w:rsidR="007C1B51">
        <w:rPr>
          <w:color w:themeColor="text1" w:val="000000"/>
        </w:rPr>
        <w:t xml:space="preserve">rujna </w:t>
      </w:r>
      <w:r w:rsidR="00D026C0" w:rsidRPr="00CE5260">
        <w:rPr>
          <w:color w:themeColor="text1" w:val="000000"/>
        </w:rPr>
        <w:t xml:space="preserve">2015. godine, </w:t>
      </w:r>
      <w:r w:rsidR="00AA5FA1" w:rsidRPr="00CE5260">
        <w:rPr>
          <w:color w:themeColor="text1" w:val="000000"/>
        </w:rPr>
        <w:t xml:space="preserve"> u Očevidniku redoslijeda osnova za plaćanje ima evidentirane neizvršene osnove za plaćanje </w:t>
      </w:r>
      <w:r w:rsidR="004D7D95" w:rsidRPr="00CE5260">
        <w:rPr>
          <w:color w:themeColor="text1" w:val="000000"/>
        </w:rPr>
        <w:t>u neprekinutom</w:t>
      </w:r>
      <w:r w:rsidR="008138F5" w:rsidRPr="00CE5260">
        <w:rPr>
          <w:color w:themeColor="text1" w:val="000000"/>
        </w:rPr>
        <w:t xml:space="preserve"> razdoblju od </w:t>
      </w:r>
      <w:r w:rsidR="00E146E1" w:rsidRPr="00CE5260">
        <w:rPr>
          <w:color w:themeColor="text1" w:val="000000"/>
        </w:rPr>
        <w:t>1013</w:t>
      </w:r>
      <w:r w:rsidR="00AA5FA1" w:rsidRPr="00CE5260">
        <w:rPr>
          <w:color w:themeColor="text1" w:val="000000"/>
        </w:rPr>
        <w:t xml:space="preserve"> dana, u </w:t>
      </w:r>
      <w:r w:rsidR="00E076CF" w:rsidRPr="00CE5260">
        <w:rPr>
          <w:color w:themeColor="text1" w:val="000000"/>
        </w:rPr>
        <w:t>u</w:t>
      </w:r>
      <w:r w:rsidR="001E6581" w:rsidRPr="00CE5260">
        <w:rPr>
          <w:color w:themeColor="text1" w:val="000000"/>
        </w:rPr>
        <w:t>kupnom iznosu o</w:t>
      </w:r>
      <w:r w:rsidR="007E0CF5" w:rsidRPr="00CE5260">
        <w:rPr>
          <w:color w:themeColor="text1" w:val="000000"/>
        </w:rPr>
        <w:t>d</w:t>
      </w:r>
      <w:r w:rsidR="008D3F32" w:rsidRPr="00CE5260">
        <w:rPr>
          <w:color w:themeColor="text1" w:val="000000"/>
        </w:rPr>
        <w:t xml:space="preserve"> </w:t>
      </w:r>
      <w:r w:rsidR="00360A9A" w:rsidRPr="00CE5260">
        <w:rPr>
          <w:color w:themeColor="text1" w:val="000000"/>
        </w:rPr>
        <w:t>946.463,26</w:t>
      </w:r>
      <w:r w:rsidR="007F2949" w:rsidRPr="00CE5260">
        <w:rPr>
          <w:color w:themeColor="text1" w:val="000000"/>
        </w:rPr>
        <w:t xml:space="preserve"> </w:t>
      </w:r>
      <w:r w:rsidR="00E076CF" w:rsidRPr="00CE5260">
        <w:rPr>
          <w:color w:themeColor="text1" w:val="000000"/>
        </w:rPr>
        <w:t>kn.</w:t>
      </w:r>
    </w:p>
    <w:p w:rsidRDefault="00E076CF" w:rsidP="008922FD" w:rsidR="00E076CF" w:rsidRPr="00CE5260">
      <w:pPr>
        <w:jc w:val="both"/>
        <w:rPr>
          <w:color w:themeColor="text1" w:val="000000"/>
        </w:rPr>
      </w:pPr>
    </w:p>
    <w:p w:rsidRDefault="00236EA9" w:rsidP="000E4D69" w:rsidR="00236EA9" w:rsidRPr="00CE526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CE5260">
        <w:rPr>
          <w:color w:themeColor="text1" w:val="000000"/>
        </w:rPr>
        <w:t xml:space="preserve">II. </w:t>
      </w:r>
      <w:r w:rsidRPr="00CE526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CE5260">
      <w:pPr>
        <w:jc w:val="both"/>
        <w:rPr>
          <w:color w:themeColor="text1" w:val="000000"/>
        </w:rPr>
      </w:pPr>
    </w:p>
    <w:p w:rsidRDefault="008922FD" w:rsidP="000E4D69" w:rsidR="00236EA9" w:rsidRPr="00CE5260">
      <w:pPr>
        <w:ind w:firstLine="708"/>
        <w:jc w:val="both"/>
        <w:rPr>
          <w:color w:themeColor="text1" w:val="000000"/>
        </w:rPr>
      </w:pPr>
      <w:r w:rsidRPr="00CE5260">
        <w:rPr>
          <w:color w:themeColor="text1" w:val="000000"/>
        </w:rPr>
        <w:t>III</w:t>
      </w:r>
      <w:r w:rsidR="00334775" w:rsidRPr="00CE5260">
        <w:rPr>
          <w:color w:themeColor="text1" w:val="000000"/>
        </w:rPr>
        <w:t xml:space="preserve">. </w:t>
      </w:r>
      <w:r w:rsidR="00236EA9" w:rsidRPr="00CE526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CE5260">
      <w:pPr>
        <w:jc w:val="both"/>
        <w:rPr>
          <w:color w:themeColor="text1" w:val="000000"/>
        </w:rPr>
      </w:pPr>
    </w:p>
    <w:p w:rsidRDefault="00DC05CF" w:rsidP="000E4D69" w:rsidR="00236EA9" w:rsidRPr="00CE5260">
      <w:pPr>
        <w:ind w:firstLine="708"/>
        <w:jc w:val="both"/>
        <w:rPr>
          <w:color w:themeColor="text1" w:val="000000"/>
        </w:rPr>
      </w:pPr>
      <w:r w:rsidRPr="00CE5260">
        <w:rPr>
          <w:color w:themeColor="text1" w:val="000000"/>
        </w:rPr>
        <w:t>IV</w:t>
      </w:r>
      <w:r w:rsidR="00236EA9" w:rsidRPr="00CE526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CE5260">
      <w:pPr>
        <w:rPr>
          <w:color w:themeColor="text1" w:val="000000"/>
        </w:rPr>
      </w:pPr>
    </w:p>
    <w:p w:rsidRDefault="004A2A86" w:rsidP="00F576EC" w:rsidR="008922FD" w:rsidRPr="00CE5260">
      <w:pPr>
        <w:jc w:val="center"/>
        <w:rPr>
          <w:color w:themeColor="text1" w:val="000000"/>
        </w:rPr>
      </w:pPr>
      <w:r w:rsidRPr="00CE5260">
        <w:rPr>
          <w:color w:themeColor="text1" w:val="000000"/>
        </w:rPr>
        <w:t>U Splitu,</w:t>
      </w:r>
      <w:r w:rsidR="00CE5260" w:rsidRPr="00CE5260">
        <w:rPr>
          <w:color w:themeColor="text1" w:val="000000"/>
        </w:rPr>
        <w:t xml:space="preserve"> 19. travnja</w:t>
      </w:r>
      <w:r w:rsidRPr="00CE5260">
        <w:rPr>
          <w:color w:themeColor="text1" w:val="000000"/>
        </w:rPr>
        <w:t xml:space="preserve"> 2016</w:t>
      </w:r>
      <w:r w:rsidR="008922FD" w:rsidRPr="00CE5260">
        <w:rPr>
          <w:color w:themeColor="text1" w:val="000000"/>
        </w:rPr>
        <w:t>. godine</w:t>
      </w:r>
    </w:p>
    <w:p w:rsidRDefault="008922FD" w:rsidP="008922FD" w:rsidR="00F576EC" w:rsidRPr="00CE5260">
      <w:pPr>
        <w:rPr>
          <w:color w:themeColor="text1" w:val="000000"/>
        </w:rPr>
      </w:pP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="00F576EC" w:rsidRPr="00CE5260">
        <w:rPr>
          <w:color w:themeColor="text1" w:val="000000"/>
        </w:rPr>
        <w:tab/>
      </w:r>
    </w:p>
    <w:p w:rsidRDefault="007F2949" w:rsidP="00F576EC" w:rsidR="008922FD" w:rsidRPr="00CE5260">
      <w:pPr>
        <w:ind w:firstLine="708" w:left="5664"/>
        <w:rPr>
          <w:color w:themeColor="text1" w:val="000000"/>
        </w:rPr>
      </w:pPr>
      <w:r w:rsidRPr="00CE5260">
        <w:rPr>
          <w:color w:themeColor="text1" w:val="000000"/>
        </w:rPr>
        <w:t xml:space="preserve">       </w:t>
      </w:r>
      <w:r w:rsidR="008922FD" w:rsidRPr="00CE5260">
        <w:rPr>
          <w:color w:themeColor="text1" w:val="000000"/>
        </w:rPr>
        <w:t>SUDSKI SAVJETNIK</w:t>
      </w:r>
    </w:p>
    <w:p w:rsidRDefault="008922FD" w:rsidP="008922FD" w:rsidR="008922FD" w:rsidRPr="00CE5260">
      <w:pPr>
        <w:rPr>
          <w:color w:themeColor="text1" w:val="000000"/>
        </w:rPr>
      </w:pPr>
    </w:p>
    <w:p w:rsidRDefault="008922FD" w:rsidP="008922FD" w:rsidR="00F576EC" w:rsidRPr="00CE5260">
      <w:pPr>
        <w:rPr>
          <w:color w:themeColor="text1" w:val="000000"/>
        </w:rPr>
      </w:pP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Pr="00CE5260">
        <w:rPr>
          <w:color w:themeColor="text1" w:val="000000"/>
        </w:rPr>
        <w:tab/>
      </w:r>
      <w:r w:rsidR="00E076CF" w:rsidRPr="00CE5260">
        <w:rPr>
          <w:color w:themeColor="text1" w:val="000000"/>
        </w:rPr>
        <w:tab/>
      </w:r>
      <w:r w:rsidR="007F2949" w:rsidRPr="00CE5260">
        <w:rPr>
          <w:color w:themeColor="text1" w:val="000000"/>
        </w:rPr>
        <w:t xml:space="preserve">               </w:t>
      </w:r>
      <w:r w:rsidR="0035358B" w:rsidRPr="00CE5260">
        <w:rPr>
          <w:color w:themeColor="text1" w:val="000000"/>
        </w:rPr>
        <w:t xml:space="preserve">Jadranko </w:t>
      </w:r>
      <w:proofErr w:type="spellStart"/>
      <w:r w:rsidR="0035358B" w:rsidRPr="00CE5260">
        <w:rPr>
          <w:color w:themeColor="text1" w:val="000000"/>
        </w:rPr>
        <w:t>Basić</w:t>
      </w:r>
      <w:proofErr w:type="spellEnd"/>
    </w:p>
    <w:p w:rsidRDefault="00E076CF" w:rsidP="000E4D69" w:rsidR="000E4D69" w:rsidRPr="00CE5260">
      <w:pPr>
        <w:rPr>
          <w:color w:themeColor="text1" w:val="000000"/>
        </w:rPr>
      </w:pPr>
      <w:r w:rsidRPr="00CE5260">
        <w:rPr>
          <w:color w:themeColor="text1" w:val="000000"/>
        </w:rPr>
        <w:t>DNA:</w:t>
      </w:r>
    </w:p>
    <w:p w:rsidRDefault="000E4D69" w:rsidP="000E4D69" w:rsidR="00E076CF" w:rsidRPr="00CE5260">
      <w:pPr>
        <w:rPr>
          <w:color w:themeColor="text1" w:val="000000"/>
        </w:rPr>
      </w:pPr>
      <w:r w:rsidRPr="00CE5260">
        <w:rPr>
          <w:color w:themeColor="text1" w:val="000000"/>
        </w:rPr>
        <w:t>-</w:t>
      </w:r>
      <w:r w:rsidR="0035358B" w:rsidRPr="00CE5260">
        <w:rPr>
          <w:color w:themeColor="text1" w:val="000000"/>
        </w:rPr>
        <w:t>e-O</w:t>
      </w:r>
      <w:r w:rsidR="00E076CF" w:rsidRPr="00CE5260">
        <w:rPr>
          <w:color w:themeColor="text1" w:val="000000"/>
        </w:rPr>
        <w:t>glasna ploča suda</w:t>
      </w:r>
      <w:r w:rsidRPr="00CE5260">
        <w:rPr>
          <w:color w:themeColor="text1" w:val="000000"/>
        </w:rPr>
        <w:t>-50 dana</w:t>
      </w:r>
    </w:p>
    <w:p w:rsidRDefault="000E4D69" w:rsidR="00AA5FA1" w:rsidRPr="00CE5260">
      <w:pPr>
        <w:rPr>
          <w:color w:themeColor="text1" w:val="000000"/>
        </w:rPr>
      </w:pPr>
      <w:r w:rsidRPr="00CE5260">
        <w:rPr>
          <w:color w:themeColor="text1" w:val="000000"/>
        </w:rPr>
        <w:t>-</w:t>
      </w:r>
      <w:r w:rsidR="0035358B" w:rsidRPr="00CE5260">
        <w:rPr>
          <w:color w:themeColor="text1" w:val="000000"/>
        </w:rPr>
        <w:t>u</w:t>
      </w:r>
      <w:r w:rsidR="00D026C0" w:rsidRPr="00CE5260">
        <w:rPr>
          <w:color w:themeColor="text1" w:val="000000"/>
        </w:rPr>
        <w:t xml:space="preserve"> spis</w:t>
      </w:r>
    </w:p>
    <w:sectPr w:rsidR="00AA5FA1" w:rsidRPr="00CE52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6C0" w:rsidP="00D026C0" w:rsidR="00D026C0" w:rsidRPr="00CE5260">
    <w:pPr>
      <w:jc w:val="right"/>
      <w:rPr>
        <w:color w:themeColor="text1" w:val="000000"/>
      </w:rPr>
    </w:pPr>
    <w:r w:rsidRPr="00CE5260">
      <w:rPr>
        <w:color w:themeColor="text1" w:val="000000"/>
      </w:rPr>
      <w:t>Posl.br. 21.St-16</w:t>
    </w:r>
    <w:r w:rsidR="00360A9A" w:rsidRPr="00CE5260">
      <w:rPr>
        <w:color w:themeColor="text1" w:val="000000"/>
      </w:rPr>
      <w:t>63</w:t>
    </w:r>
    <w:r w:rsidRPr="00CE5260">
      <w:rPr>
        <w:color w:themeColor="text1" w:val="000000"/>
      </w:rPr>
      <w:t>/2015</w:t>
    </w:r>
  </w:p>
  <w:p w:rsidRDefault="00D026C0" w:rsidP="00D026C0" w:rsidR="00D026C0" w:rsidRPr="00CE526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60A9A"/>
    <w:rsid w:val="00391416"/>
    <w:rsid w:val="003D3A71"/>
    <w:rsid w:val="003E1593"/>
    <w:rsid w:val="003F7083"/>
    <w:rsid w:val="00413A05"/>
    <w:rsid w:val="0043500C"/>
    <w:rsid w:val="00461AAA"/>
    <w:rsid w:val="00466E36"/>
    <w:rsid w:val="00487BDC"/>
    <w:rsid w:val="0049070E"/>
    <w:rsid w:val="00491D67"/>
    <w:rsid w:val="004A2A86"/>
    <w:rsid w:val="004B17E7"/>
    <w:rsid w:val="004C66C0"/>
    <w:rsid w:val="004D7D95"/>
    <w:rsid w:val="004E62FC"/>
    <w:rsid w:val="00543777"/>
    <w:rsid w:val="00562349"/>
    <w:rsid w:val="00567055"/>
    <w:rsid w:val="0057550C"/>
    <w:rsid w:val="005C4FA6"/>
    <w:rsid w:val="005F0E13"/>
    <w:rsid w:val="00602A20"/>
    <w:rsid w:val="00642F3C"/>
    <w:rsid w:val="006B4B96"/>
    <w:rsid w:val="006F2571"/>
    <w:rsid w:val="00737DD6"/>
    <w:rsid w:val="007648D8"/>
    <w:rsid w:val="00776F7C"/>
    <w:rsid w:val="00783052"/>
    <w:rsid w:val="00787AFC"/>
    <w:rsid w:val="007C1B51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B735A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C5EEB"/>
    <w:rsid w:val="00CE5260"/>
    <w:rsid w:val="00CF2246"/>
    <w:rsid w:val="00D026C0"/>
    <w:rsid w:val="00D02BB5"/>
    <w:rsid w:val="00D242DA"/>
    <w:rsid w:val="00D36A52"/>
    <w:rsid w:val="00D437EF"/>
    <w:rsid w:val="00D8312C"/>
    <w:rsid w:val="00D83FD2"/>
    <w:rsid w:val="00DC05CF"/>
    <w:rsid w:val="00DC3898"/>
    <w:rsid w:val="00E076CF"/>
    <w:rsid w:val="00E077E1"/>
    <w:rsid w:val="00E146E1"/>
    <w:rsid w:val="00E634A0"/>
    <w:rsid w:val="00E871B0"/>
    <w:rsid w:val="00E90CC2"/>
    <w:rsid w:val="00EA213A"/>
    <w:rsid w:val="00EB7A0E"/>
    <w:rsid w:val="00F139C9"/>
    <w:rsid w:val="00F21228"/>
    <w:rsid w:val="00F45278"/>
    <w:rsid w:val="00F555EE"/>
    <w:rsid w:val="00F576EC"/>
    <w:rsid w:val="00F61726"/>
    <w:rsid w:val="00F945BC"/>
    <w:rsid w:val="00F96BD1"/>
    <w:rsid w:val="00FA60C8"/>
    <w:rsid w:val="00FA69BD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St-1663/2015</izvorni_sadrzaj>
    <derivirana_varijabla naziv="DomainObject.Predmet.OznakaBroj_1">St-1663/2015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MAMUT d.o.o. za ugostiteljstvo, turizam i trgovinu</izvorni_sadrzaj>
    <derivirana_varijabla naziv="DomainObject.Predmet.ProtustrankaFormated_1">  MAMUT d.o.o. za ugostiteljstvo, turizam i trgovinu</derivirana_varijabla>
  </DomainObject.Predmet.ProtustrankaFormated>
  <DomainObject.Predmet.ProtustrankaFormatedOIB>
    <izvorni_sadrzaj>  MAMUT d.o.o. za ugostiteljstvo, turizam i trgovinu, OIB 75162529244</izvorni_sadrzaj>
    <derivirana_varijabla naziv="DomainObject.Predmet.ProtustrankaFormatedOIB_1">  MAMUT d.o.o. za ugostiteljstvo, turizam i trgovinu, OIB 75162529244</derivirana_varijabla>
  </DomainObject.Predmet.ProtustrankaFormatedOIB>
  <DomainObject.Predmet.ProtustrankaFormatedWithAdress>
    <izvorni_sadrzaj> MAMUT d.o.o. za ugostiteljstvo, turizam i trgovinu,  Prugovo/bb, 21231 Prugovo</izvorni_sadrzaj>
    <derivirana_varijabla naziv="DomainObject.Predmet.ProtustrankaFormatedWithAdress_1"> MAMUT d.o.o. za ugostiteljstvo, turizam i trgovinu,  Prugovo/bb, 21231 Prugovo</derivirana_varijabla>
  </DomainObject.Predmet.ProtustrankaFormatedWithAdress>
  <DomainObject.Predmet.ProtustrankaFormatedWithAdressOIB>
    <izvorni_sadrzaj> MAMUT d.o.o. za ugostiteljstvo, turizam i trgovinu, OIB 75162529244,  Prugovo/bb, 21231 Prugovo</izvorni_sadrzaj>
    <derivirana_varijabla naziv="DomainObject.Predmet.ProtustrankaFormatedWithAdressOIB_1"> MAMUT d.o.o. za ugostiteljstvo, turizam i trgovinu, OIB 75162529244,  Prugovo/bb, 21231 Prugovo</derivirana_varijabla>
  </DomainObject.Predmet.ProtustrankaFormatedWithAdressOIB>
  <DomainObject.Predmet.ProtustrankaWithAdress>
    <izvorni_sadrzaj>MAMUT d.o.o. za ugostiteljstvo, turizam i trgovinu  Prugovo/bb, 21231 Prugovo</izvorni_sadrzaj>
    <derivirana_varijabla naziv="DomainObject.Predmet.ProtustrankaWithAdress_1">MAMUT d.o.o. za ugostiteljstvo, turizam i trgovinu  Prugovo/bb, 21231 Prugovo</derivirana_varijabla>
  </DomainObject.Predmet.ProtustrankaWithAdress>
  <DomainObject.Predmet.ProtustrankaWithAdressOIB>
    <izvorni_sadrzaj>MAMUT d.o.o. za ugostiteljstvo, turizam i trgovinu, OIB 75162529244,  Prugovo/bb, 21231 Prugovo</izvorni_sadrzaj>
    <derivirana_varijabla naziv="DomainObject.Predmet.ProtustrankaWithAdressOIB_1">MAMUT d.o.o. za ugostiteljstvo, turizam i trgovinu, OIB 75162529244,  Prugovo/bb, 21231 Prugovo</derivirana_varijabla>
  </DomainObject.Predmet.ProtustrankaWithAdressOIB>
  <DomainObject.Predmet.ProtustrankaNazivFormated>
    <izvorni_sadrzaj>MAMUT d.o.o. za ugostiteljstvo, turizam i trgovinu</izvorni_sadrzaj>
    <derivirana_varijabla naziv="DomainObject.Predmet.ProtustrankaNazivFormated_1">MAMUT d.o.o. za ugostiteljstvo, turizam i trgovinu</derivirana_varijabla>
  </DomainObject.Predmet.ProtustrankaNazivFormated>
  <DomainObject.Predmet.ProtustrankaNazivFormatedOIB>
    <izvorni_sadrzaj>MAMUT d.o.o. za ugostiteljstvo, turizam i trgovinu, OIB 75162529244</izvorni_sadrzaj>
    <derivirana_varijabla naziv="DomainObject.Predmet.ProtustrankaNazivFormatedOIB_1">MAMUT d.o.o. za ugostiteljstvo, turizam i trgovinu, OIB 75162529244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946463.26</izvorni_sadrzaj>
    <derivirana_varijabla naziv="DomainObject.Predmet.TrenutnaVrijednost_1">946463.26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MAMUT d.o.o. za ugostiteljstvo, turizam i trgovinu</item>
    </izvorni_sadrzaj>
    <derivirana_varijabla naziv="DomainObject.Predmet.ProtuStrankaListFormated_1">
      <item>MAMUT d.o.o. za ugostiteljstvo, turizam i trgovinu</item>
    </derivirana_varijabla>
  </DomainObject.Predmet.ProtuStrankaListFormated>
  <DomainObject.Predmet.ProtuStrankaListFormatedOIB>
    <izvorni_sadrzaj>
      <item>MAMUT d.o.o. za ugostiteljstvo, turizam i trgovinu, OIB 75162529244</item>
    </izvorni_sadrzaj>
    <derivirana_varijabla naziv="DomainObject.Predmet.ProtuStrankaListFormatedOIB_1">
      <item>MAMUT d.o.o. za ugostiteljstvo, turizam i trgovinu, OIB 75162529244</item>
    </derivirana_varijabla>
  </DomainObject.Predmet.ProtuStrankaListFormatedOIB>
  <DomainObject.Predmet.ProtuStrankaListFormatedWithAdress>
    <izvorni_sadrzaj>
      <item>MAMUT d.o.o. za ugostiteljstvo, turizam i trgovinu,  Prugovo/bb, 21231 Prugovo</item>
    </izvorni_sadrzaj>
    <derivirana_varijabla naziv="DomainObject.Predmet.ProtuStrankaListFormatedWithAdress_1">
      <item>MAMUT d.o.o. za ugostiteljstvo, turizam i trgovinu,  Prugovo/bb, 21231 Prugovo</item>
    </derivirana_varijabla>
  </DomainObject.Predmet.ProtuStrankaListFormatedWithAdress>
  <DomainObject.Predmet.ProtuStrankaListFormatedWithAdressOIB>
    <izvorni_sadrzaj>
      <item>MAMUT d.o.o. za ugostiteljstvo, turizam i trgovinu, OIB 75162529244,  Prugovo/bb, 21231 Prugovo</item>
    </izvorni_sadrzaj>
    <derivirana_varijabla naziv="DomainObject.Predmet.ProtuStrankaListFormatedWithAdressOIB_1">
      <item>MAMUT d.o.o. za ugostiteljstvo, turizam i trgovinu, OIB 75162529244,  Prugovo/bb, 21231 Prugovo</item>
    </derivirana_varijabla>
  </DomainObject.Predmet.ProtuStrankaListFormatedWithAdressOIB>
  <DomainObject.Predmet.ProtuStrankaListNazivFormated>
    <izvorni_sadrzaj>
      <item>MAMUT d.o.o. za ugostiteljstvo, turizam i trgovinu</item>
    </izvorni_sadrzaj>
    <derivirana_varijabla naziv="DomainObject.Predmet.ProtuStrankaListNazivFormated_1">
      <item>MAMUT d.o.o. za ugostiteljstvo, turizam i trgovinu</item>
    </derivirana_varijabla>
  </DomainObject.Predmet.ProtuStrankaListNazivFormated>
  <DomainObject.Predmet.ProtuStrankaListNazivFormatedOIB>
    <izvorni_sadrzaj>
      <item>MAMUT d.o.o. za ugostiteljstvo, turizam i trgovinu, OIB 75162529244</item>
    </izvorni_sadrzaj>
    <derivirana_varijabla naziv="DomainObject.Predmet.ProtuStrankaListNazivFormatedOIB_1">
      <item>MAMUT d.o.o. za ugostiteljstvo, turizam i trgovinu, OIB 75162529244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MAMUT d.o.o. za ugostiteljstvo, turizam i trgovinu</izvorni_sadrzaj>
    <derivirana_varijabla naziv="DomainObject.Predmet.ProtustrankaIDrugi_1">MAMUT d.o.o. za ugostiteljstvo, turizam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MAMUT d.o.o. za ugostiteljstvo, turizam i trgovinu, OIB 75162529244,  Prugovo/bb, 21231 Prugovo</izvorni_sadrzaj>
    <derivirana_varijabla naziv="DomainObject.Predmet.ProtustrankaIDrugiAdressOIB_1">MAMUT d.o.o. za ugostiteljstvo, turizam i trgovinu, OIB 75162529244,  Prugovo/bb,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MAMUT d.o.o. za ugostiteljstvo, turizam i trgovinu</item>
      <item>FINANCIJSKA AGENCIJA, RC SPLIT</item>
    </izvorni_sadrzaj>
    <derivirana_varijabla naziv="DomainObject.Predmet.SudioniciListNaziv_1">
      <item>MAMUT d.o.o. za ugostiteljstvo, turizam i trgovinu</item>
      <item>FINANCIJSKA AGENCIJA, RC SPLIT</item>
    </derivirana_varijabla>
  </DomainObject.Predmet.SudioniciListNaziv>
  <DomainObject.Predmet.SudioniciListAdressOIB>
    <izvorni_sadrzaj>
      <item>MAMUT d.o.o. za ugostiteljstvo, turizam i trgovinu, OIB 75162529244,  Prugovo/bb,21231 Prugovo</item>
      <item>FINANCIJSKA AGENCIJA, RC SPLIT, OIB 85821130368, Mažuranićevo šetalište 24b,21000 Split</item>
    </izvorni_sadrzaj>
    <derivirana_varijabla naziv="DomainObject.Predmet.SudioniciListAdressOIB_1">
      <item>MAMUT d.o.o. za ugostiteljstvo, turizam i trgovinu, OIB 75162529244,  Prugovo/bb,21231 Prugovo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75162529244</item>
      <item>, OIB 85821130368</item>
    </izvorni_sadrzaj>
    <derivirana_varijabla naziv="DomainObject.Predmet.SudioniciListNazivOIB_1">
      <item>, OIB 75162529244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1732</properties:Characters>
  <properties:Lines>46</properties:Lines>
  <properties:Paragraphs>15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2016-04-06T08:16:00Z</dcterms:created>
  <dc:creator>Jadranko Basić</dc:creator>
  <cp:lastModifiedBy>Jadranko Basić</cp:lastModifiedBy>
  <cp:lastPrinted>2016-04-19T06:06:00Z</cp:lastPrinted>
  <dcterms:modified xmlns:xsi="http://www.w3.org/2001/XMLSchema-instance" xsi:type="dcterms:W3CDTF">2016-04-19T08:43:00Z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