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28c11a" w14:paraId="e28c11a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3711BC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</w:t>
            </w:r>
            <w:r w:rsidR="000E2A02">
              <w:t>0</w:t>
            </w:r>
            <w:r w:rsidR="000419E1" w:rsidRPr="003A618C">
              <w:t xml:space="preserve"> St</w:t>
            </w:r>
            <w:r w:rsidR="0092437B" w:rsidRPr="003A618C">
              <w:t>-</w:t>
            </w:r>
            <w:r w:rsidR="003711BC">
              <w:t>383</w:t>
            </w:r>
            <w:r w:rsidR="000419E1" w:rsidRPr="003A618C">
              <w:t>/2018-3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AUT AUT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Varaždin,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Šetalište Franje Tuđman 1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 xml:space="preserve"> II kat,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711BC" w:rsidRPr="003711BC">
        <w:rPr>
          <w:rFonts w:eastAsia="Times New Roman" w:hAnsi="Times New Roman" w:ascii="Times New Roman"/>
          <w:sz w:val="24"/>
          <w:szCs w:val="24"/>
          <w:lang w:eastAsia="hr-HR"/>
        </w:rPr>
        <w:t>74606393416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3711BC" w:rsidRPr="003711BC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 xml:space="preserve">121.743,27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direktor dužnika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Matthew Gabriel Monteleone</w:t>
      </w:r>
      <w:r w:rsidRPr="00BE0C3F">
        <w:rPr>
          <w:rFonts w:eastAsia="Times New Roman" w:hAnsi="Times New Roman" w:ascii="Times New Roman"/>
          <w:sz w:val="24"/>
          <w:szCs w:val="24"/>
          <w:lang w:eastAsia="hr-HR"/>
        </w:rPr>
        <w:t xml:space="preserve">, Varaždin,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Ive Vojnovića 26</w:t>
      </w:r>
      <w:r w:rsidRPr="00BE0C3F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16229851319</w:t>
      </w:r>
      <w:r w:rsidR="008C326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AUT AUT</w:t>
      </w:r>
      <w:r w:rsidR="003711BC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Varaždin,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Šetalište Franje Tuđman 1</w:t>
      </w:r>
      <w:r w:rsidR="003711BC" w:rsidRPr="009A71F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 xml:space="preserve"> II kat,</w:t>
      </w:r>
      <w:r w:rsidR="003711BC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711BC" w:rsidRPr="003711BC">
        <w:rPr>
          <w:rFonts w:eastAsia="Times New Roman" w:hAnsi="Times New Roman" w:ascii="Times New Roman"/>
          <w:sz w:val="24"/>
          <w:szCs w:val="24"/>
          <w:lang w:eastAsia="hr-HR"/>
        </w:rPr>
        <w:t>74606393416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120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121.743,27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Denis Krnjak</w:t>
      </w:r>
      <w:r w:rsidR="005176D7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176D7" w:rsidP="009A71F8" w:rsidR="005176D7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76D7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 - ovlašteni službenik: 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3711BC" w:rsidR="00DC70E5" w:rsidRPr="003A618C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176D7">
      <w:rPr>
        <w:rFonts w:hAnsi="Times New Roman" w:ascii="Times New Roman"/>
        <w:noProof/>
        <w:sz w:val="24"/>
        <w:szCs w:val="24"/>
      </w:rPr>
      <w:t>Poslovni broj: 10 St-383/2018-3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176D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0E2A02"/>
    <w:rsid w:val="0010305D"/>
    <w:rsid w:val="001172C6"/>
    <w:rsid w:val="00140D39"/>
    <w:rsid w:val="00194888"/>
    <w:rsid w:val="001D356B"/>
    <w:rsid w:val="001E45D5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711BC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176D7"/>
    <w:rsid w:val="00555E5E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56086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3864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6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6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 AUT društvo s ograničenom odgovornošću za trgovinu i usluge zastupanog po punomoćniku Matthew Gabriel Monteleone</izvorni_sadrzaj>
    <derivirana_varijabla naziv="DomainObject.Predmet.ProtustrankaFormated_1">  AUT AUT društvo s ograničenom odgovornošću za trgovinu i usluge zastupanog po punomoćniku Matthew Gabriel Monteleone</derivirana_varijabla>
  </DomainObject.Predmet.ProtustrankaFormated>
  <DomainObject.Predmet.ProtustrankaFormatedOIB>
    <izvorni_sadrzaj>  AUT AUT društvo s ograničenom odgovornošću za trgovinu i usluge, OIB 74606393416 zastupanog po punomoćniku Matthew Gabriel Monteleone</izvorni_sadrzaj>
    <derivirana_varijabla naziv="DomainObject.Predmet.ProtustrankaFormatedOIB_1">  AUT AUT društvo s ograničenom odgovornošću za trgovinu i usluge, OIB 74606393416 zastupanog po punomoćniku Matthew Gabriel Monteleone</derivirana_varijabla>
  </DomainObject.Predmet.ProtustrankaFormatedOIB>
  <DomainObject.Predmet.ProtustrankaFormatedWithAdress>
    <izvorni_sadrzaj> AUT AUT društvo s ograničenom odgovornošću za trgovinu i usluge, Šetalište Franje Tuđman 1, II kat, 42000 Varaždin zastupanog po punomoćniku Matthew Gabriel Monteleone</izvorni_sadrzaj>
    <derivirana_varijabla naziv="DomainObject.Predmet.ProtustrankaFormatedWithAdress_1"> AUT AUT društvo s ograničenom odgovornošću za trgovinu i usluge, Šetalište Franje Tuđman 1, II kat, 42000 Varaždin zastupanog po punomoćniku Matthew Gabriel Monteleone</derivirana_varijabla>
  </DomainObject.Predmet.ProtustrankaFormatedWithAdress>
  <DomainObject.Predmet.ProtustrankaFormatedWithAdressOIB>
    <izvorni_sadrzaj> AUT AUT društvo s ograničenom odgovornošću za trgovinu i usluge, OIB 74606393416, Šetalište Franje Tuđman 1, II kat, 42000 Varaždin zastupanog po punomoćniku Matthew Gabriel Monteleone</izvorni_sadrzaj>
    <derivirana_varijabla naziv="DomainObject.Predmet.ProtustrankaFormatedWithAdressOIB_1"> AUT AUT društvo s ograničenom odgovornošću za trgovinu i usluge, OIB 74606393416, Šetalište Franje Tuđman 1, II kat, 42000 Varaždin zastupanog po punomoćniku Matthew Gabriel Monteleone</derivirana_varijabla>
  </DomainObject.Predmet.ProtustrankaFormatedWithAdressOIB>
  <DomainObject.Predmet.ProtustrankaWithAdress>
    <izvorni_sadrzaj>AUT AUT društvo s ograničenom odgovornošću za trgovinu i usluge Šetalište Franje Tuđman 1, II kat, 42000 Varaždin</izvorni_sadrzaj>
    <derivirana_varijabla naziv="DomainObject.Predmet.ProtustrankaWithAdress_1">AUT AUT društvo s ograničenom odgovornošću za trgovinu i usluge Šetalište Franje Tuđman 1, II kat, 42000 Varaždin</derivirana_varijabla>
  </DomainObject.Predmet.ProtustrankaWithAdress>
  <DomainObject.Predmet.ProtustrankaWithAdressOIB>
    <izvorni_sadrzaj>AUT AUT društvo s ograničenom odgovornošću za trgovinu i usluge, OIB 74606393416, Šetalište Franje Tuđman 1, II kat, 42000 Varaždin</izvorni_sadrzaj>
    <derivirana_varijabla naziv="DomainObject.Predmet.ProtustrankaWithAdressOIB_1">AUT AUT društvo s ograničenom odgovornošću za trgovinu i usluge, OIB 74606393416, Šetalište Franje Tuđman 1, II kat, 42000 Varaždin</derivirana_varijabla>
  </DomainObject.Predmet.ProtustrankaWithAdressOIB>
  <DomainObject.Predmet.ProtustrankaNazivFormated>
    <izvorni_sadrzaj>AUT AUT društvo s ograničenom odgovornošću za trgovinu i usluge</izvorni_sadrzaj>
    <derivirana_varijabla naziv="DomainObject.Predmet.ProtustrankaNazivFormated_1">AUT AUT društvo s ograničenom odgovornošću za trgovinu i usluge</derivirana_varijabla>
  </DomainObject.Predmet.ProtustrankaNazivFormated>
  <DomainObject.Predmet.ProtustrankaNazivFormatedOIB>
    <izvorni_sadrzaj>AUT AUT društvo s ograničenom odgovornošću za trgovinu i usluge, OIB 74606393416</izvorni_sadrzaj>
    <derivirana_varijabla naziv="DomainObject.Predmet.ProtustrankaNazivFormatedOIB_1">AUT AUT društvo s ograničenom odgovornošću za trgovinu i usluge, OIB 74606393416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121743.27</izvorni_sadrzaj>
    <derivirana_varijabla naziv="DomainObject.Predmet.TrenutnaVrijednost_1">121743.27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 AUT društvo s ograničenom odgovornošću za trgovinu i usluge zastupanog po punomoćniku Matthew Gabriel Monteleone</item>
    </izvorni_sadrzaj>
    <derivirana_varijabla naziv="DomainObject.Predmet.ProtuStrankaListFormated_1">
      <item>AUT AUT društvo s ograničenom odgovornošću za trgovinu i usluge zastupanog po punomoćniku Matthew Gabriel Monteleone</item>
    </derivirana_varijabla>
  </DomainObject.Predmet.ProtuStrankaListFormated>
  <DomainObject.Predmet.ProtuStrankaListFormatedOIB>
    <izvorni_sadrzaj>
      <item>AUT AUT društvo s ograničenom odgovornošću za trgovinu i usluge, OIB 74606393416 zastupanog po punomoćniku Matthew Gabriel Monteleone</item>
    </izvorni_sadrzaj>
    <derivirana_varijabla naziv="DomainObject.Predmet.ProtuStrankaListFormatedOIB_1">
      <item>AUT AUT društvo s ograničenom odgovornošću za trgovinu i usluge, OIB 74606393416 zastupanog po punomoćniku Matthew Gabriel Monteleone</item>
    </derivirana_varijabla>
  </DomainObject.Predmet.ProtuStrankaListFormatedOIB>
  <DomainObject.Predmet.ProtuStrankaListFormatedWithAdress>
    <izvorni_sadrzaj>
      <item>AUT AUT društvo s ograničenom odgovornošću za trgovinu i usluge, Šetalište Franje Tuđman 1, II kat, 42000 Varaždin zastupanog po punomoćniku Matthew Gabriel Monteleone</item>
    </izvorni_sadrzaj>
    <derivirana_varijabla naziv="DomainObject.Predmet.ProtuStrankaListFormatedWithAdress_1">
      <item>AUT AUT društvo s ograničenom odgovornošću za trgovinu i usluge, Šetalište Franje Tuđman 1, II kat, 42000 Varaždin zastupanog po punomoćniku Matthew Gabriel Monteleone</item>
    </derivirana_varijabla>
  </DomainObject.Predmet.ProtuStrankaListFormatedWithAdress>
  <DomainObject.Predmet.ProtuStrankaListFormatedWithAdressOIB>
    <izvorni_sadrzaj>
      <item>AUT AUT društvo s ograničenom odgovornošću za trgovinu i usluge, OIB 74606393416, Šetalište Franje Tuđman 1, II kat, 42000 Varaždin zastupanog po punomoćniku Matthew Gabriel Monteleone</item>
    </izvorni_sadrzaj>
    <derivirana_varijabla naziv="DomainObject.Predmet.ProtuStrankaListFormatedWithAdressOIB_1">
      <item>AUT AUT društvo s ograničenom odgovornošću za trgovinu i usluge, OIB 74606393416, Šetalište Franje Tuđman 1, II kat, 42000 Varaždin zastupanog po punomoćniku Matthew Gabriel Monteleone</item>
    </derivirana_varijabla>
  </DomainObject.Predmet.ProtuStrankaListFormatedWithAdressOIB>
  <DomainObject.Predmet.ProtuStrankaListNazivFormated>
    <izvorni_sadrzaj>
      <item>AUT AUT društvo s ograničenom odgovornošću za trgovinu i usluge</item>
    </izvorni_sadrzaj>
    <derivirana_varijabla naziv="DomainObject.Predmet.ProtuStrankaListNazivFormated_1">
      <item>AUT AUT društvo s ograničenom odgovornošću za trgovinu i usluge</item>
    </derivirana_varijabla>
  </DomainObject.Predmet.ProtuStrankaListNazivFormated>
  <DomainObject.Predmet.ProtuStrankaListNazivFormatedOIB>
    <izvorni_sadrzaj>
      <item>AUT AUT društvo s ograničenom odgovornošću za trgovinu i usluge, OIB 74606393416</item>
    </izvorni_sadrzaj>
    <derivirana_varijabla naziv="DomainObject.Predmet.ProtuStrankaListNazivFormatedOIB_1">
      <item>AUT AUT društvo s ograničenom odgovornošću za trgovinu i usluge, OIB 74606393416</item>
    </derivirana_varijabla>
  </DomainObject.Predmet.ProtuStrankaListNazivFormatedOIB>
  <DomainObject.Predmet.OstaliListFormated>
    <izvorni_sadrzaj>
      <item>Sudski registar</item>
      <item>Matthew Gabriel Monteleone punomoćnik sudionika u postupku AUT AUT društvo s ograničenom odgovornošću za trgovinu i usluge</item>
    </izvorni_sadrzaj>
    <derivirana_varijabla naziv="DomainObject.Predmet.OstaliListFormated_1">
      <item>Sudski registar</item>
      <item>Matthew Gabriel Monteleone punomoćnik sudionika u postupku AUT AUT društvo s ograničenom odgovornošću za trgovinu i usluge</item>
    </derivirana_varijabla>
  </DomainObject.Predmet.OstaliListFormated>
  <DomainObject.Predmet.OstaliListFormatedOIB>
    <izvorni_sadrzaj>
      <item>Sudski registar</item>
      <item>Matthew Gabriel Monteleone, OIB 16229851319 punomoćnik sudionika u postupku AUT AUT društvo s ograničenom odgovornošću za trgovinu i usluge</item>
    </izvorni_sadrzaj>
    <derivirana_varijabla naziv="DomainObject.Predmet.OstaliListFormatedOIB_1">
      <item>Sudski registar</item>
      <item>Matthew Gabriel Monteleone, OIB 16229851319 punomoćnik sudionika u postupku AUT AUT društvo s ograničenom odgovornošću za trgovinu i usluge</item>
    </derivirana_varijabla>
  </DomainObject.Predmet.OstaliListFormatedOIB>
  <DomainObject.Predmet.OstaliListFormatedWithAdress>
    <izvorni_sadrzaj>
      <item>Sudski registar</item>
      <item>Matthew Gabriel Monteleone, Ive Vojnovića 26, 42000 Varaždin punomoćnik sudionika u postupku AUT AUT društvo s ograničenom odgovornošću za trgovinu i usluge</item>
    </izvorni_sadrzaj>
    <derivirana_varijabla naziv="DomainObject.Predmet.OstaliListFormatedWithAdress_1">
      <item>Sudski registar</item>
      <item>Matthew Gabriel Monteleone, Ive Vojnovića 26, 42000 Varaždin punomoćnik sudionika u postupku AUT AUT društvo s ograničenom odgovornošću za trgovinu i usluge</item>
    </derivirana_varijabla>
  </DomainObject.Predmet.OstaliListFormatedWithAdress>
  <DomainObject.Predmet.OstaliListFormatedWithAdressOIB>
    <izvorni_sadrzaj>
      <item>Sudski registar</item>
      <item>Matthew Gabriel Monteleone, OIB 16229851319, Ive Vojnovića 26, 42000 Varaždin punomoćnik sudionika u postupku AUT AUT društvo s ograničenom odgovornošću za trgovinu i usluge</item>
    </izvorni_sadrzaj>
    <derivirana_varijabla naziv="DomainObject.Predmet.OstaliListFormatedWithAdressOIB_1">
      <item>Sudski registar</item>
      <item>Matthew Gabriel Monteleone, OIB 16229851319, Ive Vojnovića 26, 42000 Varaždin punomoćnik sudionika u postupku AUT AUT društvo s ograničenom odgovornošću za trgovinu i usluge</item>
    </derivirana_varijabla>
  </DomainObject.Predmet.OstaliListFormatedWithAdressOIB>
  <DomainObject.Predmet.OstaliListNazivFormated>
    <izvorni_sadrzaj>
      <item>Sudski registar</item>
      <item>Matthew Gabriel Monteleone</item>
    </izvorni_sadrzaj>
    <derivirana_varijabla naziv="DomainObject.Predmet.OstaliListNazivFormated_1">
      <item>Sudski registar</item>
      <item>Matthew Gabriel Monteleone</item>
    </derivirana_varijabla>
  </DomainObject.Predmet.OstaliListNazivFormated>
  <DomainObject.Predmet.OstaliListNazivFormatedOIB>
    <izvorni_sadrzaj>
      <item>Sudski registar</item>
      <item>Matthew Gabriel Monteleone, OIB 16229851319</item>
    </izvorni_sadrzaj>
    <derivirana_varijabla naziv="DomainObject.Predmet.OstaliListNazivFormatedOIB_1">
      <item>Sudski registar</item>
      <item>Matthew Gabriel Monteleone, OIB 16229851319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 AUT društvo s ograničenom odgovornošću za trgovinu i usluge</izvorni_sadrzaj>
    <derivirana_varijabla naziv="DomainObject.Predmet.ProtustrankaIDrugi_1">AUT AUT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 AUT društvo s ograničenom odgovornošću za trgovinu i usluge, OIB 74606393416, Šetalište Franje Tuđman 1, II kat, 42000 Varaždin</izvorni_sadrzaj>
    <derivirana_varijabla naziv="DomainObject.Predmet.ProtustrankaIDrugiAdressOIB_1">AUT AUT društvo s ograničenom odgovornošću za trgovinu i usluge, OIB 74606393416, Šetalište Franje Tuđman 1, II kat,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 AUT društvo s ograničenom odgovornošću za trgovinu i usluge</item>
      <item>Sudski registar</item>
      <item>Matthew Gabriel Monteleone</item>
    </izvorni_sadrzaj>
    <derivirana_varijabla naziv="DomainObject.Predmet.SudioniciListNaziv_1">
      <item>Financijska agencija</item>
      <item>AUT AUT društvo s ograničenom odgovornošću za trgovinu i usluge</item>
      <item>Sudski registar</item>
      <item>Matthew Gabriel Monteleone</item>
    </derivirana_varijabla>
  </DomainObject.Predmet.SudioniciListNaziv>
  <DomainObject.Predmet.SudioniciListAdressOIB>
    <izvorni_sadrzaj>
      <item>Financijska agencija, OIB 85821130368, A. Cesarca 2,42000 Varaždin</item>
      <item>AUT AUT društvo s ograničenom odgovornošću za trgovinu i usluge, OIB 74606393416, Šetalište Franje Tuđman 1, II kat,42000 Varaždin</item>
      <item>Sudski registar</item>
      <item>Matthew Gabriel Monteleone, OIB 16229851319, Ive Vojnovića 26,42000 Varaždin</item>
    </izvorni_sadrzaj>
    <derivirana_varijabla naziv="DomainObject.Predmet.SudioniciListAdressOIB_1">
      <item>Financijska agencija, OIB 85821130368, A. Cesarca 2,42000 Varaždin</item>
      <item>AUT AUT društvo s ograničenom odgovornošću za trgovinu i usluge, OIB 74606393416, Šetalište Franje Tuđman 1, II kat,42000 Varaždin</item>
      <item>Sudski registar</item>
      <item>Matthew Gabriel Monteleone, OIB 16229851319, Ive Vojnovića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74606393416</item>
      <item>, OIB null</item>
      <item>, OIB 16229851319</item>
    </izvorni_sadrzaj>
    <derivirana_varijabla naziv="DomainObject.Predmet.SudioniciListNazivOIB_1">
      <item>, OIB 85821130368</item>
      <item>, OIB 74606393416</item>
      <item>, OIB null</item>
      <item>, OIB 16229851319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920A6-6CB1-44D6-AE68-3EC6D5BA7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2436</properties:Characters>
  <properties:Lines>74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2018-10-01T06:08:00Z</dcterms:created>
  <dc:creator>Mirjana Mlinarić</dc:creator>
  <cp:lastModifiedBy>Nevenka Vuković</cp:lastModifiedBy>
  <cp:lastPrinted>2018-10-01T06:17:00Z</cp:lastPrinted>
  <dcterms:modified xmlns:xsi="http://www.w3.org/2001/XMLSchema-instance" xsi:type="dcterms:W3CDTF">2018-10-01T06:40:00Z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(St-383-18-3 oglas od 1.10.18.docx)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