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7add" w14:paraId="d367add" w:rsidRDefault="00556AA5" w:rsidR="00556AA5">
      <w:pPr>
        <w15:collapsed w:val="false"/>
      </w:pPr>
      <w:bookmarkStart w:name="_GoBack" w:id="0"/>
      <w:bookmarkEnd w:id="0"/>
    </w:p>
    <w:p w:rsidRDefault="0096065C" w:rsidP="0096065C" w:rsidR="0096065C">
      <w:pPr>
        <w:jc w:val="right"/>
      </w:pPr>
      <w:r>
        <w:t>9St-590/2015</w:t>
      </w:r>
    </w:p>
    <w:p w:rsidRDefault="0096065C" w:rsidR="0096065C"/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SMOKVICA d.o.o.iz Rogoznice, Viška 12, OIB: </w:t>
      </w:r>
      <w:r w:rsidRPr="0096065C">
        <w:rPr>
          <w:rFonts w:cs="Times New Roman" w:hAnsi="Times New Roman" w:ascii="Times New Roman"/>
          <w:sz w:val="24"/>
          <w:szCs w:val="24"/>
        </w:rPr>
        <w:t>08395918785</w:t>
      </w:r>
      <w:r>
        <w:rPr>
          <w:rFonts w:cs="Times New Roman" w:hAnsi="Times New Roman" w:ascii="Times New Roman"/>
          <w:sz w:val="24"/>
          <w:szCs w:val="24"/>
        </w:rPr>
        <w:t>, zastupan po punomoćniku Zoran Perić iz Splita, dana 02. Veljače 2016. Godine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SMOKVICA d.o.o.iz Rogoznice, Viška 12, OIB: </w:t>
      </w:r>
      <w:r w:rsidRPr="0096065C">
        <w:rPr>
          <w:rFonts w:cs="Times New Roman" w:hAnsi="Times New Roman" w:ascii="Times New Roman"/>
          <w:sz w:val="24"/>
          <w:szCs w:val="24"/>
        </w:rPr>
        <w:t>08395918785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19. Studenog 2015. Godine zahtjev za provedbu skraćenog stečajnog postupka nad dužnikom SMOKVICA d.o.o.iz Rogoznice, Viška 12, OIB: </w:t>
      </w:r>
      <w:r w:rsidRPr="0096065C">
        <w:rPr>
          <w:rFonts w:cs="Times New Roman" w:hAnsi="Times New Roman" w:ascii="Times New Roman"/>
          <w:sz w:val="24"/>
          <w:szCs w:val="24"/>
        </w:rPr>
        <w:t>08395918785</w:t>
      </w:r>
      <w:r>
        <w:rPr>
          <w:rFonts w:cs="Times New Roman" w:hAnsi="Times New Roman" w:ascii="Times New Roman"/>
          <w:sz w:val="24"/>
          <w:szCs w:val="24"/>
        </w:rPr>
        <w:t xml:space="preserve"> koji se vodi pod gornjim poslovnim brojem St-590/2015.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potvrdu FINA-e od 20. Siječnja 2016.g. utvrđeno je da  dužnik na dan  20. Siječnja 2016. Godine u Očevidniku redoslijeda osnova da nema evidentirane neizvršne </w:t>
      </w:r>
      <w:r w:rsidR="00EB2CE7">
        <w:rPr>
          <w:rFonts w:cs="Times New Roman" w:hAnsi="Times New Roman" w:ascii="Times New Roman"/>
          <w:sz w:val="24"/>
          <w:szCs w:val="24"/>
        </w:rPr>
        <w:t>osnove za plaćanje u neprekinutom razdoblju od 136 dana.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02. Veljače 2016. Godine</w:t>
      </w: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B2CE7" w:rsidR="00EB2CE7" w:rsidRP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96065C" w:rsidR="0096065C" w:rsidRP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R="0096065C" w:rsidRPr="00960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1C1F22"/>
    <w:rsid w:val="003576C7"/>
    <w:rsid w:val="00556AA5"/>
    <w:rsid w:val="0096065C"/>
    <w:rsid w:val="00A31CFF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SMOKVICA društvo s ograničenom odgovornošću za trgovinu, gradnju i poslovanje nekretninama zastupanog po punomoćniku Zoran Perić</izvorni_sadrzaj>
    <derivirana_varijabla naziv="DomainObject.Predmet.ProtustrankaFormated_1">  SMOKVICA društvo s ograničenom odgovornošću za trgovinu, gradnju i poslovanje nekretninama zastupanog po punomoćniku Zoran Perić</derivirana_varijabla>
  </DomainObject.Predmet.ProtustrankaFormated>
  <DomainObject.Predmet.ProtustrankaFormatedOIB>
    <izvorni_sadrzaj>  SMOKVICA društvo s ograničenom odgovornošću za trgovinu, gradnju i poslovanje nekretninama, OIB 08395918785 zastupanog po punomoćniku Zoran Perić</izvorni_sadrzaj>
    <derivirana_varijabla naziv="DomainObject.Predmet.ProtustrankaFormatedOIB_1">  SMOKVICA društvo s ograničenom odgovornošću za trgovinu, gradnju i poslovanje nekretninama, OIB 08395918785 zastupanog po punomoćniku Zoran Perić</derivirana_varijabla>
  </DomainObject.Predmet.ProtustrankaFormatedOIB>
  <DomainObject.Predmet.ProtustrankaFormatedWithAdress>
    <izvorni_sadrzaj> SMOKVICA društvo s ograničenom odgovornošću za trgovinu, gradnju i poslovanje nekretninama, Viška 12, 22202 Rogoznica zastupanog po punomoćniku Zoran Perić</izvorni_sadrzaj>
    <derivirana_varijabla naziv="DomainObject.Predmet.ProtustrankaFormatedWithAdress_1"> SMOKVICA društvo s ograničenom odgovornošću za trgovinu, gradnju i poslovanje nekretninama, Viška 12, 22202 Rogoznica zastupanog po punomoćniku Zoran Perić</derivirana_varijabla>
  </DomainObject.Predmet.ProtustrankaFormatedWithAdress>
  <DomainObject.Predmet.ProtustrankaFormatedWithAdressOIB>
    <izvorni_sadrzaj> SMOKVICA društvo s ograničenom odgovornošću za trgovinu, gradnju i poslovanje nekretninama, OIB 08395918785, Viška 12, 22202 Rogoznica zastupanog po punomoćniku Zoran Perić</izvorni_sadrzaj>
    <derivirana_varijabla naziv="DomainObject.Predmet.ProtustrankaFormatedWithAdressOIB_1"> SMOKVICA društvo s ograničenom odgovornošću za trgovinu, gradnju i poslovanje nekretninama, OIB 08395918785, Viška 12, 22202 Rogoznica zastupanog po punomoćniku Zoran Perić</derivirana_varijabla>
  </DomainObject.Predmet.ProtustrankaFormatedWithAdressOIB>
  <DomainObject.Predmet.ProtustrankaWithAdress>
    <izvorni_sadrzaj>SMOKVICA društvo s ograničenom odgovornošću za trgovinu, gradnju i poslovanje nekretninama Viška 12, 22202 Rogoznica</izvorni_sadrzaj>
    <derivirana_varijabla naziv="DomainObject.Predmet.ProtustrankaWithAdress_1">SMOKVICA društvo s ograničenom odgovornošću za trgovinu, gradnju i poslovanje nekretninama Viška 12, 22202 Rogoznica</derivirana_varijabla>
  </DomainObject.Predmet.ProtustrankaWithAdress>
  <DomainObject.Predmet.ProtustrankaWithAdressOIB>
    <izvorni_sadrzaj>SMOKVICA društvo s ograničenom odgovornošću za trgovinu, gradnju i poslovanje nekretninama, OIB 08395918785, Viška 12, 22202 Rogoznica</izvorni_sadrzaj>
    <derivirana_varijabla naziv="DomainObject.Predmet.ProtustrankaWithAdressOIB_1">SMOKVICA društvo s ograničenom odgovornošću za trgovinu, gradnju i poslovanje nekretninama, OIB 08395918785, Viška 12, 22202 Rogoznica</derivirana_varijabla>
  </DomainObject.Predmet.ProtustrankaWithAdressOIB>
  <DomainObject.Predmet.ProtustrankaNazivFormated>
    <izvorni_sadrzaj>SMOKVICA društvo s ograničenom odgovornošću za trgovinu, gradnju i poslovanje nekretninama</izvorni_sadrzaj>
    <derivirana_varijabla naziv="DomainObject.Predmet.ProtustrankaNazivFormated_1">SMOKVICA društvo s ograničenom odgovornošću za trgovinu, gradnju i poslovanje nekretninama</derivirana_varijabla>
  </DomainObject.Predmet.ProtustrankaNazivFormated>
  <DomainObject.Predmet.ProtustrankaNazivFormatedOIB>
    <izvorni_sadrzaj>SMOKVICA društvo s ograničenom odgovornošću za trgovinu, gradnju i poslovanje nekretninama, OIB 08395918785</izvorni_sadrzaj>
    <derivirana_varijabla naziv="DomainObject.Predmet.ProtustrankaNazivFormatedOIB_1">SMOKVICA društvo s ograničenom odgovornošću za trgovinu, gradnju i poslovanje nekretninama, OIB 08395918785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SMOKVICA društvo s ograničenom odgovornošću za trgovinu, gradnju i poslovanje nekretninama zastupanog po punomoćniku Zoran Perić</item>
    </izvorni_sadrzaj>
    <derivirana_varijabla naziv="DomainObject.Predmet.ProtuStrankaListFormated_1">
      <item>SMOKVICA društvo s ograničenom odgovornošću za trgovinu, gradnju i poslovanje nekretninama zastupanog po punomoćniku Zoran Perić</item>
    </derivirana_varijabla>
  </DomainObject.Predmet.ProtuStrankaListFormated>
  <DomainObject.Predmet.ProtuStrankaListFormatedOIB>
    <izvorni_sadrzaj>
      <item>SMOKVICA društvo s ograničenom odgovornošću za trgovinu, gradnju i poslovanje nekretninama, OIB 08395918785 zastupanog po punomoćniku Zoran Perić</item>
    </izvorni_sadrzaj>
    <derivirana_varijabla naziv="DomainObject.Predmet.ProtuStrankaListFormatedOIB_1">
      <item>SMOKVICA društvo s ograničenom odgovornošću za trgovinu, gradnju i poslovanje nekretninama, OIB 08395918785 zastupanog po punomoćniku Zoran Perić</item>
    </derivirana_varijabla>
  </DomainObject.Predmet.ProtuStrankaListFormatedOIB>
  <DomainObject.Predmet.ProtuStrankaListFormatedWithAdress>
    <izvorni_sadrzaj>
      <item>SMOKVICA društvo s ograničenom odgovornošću za trgovinu, gradnju i poslovanje nekretninama, Viška 12, 22202 Rogoznica zastupanog po punomoćniku Zoran Perić</item>
    </izvorni_sadrzaj>
    <derivirana_varijabla naziv="DomainObject.Predmet.ProtuStrankaListFormatedWithAdress_1">
      <item>SMOKVICA društvo s ograničenom odgovornošću za trgovinu, gradnju i poslovanje nekretninama, Viška 12, 22202 Rogoznica zastupanog po punomoćniku Zoran Perić</item>
    </derivirana_varijabla>
  </DomainObject.Predmet.ProtuStrankaListFormatedWithAdress>
  <DomainObject.Predmet.ProtuStrankaListFormatedWithAdressOIB>
    <izvorni_sadrzaj>
      <item>SMOKVICA društvo s ograničenom odgovornošću za trgovinu, gradnju i poslovanje nekretninama, OIB 08395918785, Viška 12, 22202 Rogoznica zastupanog po punomoćniku Zoran Perić</item>
    </izvorni_sadrzaj>
    <derivirana_varijabla naziv="DomainObject.Predmet.ProtuStrankaListFormatedWithAdressOIB_1">
      <item>SMOKVICA društvo s ograničenom odgovornošću za trgovinu, gradnju i poslovanje nekretninama, OIB 08395918785, Viška 12, 22202 Rogoznica zastupanog po punomoćniku Zoran Perić</item>
    </derivirana_varijabla>
  </DomainObject.Predmet.ProtuStrankaListFormatedWithAdressOIB>
  <DomainObject.Predmet.ProtuStrankaListNazivFormated>
    <izvorni_sadrzaj>
      <item>SMOKVICA društvo s ograničenom odgovornošću za trgovinu, gradnju i poslovanje nekretninama</item>
    </izvorni_sadrzaj>
    <derivirana_varijabla naziv="DomainObject.Predmet.ProtuStrankaListNazivFormated_1">
      <item>SMOKVICA društvo s ograničenom odgovornošću za trgovinu, gradnju i poslovanje nekretninama</item>
    </derivirana_varijabla>
  </DomainObject.Predmet.ProtuStrankaListNazivFormated>
  <DomainObject.Predmet.ProtuStrankaListNazivFormatedOIB>
    <izvorni_sadrzaj>
      <item>SMOKVICA društvo s ograničenom odgovornošću za trgovinu, gradnju i poslovanje nekretninama, OIB 08395918785</item>
    </izvorni_sadrzaj>
    <derivirana_varijabla naziv="DomainObject.Predmet.ProtuStrankaListNazivFormatedOIB_1">
      <item>SMOKVICA društvo s ograničenom odgovornošću za trgovinu, gradnju i poslovanje nekretninama, OIB 08395918785</item>
    </derivirana_varijabla>
  </DomainObject.Predmet.ProtuStrankaListNazivFormatedOIB>
  <DomainObject.Predmet.OstaliListFormated>
    <izvorni_sadrzaj>
      <item>Zoran Perić punomoćnik sudionika u postupku SMOKVICA društvo s ograničenom odgovornošću za trgovinu, gradnju i poslovanje nekretninama</item>
    </izvorni_sadrzaj>
    <derivirana_varijabla naziv="DomainObject.Predmet.OstaliListFormated_1">
      <item>Zoran Perić punomoćnik sudionika u postupku SMOKVICA društvo s ograničenom odgovornošću za trgovinu, gradnju i poslovanje nekretninama</item>
    </derivirana_varijabla>
  </DomainObject.Predmet.OstaliListFormated>
  <DomainObject.Predmet.OstaliListFormatedOIB>
    <izvorni_sadrzaj>
      <item>Zoran Perić punomoćnik sudionika u postupku SMOKVICA društvo s ograničenom odgovornošću za trgovinu, gradnju i poslovanje nekretninama</item>
    </izvorni_sadrzaj>
    <derivirana_varijabla naziv="DomainObject.Predmet.OstaliListFormatedOIB_1">
      <item>Zoran Perić punomoćnik sudionika u postupku SMOKVICA društvo s ograničenom odgovornošću za trgovinu, gradnju i poslovanje nekretninama</item>
    </derivirana_varijabla>
  </DomainObject.Predmet.OstaliListFormatedOIB>
  <DomainObject.Predmet.OstaliListFormatedWithAdress>
    <izvorni_sadrzaj>
      <item>Zoran Perić, Gundulićeva 26 A, 21000 Split punomoćnik sudionika u postupku SMOKVICA društvo s ograničenom odgovornošću za trgovinu, gradnju i poslovanje nekretninama</item>
    </izvorni_sadrzaj>
    <derivirana_varijabla naziv="DomainObject.Predmet.OstaliListFormatedWithAdress_1">
      <item>Zoran Perić, Gundulićeva 26 A, 21000 Split punomoćnik sudionika u postupku SMOKVICA društvo s ograničenom odgovornošću za trgovinu, gradnju i poslovanje nekretninama</item>
    </derivirana_varijabla>
  </DomainObject.Predmet.OstaliListFormatedWithAdress>
  <DomainObject.Predmet.OstaliListFormatedWithAdressOIB>
    <izvorni_sadrzaj>
      <item>Zoran Perić, Gundulićeva 26 A, 21000 Split punomoćnik sudionika u postupku SMOKVICA društvo s ograničenom odgovornošću za trgovinu, gradnju i poslovanje nekretninama</item>
    </izvorni_sadrzaj>
    <derivirana_varijabla naziv="DomainObject.Predmet.OstaliListFormatedWithAdressOIB_1">
      <item>Zoran Perić, Gundulićeva 26 A, 21000 Split punomoćnik sudionika u postupku SMOKVICA društvo s ograničenom odgovornošću za trgovinu, gradnju i poslovanje nekretninama</item>
    </derivirana_varijabla>
  </DomainObject.Predmet.OstaliListFormatedWithAdressOIB>
  <DomainObject.Predmet.OstaliListNazivFormated>
    <izvorni_sadrzaj>
      <item>Zoran Perić</item>
    </izvorni_sadrzaj>
    <derivirana_varijabla naziv="DomainObject.Predmet.OstaliListNazivFormated_1">
      <item>Zoran Perić</item>
    </derivirana_varijabla>
  </DomainObject.Predmet.OstaliListNazivFormated>
  <DomainObject.Predmet.OstaliListNazivFormatedOIB>
    <izvorni_sadrzaj>
      <item>Zoran Perić</item>
    </izvorni_sadrzaj>
    <derivirana_varijabla naziv="DomainObject.Predmet.OstaliListNazivFormatedOIB_1">
      <item>Zoran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SMOKVICA društvo s ograničenom odgovornošću za trgovinu, gradnju i poslovanje nekretninama</izvorni_sadrzaj>
    <derivirana_varijabla naziv="DomainObject.Predmet.ProtustrankaIDrugi_1">SMOKVICA društvo s ograničenom odgovornošću za trgovinu, gradnju i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SMOKVICA društvo s ograničenom odgovornošću za trgovinu, gradnju i poslovanje nekretninama, OIB 08395918785, Viška 12, 22202 Rogoznica</izvorni_sadrzaj>
    <derivirana_varijabla naziv="DomainObject.Predmet.ProtustrankaIDrugiAdressOIB_1">SMOKVICA društvo s ograničenom odgovornošću za trgovinu, gradnju i poslovanje nekretninama, OIB 08395918785,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SMOKVICA društvo s ograničenom odgovornošću za trgovinu, gradnju i poslovanje nekretninama</item>
      <item>Zoran Perić</item>
    </izvorni_sadrzaj>
    <derivirana_varijabla naziv="DomainObject.Predmet.SudioniciListNaziv_1">
      <item>FINA - Podružnica Šibenik</item>
      <item>SMOKVICA društvo s ograničenom odgovornošću za trgovinu, gradnju i poslovanje nekretninama</item>
      <item>Zoran Perić</item>
    </derivirana_varijabla>
  </DomainObject.Predmet.SudioniciListNaziv>
  <DomainObject.Predmet.SudioniciListAdressOIB>
    <izvorni_sadrzaj>
      <item>FINA - Podružnica Šibenik, OIB 85821130368, Perivoj L. Marune 1,22000 Šibenik</item>
      <item>SMOKVICA društvo s ograničenom odgovornošću za trgovinu, gradnju i poslovanje nekretninama, OIB 08395918785, Viška 12,22202 Rogoznica</item>
      <item>Zoran Perić, Gundulićeva 26 A,21000 Split</item>
    </izvorni_sadrzaj>
    <derivirana_varijabla naziv="DomainObject.Predmet.SudioniciListAdressOIB_1">
      <item>FINA - Podružnica Šibenik, OIB 85821130368, Perivoj L. Marune 1,22000 Šibenik</item>
      <item>SMOKVICA društvo s ograničenom odgovornošću za trgovinu, gradnju i poslovanje nekretninama, OIB 08395918785, Viška 12,22202 Rogoznica</item>
      <item>Zoran Perić, Gundulićeva 26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08395918785</item>
      <item>, OIB null</item>
    </izvorni_sadrzaj>
    <derivirana_varijabla naziv="DomainObject.Predmet.SudioniciListNazivOIB_1">
      <item>, OIB 85821130368</item>
      <item>, OIB 08395918785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E44BA-7B78-4649-8B63-756ADABC0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1461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2016-02-02T09:34:00Z</dcterms:created>
  <dc:creator>Marina Gulin</dc:creator>
  <cp:lastModifiedBy>Marina Gulin</cp:lastModifiedBy>
  <cp:lastPrinted>2016-02-02T09:30:00Z</cp:lastPrinted>
  <dcterms:modified xmlns:xsi="http://www.w3.org/2001/XMLSchema-instance" xsi:type="dcterms:W3CDTF">2016-02-02T09:35:00Z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