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45cc" w14:paraId="65345cc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0D43FC">
        <w:t>5122</w:t>
      </w:r>
      <w:r w:rsidR="006A796A">
        <w:t>/15</w:t>
      </w:r>
      <w:r w:rsidR="00321466">
        <w:t>-14</w:t>
      </w:r>
    </w:p>
    <w:p w:rsidRDefault="00586DD5" w:rsidP="00586DD5" w:rsidR="00586DD5" w:rsidRPr="00586DD5">
      <w:r w:rsidRPr="00586DD5">
        <w:t>Amruševa 2/II</w:t>
      </w:r>
    </w:p>
    <w:p w:rsidRDefault="00321466" w:rsidP="007C4EF1" w:rsidR="00321466"/>
    <w:p w:rsidRDefault="00321466" w:rsidP="00C23899" w:rsidR="00321466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321466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 xml:space="preserve">, za otvaranje stečajnog postupka nad dužnikom </w:t>
      </w:r>
      <w:r w:rsidR="000D43FC" w:rsidRPr="007B6963">
        <w:rPr>
          <w:lang w:val="pt-BR"/>
        </w:rPr>
        <w:t>VOX NOVA d.o.o., Zagreb, Bijenička cesta 17,  OIB: 36867454817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C20A9B">
        <w:rPr>
          <w:lang w:val="pt-BR"/>
        </w:rPr>
        <w:t>7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21466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D43FC" w:rsidRPr="007B6963">
        <w:rPr>
          <w:lang w:val="pt-BR"/>
        </w:rPr>
        <w:t>VOX NOVA d.o.o., Zagreb, Bijenička cesta 17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C20A9B" w:rsidRPr="00C20A9B">
        <w:t>10</w:t>
      </w:r>
      <w:r w:rsidR="00EF7A29" w:rsidRPr="00C20A9B">
        <w:t xml:space="preserve">. </w:t>
      </w:r>
      <w:r w:rsidR="00C20A9B" w:rsidRPr="00C20A9B">
        <w:t xml:space="preserve">svibnja </w:t>
      </w:r>
      <w:r w:rsidR="00EF7A29" w:rsidRPr="00C20A9B">
        <w:t>2016. u 9</w:t>
      </w:r>
      <w:r w:rsidR="000D43FC">
        <w:t>:2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321466" w:rsidP="00685A5E" w:rsidR="00321466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0D43FC" w:rsidR="006B708C">
      <w:pPr>
        <w:jc w:val="both"/>
      </w:pPr>
      <w:r>
        <w:t xml:space="preserve">-   </w:t>
      </w:r>
      <w:r w:rsidR="000D43FC">
        <w:t xml:space="preserve"> </w:t>
      </w:r>
      <w:r w:rsidR="000D43FC" w:rsidRPr="007B6963">
        <w:t>Erste &amp; Steiermarkische bank d.d</w:t>
      </w:r>
    </w:p>
    <w:p w:rsidRDefault="000D43FC" w:rsidP="000D43FC" w:rsidR="000D43FC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20A9B">
        <w:t>7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21466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321466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9265D0">
        <w:t>,v.r.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321466">
      <w:pPr>
        <w:rPr>
          <w:b/>
        </w:rPr>
      </w:pPr>
      <w:r>
        <w:rPr>
          <w:b/>
        </w:rPr>
        <w:tab/>
      </w:r>
    </w:p>
    <w:p w:rsidRDefault="009265D0" w:rsidR="009265D0" w:rsidRPr="00694D64">
      <w:r w:rsidRPr="00694D64">
        <w:t>Za točnost otpravka-ovlašteni službenik:</w:t>
      </w:r>
    </w:p>
    <w:p w:rsidRDefault="009265D0" w:rsidR="009265D0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321466" w:rsidR="00B639DE" w:rsidRPr="00586DD5">
      <w:headerReference w:type="default" r:id="rId9"/>
      <w:pgSz w:h="15840" w:w="12240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466" w:rsidP="00321466" w:rsidR="00321466">
      <w:r>
        <w:separator/>
      </w:r>
    </w:p>
  </w:endnote>
  <w:endnote w:id="0" w:type="continuationSeparator">
    <w:p w:rsidRDefault="00321466" w:rsidP="00321466" w:rsidR="00321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466" w:rsidP="00321466" w:rsidR="00321466">
      <w:r>
        <w:separator/>
      </w:r>
    </w:p>
  </w:footnote>
  <w:footnote w:id="0" w:type="continuationSeparator">
    <w:p w:rsidRDefault="00321466" w:rsidP="00321466" w:rsidR="003214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466" w:rsidR="00321466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4387E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21466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9265D0"/>
    <w:rsid w:val="00A34C9C"/>
    <w:rsid w:val="00A45CFF"/>
    <w:rsid w:val="00A76551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3214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21466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3214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21466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214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146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3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8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8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8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8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3214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21466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3214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21466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214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146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3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8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8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8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8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5122</izvorni_sadrzaj>
    <derivirana_varijabla naziv="DomainObject.Predmet.Broj_1">5122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St-5122/2015</izvorni_sadrzaj>
    <derivirana_varijabla naziv="DomainObject.Predmet.OznakaBroj_1">St-5122/2015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NOVA d.o.o. zastupanog po punomoćniku Vedrana Jurjević</izvorni_sadrzaj>
    <derivirana_varijabla naziv="DomainObject.Predmet.ProtustrankaFormated_1">  VOX NOVA d.o.o. zastupanog po punomoćniku Vedrana Jurjević</derivirana_varijabla>
  </DomainObject.Predmet.ProtustrankaFormated>
  <DomainObject.Predmet.ProtustrankaFormatedOIB>
    <izvorni_sadrzaj>  VOX NOVA d.o.o., OIB 36867454817 zastupanog po punomoćniku Vedrana Jurjević</izvorni_sadrzaj>
    <derivirana_varijabla naziv="DomainObject.Predmet.ProtustrankaFormatedOIB_1">  VOX NOVA d.o.o., OIB 36867454817 zastupanog po punomoćniku Vedrana Jurjević</derivirana_varijabla>
  </DomainObject.Predmet.ProtustrankaFormatedOIB>
  <DomainObject.Predmet.ProtustrankaFormatedWithAdress>
    <izvorni_sadrzaj> VOX NOVA d.o.o., Bijenička cesta 17, 10000 Zagreb zastupanog po punomoćniku Vedrana Jurjević</izvorni_sadrzaj>
    <derivirana_varijabla naziv="DomainObject.Predmet.ProtustrankaFormatedWithAdress_1"> VOX NOVA d.o.o., Bijenička cesta 17, 10000 Zagreb zastupanog po punomoćniku Vedrana Jurjević</derivirana_varijabla>
  </DomainObject.Predmet.ProtustrankaFormatedWithAdress>
  <DomainObject.Predmet.ProtustrankaFormatedWithAdressOIB>
    <izvorni_sadrzaj> VOX NOVA d.o.o., OIB 36867454817, Bijenička cesta 17, 10000 Zagreb zastupanog po punomoćniku Vedrana Jurjević</izvorni_sadrzaj>
    <derivirana_varijabla naziv="DomainObject.Predmet.ProtustrankaFormatedWithAdressOIB_1"> VOX NOVA d.o.o., OIB 36867454817, Bijenička cesta 17, 10000 Zagreb zastupanog po punomoćniku Vedrana Jurjević</derivirana_varijabla>
  </DomainObject.Predmet.ProtustrankaFormatedWithAdressOIB>
  <DomainObject.Predmet.ProtustrankaWithAdress>
    <izvorni_sadrzaj>VOX NOVA d.o.o. Bijenička cesta 17, 10000 Zagreb</izvorni_sadrzaj>
    <derivirana_varijabla naziv="DomainObject.Predmet.ProtustrankaWithAdress_1">VOX NOVA d.o.o. Bijenička cesta 17, 10000 Zagreb</derivirana_varijabla>
  </DomainObject.Predmet.ProtustrankaWithAdress>
  <DomainObject.Predmet.ProtustrankaWithAdressOIB>
    <izvorni_sadrzaj>VOX NOVA d.o.o., OIB 36867454817, Bijenička cesta 17, 10000 Zagreb</izvorni_sadrzaj>
    <derivirana_varijabla naziv="DomainObject.Predmet.ProtustrankaWithAdressOIB_1">VOX NOVA d.o.o., OIB 36867454817, Bijenička cesta 17, 10000 Zagreb</derivirana_varijabla>
  </DomainObject.Predmet.ProtustrankaWithAdressOIB>
  <DomainObject.Predmet.ProtustrankaNazivFormated>
    <izvorni_sadrzaj>VOX NOVA d.o.o.</izvorni_sadrzaj>
    <derivirana_varijabla naziv="DomainObject.Predmet.ProtustrankaNazivFormated_1">VOX NOVA d.o.o.</derivirana_varijabla>
  </DomainObject.Predmet.ProtustrankaNazivFormated>
  <DomainObject.Predmet.ProtustrankaNazivFormatedOIB>
    <izvorni_sadrzaj>VOX NOVA d.o.o., OIB 36867454817</izvorni_sadrzaj>
    <derivirana_varijabla naziv="DomainObject.Predmet.ProtustrankaNazivFormatedOIB_1">VOX NOVA d.o.o., OIB 36867454817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Vedrana Jurjević</izvorni_sadrzaj>
    <derivirana_varijabla naziv="DomainObject.Predmet.StrankaFormated_1">  FINA Regionalni centar Zagreb; Vedrana Jurjević</derivirana_varijabla>
  </DomainObject.Predmet.StrankaFormated>
  <DomainObject.Predmet.StrankaFormatedOIB>
    <izvorni_sadrzaj>  FINA Regionalni centar Zagreb, OIB 85821130368; Vedrana Jurjević, OIB 97248841011</izvorni_sadrzaj>
    <derivirana_varijabla naziv="DomainObject.Predmet.StrankaFormatedOIB_1">  FINA Regionalni centar Zagreb, OIB 85821130368; Vedrana Jurjević, OIB 97248841011</derivirana_varijabla>
  </DomainObject.Predmet.StrankaFormatedOIB>
  <DomainObject.Predmet.StrankaFormatedWithAdress>
    <izvorni_sadrzaj> FINA Regionalni centar Zagreb, Trg svibanjskih žrtava 1995. 1, 10000 Zagreb; Vedrana Jurjević, Miljkovica Iv 19, 23234 Vir</izvorni_sadrzaj>
    <derivirana_varijabla naziv="DomainObject.Predmet.StrankaFormatedWithAdress_1"> FINA Regionalni centar Zagreb, Trg svibanjskih žrtava 1995. 1, 10000 Zagreb; Vedrana Jurjević, Miljkovica Iv 19, 23234 Vir</derivirana_varijabla>
  </DomainObject.Predmet.StrankaFormatedWithAdress>
  <DomainObject.Predmet.StrankaFormatedWithAdressOIB>
    <izvorni_sadrzaj> FINA Regionalni centar Zagreb, OIB 85821130368, Trg svibanjskih žrtava 1995. 1, 10000 Zagreb; Vedrana Jurjević, OIB 97248841011, Miljkovica Iv 19, 23234 Vir</izvorni_sadrzaj>
    <derivirana_varijabla naziv="DomainObject.Predmet.StrankaFormatedWithAdressOIB_1"> FINA Regionalni centar Zagreb, OIB 85821130368, Trg svibanjskih žrtava 1995. 1, 10000 Zagreb; Vedrana Jurjević, OIB 97248841011, Miljkovica Iv 19, 23234 Vir</derivirana_varijabla>
  </DomainObject.Predmet.StrankaFormatedWithAdressOIB>
  <DomainObject.Predmet.StrankaWithAdress>
    <izvorni_sadrzaj>FINA Regionalni centar Zagreb Trg svibanjskih žrtava 1995. 1,10000 Zagreb,Vedrana Jurjević Miljkovica Iv 19,23234 Vir</izvorni_sadrzaj>
    <derivirana_varijabla naziv="DomainObject.Predmet.StrankaWithAdress_1">FINA Regionalni centar Zagreb Trg svibanjskih žrtava 1995. 1,10000 Zagreb,Vedrana Jurjević Miljkovica Iv 19,23234 Vir</derivirana_varijabla>
  </DomainObject.Predmet.StrankaWithAdress>
  <DomainObject.Predmet.StrankaWithAdressOIB>
    <izvorni_sadrzaj>FINA Regionalni centar Zagreb, OIB 85821130368, Trg svibanjskih žrtava 1995. 1,10000 Zagreb,Vedrana Jurjević, OIB 97248841011, Miljkovica Iv 19,23234 Vir</izvorni_sadrzaj>
    <derivirana_varijabla naziv="DomainObject.Predmet.StrankaWithAdressOIB_1">FINA Regionalni centar Zagreb, OIB 85821130368, Trg svibanjskih žrtava 1995. 1,10000 Zagreb,Vedrana Jurjević, OIB 97248841011, Miljkovica Iv 19,23234 Vir</derivirana_varijabla>
  </DomainObject.Predmet.StrankaWithAdressOIB>
  <DomainObject.Predmet.StrankaNazivFormated>
    <izvorni_sadrzaj>FINA Regionalni centar Zagreb,Vedrana Jurjević</izvorni_sadrzaj>
    <derivirana_varijabla naziv="DomainObject.Predmet.StrankaNazivFormated_1">FINA Regionalni centar Zagreb,Vedrana Jurjević</derivirana_varijabla>
  </DomainObject.Predmet.StrankaNazivFormated>
  <DomainObject.Predmet.StrankaNazivFormatedOIB>
    <izvorni_sadrzaj>FINA Regionalni centar Zagreb, OIB 85821130368,Vedrana Jurjević, OIB 97248841011</izvorni_sadrzaj>
    <derivirana_varijabla naziv="DomainObject.Predmet.StrankaNazivFormatedOIB_1">FINA Regionalni centar Zagreb, OIB 85821130368,Vedrana Jurjević, OIB 97248841011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Vedrana Jurjević</item>
    </izvorni_sadrzaj>
    <derivirana_varijabla naziv="DomainObject.Predmet.StrankaListFormated_1">
      <item>FINA Regionalni centar Zagreb</item>
      <item>Vedrana Jurjević</item>
    </derivirana_varijabla>
  </DomainObject.Predmet.StrankaListFormated>
  <DomainObject.Predmet.StrankaListFormatedOIB>
    <izvorni_sadrzaj>
      <item>FINA Regionalni centar Zagreb, OIB 85821130368</item>
      <item>Vedrana Jurjević, OIB 97248841011</item>
    </izvorni_sadrzaj>
    <derivirana_varijabla naziv="DomainObject.Predmet.StrankaListFormatedOIB_1">
      <item>FINA Regionalni centar Zagreb, OIB 85821130368</item>
      <item>Vedrana Jurjević, OIB 97248841011</item>
    </derivirana_varijabla>
  </DomainObject.Predmet.StrankaListFormatedOIB>
  <DomainObject.Predmet.StrankaListFormatedWithAdress>
    <izvorni_sadrzaj>
      <item>FINA Regionalni centar Zagreb, Trg svibanjskih žrtava 1995. 1, 10000 Zagreb</item>
      <item>Vedrana Jurjević, Miljkovica Iv 19, 23234 Vir</item>
    </izvorni_sadrzaj>
    <derivirana_varijabla naziv="DomainObject.Predmet.StrankaListFormatedWithAdress_1">
      <item>FINA Regionalni centar Zagreb, Trg svibanjskih žrtava 1995. 1, 10000 Zagreb</item>
      <item>Vedrana Jurjević, Miljkovica Iv 19, 23234 Vir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Vedrana Jurjević, OIB 97248841011, Miljkovica Iv 19, 23234 Vir</item>
    </izvorni_sadrzaj>
    <derivirana_varijabla naziv="DomainObject.Predmet.StrankaListFormatedWithAdressOIB_1">
      <item>FINA Regionalni centar Zagreb, OIB 85821130368, Trg svibanjskih žrtava 1995. 1, 10000 Zagreb</item>
      <item>Vedrana Jurjević, OIB 97248841011, Miljkovica Iv 19, 23234 Vir</item>
    </derivirana_varijabla>
  </DomainObject.Predmet.StrankaListFormatedWithAdressOIB>
  <DomainObject.Predmet.StrankaListNazivFormated>
    <izvorni_sadrzaj>
      <item>FINA Regionalni centar Zagreb</item>
      <item>Vedrana Jurjević</item>
    </izvorni_sadrzaj>
    <derivirana_varijabla naziv="DomainObject.Predmet.StrankaListNazivFormated_1">
      <item>FINA Regionalni centar Zagreb</item>
      <item>Vedrana Jurjević</item>
    </derivirana_varijabla>
  </DomainObject.Predmet.StrankaListNazivFormated>
  <DomainObject.Predmet.StrankaListNazivFormatedOIB>
    <izvorni_sadrzaj>
      <item>FINA Regionalni centar Zagreb, OIB 85821130368</item>
      <item>Vedrana Jurjević, OIB 97248841011</item>
    </izvorni_sadrzaj>
    <derivirana_varijabla naziv="DomainObject.Predmet.StrankaListNazivFormatedOIB_1">
      <item>FINA Regionalni centar Zagreb, OIB 85821130368</item>
      <item>Vedrana Jurjević, OIB 97248841011</item>
    </derivirana_varijabla>
  </DomainObject.Predmet.StrankaListNazivFormatedOIB>
  <DomainObject.Predmet.ProtuStrankaListFormated>
    <izvorni_sadrzaj>
      <item>VOX NOVA d.o.o. zastupanog po punomoćniku Vedrana Jurjević</item>
    </izvorni_sadrzaj>
    <derivirana_varijabla naziv="DomainObject.Predmet.ProtuStrankaListFormated_1">
      <item>VOX NOVA d.o.o. zastupanog po punomoćniku Vedrana Jurjević</item>
    </derivirana_varijabla>
  </DomainObject.Predmet.ProtuStrankaListFormated>
  <DomainObject.Predmet.ProtuStrankaListFormatedOIB>
    <izvorni_sadrzaj>
      <item>VOX NOVA d.o.o., OIB 36867454817 zastupanog po punomoćniku Vedrana Jurjević</item>
    </izvorni_sadrzaj>
    <derivirana_varijabla naziv="DomainObject.Predmet.ProtuStrankaListFormatedOIB_1">
      <item>VOX NOVA d.o.o., OIB 36867454817 zastupanog po punomoćniku Vedrana Jurjević</item>
    </derivirana_varijabla>
  </DomainObject.Predmet.ProtuStrankaListFormatedOIB>
  <DomainObject.Predmet.ProtuStrankaListFormatedWithAdress>
    <izvorni_sadrzaj>
      <item>VOX NOVA d.o.o., Bijenička cesta 17, 10000 Zagreb zastupanog po punomoćniku Vedrana Jurjević</item>
    </izvorni_sadrzaj>
    <derivirana_varijabla naziv="DomainObject.Predmet.ProtuStrankaListFormatedWithAdress_1">
      <item>VOX NOVA d.o.o., Bijenička cesta 17, 10000 Zagreb zastupanog po punomoćniku Vedrana Jurjević</item>
    </derivirana_varijabla>
  </DomainObject.Predmet.ProtuStrankaListFormatedWithAdress>
  <DomainObject.Predmet.ProtuStrankaListFormatedWithAdressOIB>
    <izvorni_sadrzaj>
      <item>VOX NOVA d.o.o., OIB 36867454817, Bijenička cesta 17, 10000 Zagreb zastupanog po punomoćniku Vedrana Jurjević</item>
    </izvorni_sadrzaj>
    <derivirana_varijabla naziv="DomainObject.Predmet.ProtuStrankaListFormatedWithAdressOIB_1">
      <item>VOX NOVA d.o.o., OIB 36867454817, Bijenička cesta 17, 10000 Zagreb zastupanog po punomoćniku Vedrana Jurjević</item>
    </derivirana_varijabla>
  </DomainObject.Predmet.ProtuStrankaListFormatedWithAdressOIB>
  <DomainObject.Predmet.ProtuStrankaListNazivFormated>
    <izvorni_sadrzaj>
      <item>VOX NOVA d.o.o.</item>
    </izvorni_sadrzaj>
    <derivirana_varijabla naziv="DomainObject.Predmet.ProtuStrankaListNazivFormated_1">
      <item>VOX NOVA d.o.o.</item>
    </derivirana_varijabla>
  </DomainObject.Predmet.ProtuStrankaListNazivFormated>
  <DomainObject.Predmet.ProtuStrankaListNazivFormatedOIB>
    <izvorni_sadrzaj>
      <item>VOX NOVA d.o.o., OIB 36867454817</item>
    </izvorni_sadrzaj>
    <derivirana_varijabla naziv="DomainObject.Predmet.ProtuStrankaListNazivFormatedOIB_1">
      <item>VOX NOVA d.o.o., OIB 36867454817</item>
    </derivirana_varijabla>
  </DomainObject.Predmet.ProtuStrankaListNazivFormatedOIB>
  <DomainObject.Predmet.OstaliListFormated>
    <izvorni_sadrzaj>
      <item>Vedrana Jurjević punomoćnik sudionika u postupku VOX NOVA d.o.o.</item>
      <item>Erste &amp; Steiermarkische bank d.d.</item>
    </izvorni_sadrzaj>
    <derivirana_varijabla naziv="DomainObject.Predmet.OstaliListFormated_1">
      <item>Vedrana Jurjević punomoćnik sudionika u postupku VOX NOVA d.o.o.</item>
      <item>Erste &amp; Steiermarkische bank d.d.</item>
    </derivirana_varijabla>
  </DomainObject.Predmet.OstaliListFormated>
  <DomainObject.Predmet.OstaliListFormatedOIB>
    <izvorni_sadrzaj>
      <item>Vedrana Jurjević, OIB 97248841011 punomoćnik sudionika u postupku VOX NOVA d.o.o.</item>
      <item>Erste &amp; Steiermarkische bank d.d., OIB </item>
    </izvorni_sadrzaj>
    <derivirana_varijabla naziv="DomainObject.Predmet.OstaliListFormatedOIB_1">
      <item>Vedrana Jurjević, OIB 97248841011 punomoćnik sudionika u postupku VOX NOVA d.o.o.</item>
      <item>Erste &amp; Steiermarkische bank d.d., OIB </item>
    </derivirana_varijabla>
  </DomainObject.Predmet.OstaliListFormatedOIB>
  <DomainObject.Predmet.OstaliListFormatedWithAdress>
    <izvorni_sadrzaj>
      <item>Vedrana Jurjević, Miljkovica Iv 19, 23234 Vir punomoćnik sudionika u postupku VOX NOVA d.o.o.</item>
      <item>Erste &amp; Steiermarkische bank d.d., Jadranski trg 3 A, 51000 Rijeka</item>
    </izvorni_sadrzaj>
    <derivirana_varijabla naziv="DomainObject.Predmet.OstaliListFormatedWithAdress_1">
      <item>Vedrana Jurjević, Miljkovica Iv 19, 23234 Vir punomoćnik sudionika u postupku VOX NOVA d.o.o.</item>
      <item>Erste &amp; Steiermarkische bank d.d., Jadranski trg 3 A, 51000 Rijeka</item>
    </derivirana_varijabla>
  </DomainObject.Predmet.OstaliListFormatedWithAdress>
  <DomainObject.Predmet.OstaliListFormatedWithAdressOIB>
    <izvorni_sadrzaj>
      <item>Vedrana Jurjević, OIB 97248841011, Miljkovica Iv 19, 23234 Vir punomoćnik sudionika u postupku VOX NOVA d.o.o.</item>
      <item>Erste &amp; Steiermarkische bank d.d., OIB , Jadranski trg 3 A, 51000 Rijeka</item>
    </izvorni_sadrzaj>
    <derivirana_varijabla naziv="DomainObject.Predmet.OstaliListFormatedWithAdressOIB_1">
      <item>Vedrana Jurjević, OIB 97248841011, Miljkovica Iv 19, 23234 Vir punomoćnik sudionika u postupku VOX NOVA d.o.o.</item>
      <item>Erste &amp; Steiermarkische bank d.d., OIB , Jadranski trg 3 A, 51000 Rijeka</item>
    </derivirana_varijabla>
  </DomainObject.Predmet.OstaliListFormatedWithAdressOIB>
  <DomainObject.Predmet.OstaliListNazivFormated>
    <izvorni_sadrzaj>
      <item>Vedrana Jurjević</item>
      <item>Erste &amp; Steiermarkische bank d.d.</item>
    </izvorni_sadrzaj>
    <derivirana_varijabla naziv="DomainObject.Predmet.OstaliListNazivFormated_1">
      <item>Vedrana Jurjević</item>
      <item>Erste &amp; Steiermarkische bank d.d.</item>
    </derivirana_varijabla>
  </DomainObject.Predmet.OstaliListNazivFormated>
  <DomainObject.Predmet.OstaliListNazivFormatedOIB>
    <izvorni_sadrzaj>
      <item>Vedrana Jurjević, OIB 97248841011</item>
      <item>Erste &amp; Steiermarkische bank d.d., OIB </item>
    </izvorni_sadrzaj>
    <derivirana_varijabla naziv="DomainObject.Predmet.OstaliListNazivFormatedOIB_1">
      <item>Vedrana Jurjević, OIB 97248841011</item>
      <item>Erste &amp; Steiermarkische bank d.d.,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VOX NOVA d.o.o.</izvorni_sadrzaj>
    <derivirana_varijabla naziv="DomainObject.Predmet.ProtustrankaIDrugi_1">VOX NOVA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VOX NOVA d.o.o., OIB 36867454817, Bijenička cesta 17, 10000 Zagreb</izvorni_sadrzaj>
    <derivirana_varijabla naziv="DomainObject.Predmet.ProtustrankaIDrugiAdressOIB_1">VOX NOVA d.o.o., OIB 36867454817, Bijenička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NOVA d.o.o.</item>
      <item>FINA Regionalni centar Zagreb</item>
      <item>Vedrana Jurjević</item>
      <item>Vedrana Jurjević</item>
      <item>Erste &amp; Steiermarkische bank d.d.</item>
    </izvorni_sadrzaj>
    <derivirana_varijabla naziv="DomainObject.Predmet.SudioniciListNaziv_1">
      <item>VOX NOVA d.o.o.</item>
      <item>FINA Regionalni centar Zagreb</item>
      <item>Vedrana Jurjević</item>
      <item>Vedrana Jurjević</item>
      <item>Erste &amp; Steiermarkische bank d.d.</item>
    </derivirana_varijabla>
  </DomainObject.Predmet.SudioniciListNaziv>
  <DomainObject.Predmet.SudioniciListAdressOIB>
    <izvorni_sadrzaj>
      <item>VOX NOVA d.o.o., OIB 36867454817, Bijenička cesta 17,10000 Zagreb</item>
      <item>FINA Regionalni centar Zagreb, OIB 85821130368, Trg svibanjskih žrtava 1995. 1,10000 Zagreb</item>
      <item>Vedrana Jurjević, OIB 97248841011, Miljkovica Iv 19,23234 Vir</item>
      <item>Vedrana Jurjević, OIB 97248841011, Miljkovica Iv 19,23234 Vir</item>
      <item>Erste &amp; Steiermarkische bank d.d., OIB , Jadranski trg 3 A,51000 Rijeka</item>
    </izvorni_sadrzaj>
    <derivirana_varijabla naziv="DomainObject.Predmet.SudioniciListAdressOIB_1">
      <item>VOX NOVA d.o.o., OIB 36867454817, Bijenička cesta 17,10000 Zagreb</item>
      <item>FINA Regionalni centar Zagreb, OIB 85821130368, Trg svibanjskih žrtava 1995. 1,10000 Zagreb</item>
      <item>Vedrana Jurjević, OIB 97248841011, Miljkovica Iv 19,23234 Vir</item>
      <item>Vedrana Jurjević, OIB 97248841011, Miljkovica Iv 19,23234 Vir</item>
      <item>Erste &amp; Steiermarkische bank d.d., OIB , Jadranski trg 3 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36867454817</item>
      <item>, OIB 85821130368</item>
      <item>, OIB 97248841011</item>
      <item>, OIB 97248841011</item>
      <item>, OIB </item>
    </izvorni_sadrzaj>
    <derivirana_varijabla naziv="DomainObject.Predmet.SudioniciListNazivOIB_1">
      <item>, OIB 36867454817</item>
      <item>, OIB 85821130368</item>
      <item>, OIB 97248841011</item>
      <item>, OIB 97248841011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878</properties:Characters>
  <properties:Lines>36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2016-04-07T12:19:00Z</cp:lastPrinted>
  <dcterms:modified xmlns:xsi="http://www.w3.org/2001/XMLSchema-instance" xsi:type="dcterms:W3CDTF">2016-04-07T12:19:00Z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