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48f7" w14:paraId="28a48f7" w:rsidRDefault="006D58D4" w:rsidP="006D58D4" w:rsidR="006D58D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6D58D4" w:rsidP="006D58D4" w:rsidR="006D5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6D58D4" w:rsidP="006D58D4" w:rsidR="006D5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6D58D4" w:rsidP="006D58D4" w:rsidR="006D58D4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B. Radić 2/II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6D58D4" w:rsidP="006D58D4" w:rsidR="006D58D4">
      <w:pPr>
        <w:rPr>
          <w:rFonts w:cs="Times New Roman" w:hAnsi="Times New Roman" w:ascii="Times New Roman"/>
          <w:sz w:val="24"/>
          <w:szCs w:val="24"/>
        </w:rPr>
      </w:pPr>
    </w:p>
    <w:p w:rsidRDefault="006D58D4" w:rsidP="006D58D4" w:rsidR="006D58D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6D58D4" w:rsidP="006D58D4" w:rsidR="006D58D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D58D4" w:rsidP="006D58D4" w:rsidR="006D58D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D58D4" w:rsidP="006D58D4" w:rsidR="006D58D4" w:rsidRPr="002754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 u stečajnom predmetu povodom prijedloga predlagatelja Financijske agencije, Regionalni centar Zagreb, Podružnica Varaždin, za otvaranje stečajnog postupka nad dužnikom BEATUS d.o.o.,</w:t>
      </w:r>
      <w:r w:rsidR="002754D8">
        <w:rPr>
          <w:rFonts w:cs="Times New Roman" w:hAnsi="Times New Roman" w:ascii="Times New Roman"/>
          <w:sz w:val="24"/>
          <w:szCs w:val="24"/>
        </w:rPr>
        <w:t xml:space="preserve"> 48000</w:t>
      </w:r>
      <w:r>
        <w:rPr>
          <w:rFonts w:cs="Times New Roman" w:hAnsi="Times New Roman" w:ascii="Times New Roman"/>
          <w:sz w:val="24"/>
          <w:szCs w:val="24"/>
        </w:rPr>
        <w:t xml:space="preserve"> Koprivnica, Josipa </w:t>
      </w:r>
      <w:proofErr w:type="spellStart"/>
      <w:r>
        <w:rPr>
          <w:rFonts w:cs="Times New Roman" w:hAnsi="Times New Roman" w:ascii="Times New Roman"/>
          <w:sz w:val="24"/>
          <w:szCs w:val="24"/>
        </w:rPr>
        <w:t>Vargovića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4, OIB: 59410698670, </w:t>
      </w:r>
      <w:r w:rsidR="002754D8" w:rsidRPr="002754D8">
        <w:rPr>
          <w:rFonts w:cs="Times New Roman" w:hAnsi="Times New Roman" w:ascii="Times New Roman"/>
          <w:sz w:val="24"/>
          <w:szCs w:val="24"/>
        </w:rPr>
        <w:t>30. prosinca</w:t>
      </w:r>
      <w:r w:rsidRPr="002754D8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D58D4" w:rsidP="006D58D4" w:rsidR="006D58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D58D4" w:rsidP="006D58D4" w:rsidR="006D58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D58D4" w:rsidP="006D58D4" w:rsidR="006D58D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 se i zaključuje stečajni postupak nad stečajnim dužnikom BEATUS d.o.o., </w:t>
      </w:r>
      <w:r w:rsidR="002754D8">
        <w:rPr>
          <w:rFonts w:cs="Times New Roman" w:hAnsi="Times New Roman" w:ascii="Times New Roman"/>
          <w:sz w:val="24"/>
          <w:szCs w:val="24"/>
        </w:rPr>
        <w:t xml:space="preserve">48000 </w:t>
      </w:r>
      <w:r>
        <w:rPr>
          <w:rFonts w:cs="Times New Roman" w:hAnsi="Times New Roman" w:ascii="Times New Roman"/>
          <w:sz w:val="24"/>
          <w:szCs w:val="24"/>
        </w:rPr>
        <w:t xml:space="preserve">Koprivnica, Josipa </w:t>
      </w:r>
      <w:proofErr w:type="spellStart"/>
      <w:r>
        <w:rPr>
          <w:rFonts w:cs="Times New Roman" w:hAnsi="Times New Roman" w:ascii="Times New Roman"/>
          <w:sz w:val="24"/>
          <w:szCs w:val="24"/>
        </w:rPr>
        <w:t>Vargovića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4, OIB: 59410698670.</w:t>
      </w:r>
    </w:p>
    <w:p w:rsidRDefault="006D58D4" w:rsidP="006D58D4" w:rsidR="006D58D4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D58D4" w:rsidP="006D58D4" w:rsidR="006D58D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</w:t>
      </w:r>
      <w:r w:rsidR="002754D8">
        <w:rPr>
          <w:rFonts w:cs="Times New Roman" w:hAnsi="Times New Roman" w:ascii="Times New Roman"/>
          <w:sz w:val="24"/>
          <w:szCs w:val="24"/>
        </w:rPr>
        <w:t>lja imenuje se Nikola Remenar, OIB: 48313195864, Dubrovačka 14, 10410 Velika Gorica.</w:t>
      </w:r>
    </w:p>
    <w:p w:rsidRDefault="006D58D4" w:rsidP="006D58D4" w:rsidR="006D58D4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D58D4" w:rsidP="006D58D4" w:rsidR="006D58D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objaviti će se na mrežnoj stranici e-Oglasna ploča suda.</w:t>
      </w:r>
    </w:p>
    <w:p w:rsidRDefault="006D58D4" w:rsidP="006D58D4" w:rsidR="006D58D4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D58D4" w:rsidP="006D58D4" w:rsidR="006D58D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6D58D4" w:rsidP="006D58D4" w:rsidR="006D58D4" w:rsidRPr="006D58D4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D58D4" w:rsidP="006D58D4" w:rsidR="006D58D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D58D4" w:rsidP="006D58D4" w:rsidR="006D58D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podnijela je 31. svibnja 2016. prijedlog za otvaranje stečajnog postupka nad ovim dužnikom navevši u prijedlogu da je dužnik na 1. rujna 2015. u Očevidniku redoslijeda osnova za plaćanje imao evidentirane neizvršene osnove za plaćanje u neprekinutom razdoblju od 121 dana u iznosu od 62.511,46 kn.</w:t>
      </w:r>
    </w:p>
    <w:p w:rsidRDefault="006D58D4" w:rsidP="006D58D4" w:rsidR="006D58D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</w:t>
      </w:r>
      <w:r w:rsidR="004833C1">
        <w:rPr>
          <w:rFonts w:cs="Times New Roman" w:hAnsi="Times New Roman" w:ascii="Times New Roman"/>
          <w:sz w:val="24"/>
          <w:szCs w:val="24"/>
        </w:rPr>
        <w:t>redmetu sud je održao ročište 25</w:t>
      </w:r>
      <w:r>
        <w:rPr>
          <w:rFonts w:cs="Times New Roman" w:hAnsi="Times New Roman" w:ascii="Times New Roman"/>
          <w:sz w:val="24"/>
          <w:szCs w:val="24"/>
        </w:rPr>
        <w:t>. listopada 2016. na koje direktor dužnika nije pristupio iako je bio uredno pozvan, te je na istom ročištu zastupnica Republike Hrvatske izjavila kako prema stanju rač</w:t>
      </w:r>
      <w:r w:rsidR="004833C1">
        <w:rPr>
          <w:rFonts w:cs="Times New Roman" w:hAnsi="Times New Roman" w:ascii="Times New Roman"/>
          <w:sz w:val="24"/>
          <w:szCs w:val="24"/>
        </w:rPr>
        <w:t>una poreznog obveznika na dan 26</w:t>
      </w:r>
      <w:r>
        <w:rPr>
          <w:rFonts w:cs="Times New Roman" w:hAnsi="Times New Roman" w:ascii="Times New Roman"/>
          <w:sz w:val="24"/>
          <w:szCs w:val="24"/>
        </w:rPr>
        <w:t>. rujna 2016. proizlazi kako dug s osnova javnih davanja prema Repu</w:t>
      </w:r>
      <w:r w:rsidR="004833C1">
        <w:rPr>
          <w:rFonts w:cs="Times New Roman" w:hAnsi="Times New Roman" w:ascii="Times New Roman"/>
          <w:sz w:val="24"/>
          <w:szCs w:val="24"/>
        </w:rPr>
        <w:t>blici Hrvatskoj iznosi 6.418,05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D58D4" w:rsidP="006D58D4" w:rsidR="006D58D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="004833C1">
        <w:rPr>
          <w:rFonts w:cs="Times New Roman" w:hAnsi="Times New Roman" w:ascii="Times New Roman"/>
          <w:sz w:val="24"/>
          <w:szCs w:val="24"/>
        </w:rPr>
        <w:t>akon toga sud je rješenjem od 26</w:t>
      </w:r>
      <w:r>
        <w:rPr>
          <w:rFonts w:cs="Times New Roman" w:hAnsi="Times New Roman" w:ascii="Times New Roman"/>
          <w:sz w:val="24"/>
          <w:szCs w:val="24"/>
        </w:rPr>
        <w:t>. listo</w:t>
      </w:r>
      <w:r w:rsidR="004833C1">
        <w:rPr>
          <w:rFonts w:cs="Times New Roman" w:hAnsi="Times New Roman" w:ascii="Times New Roman"/>
          <w:sz w:val="24"/>
          <w:szCs w:val="24"/>
        </w:rPr>
        <w:t>pada 2016., poslovni broj St-835</w:t>
      </w:r>
      <w:r>
        <w:rPr>
          <w:rFonts w:cs="Times New Roman" w:hAnsi="Times New Roman" w:ascii="Times New Roman"/>
          <w:sz w:val="24"/>
          <w:szCs w:val="24"/>
        </w:rPr>
        <w:t>/16-9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6D58D4" w:rsidP="006D58D4" w:rsidR="006D58D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6D58D4" w:rsidP="006D58D4" w:rsidR="006D58D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58D4" w:rsidP="006D58D4" w:rsidR="006D58D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Pr="002754D8">
        <w:rPr>
          <w:rFonts w:cs="Times New Roman" w:hAnsi="Times New Roman" w:ascii="Times New Roman"/>
          <w:sz w:val="24"/>
          <w:szCs w:val="24"/>
        </w:rPr>
        <w:t xml:space="preserve">, </w:t>
      </w:r>
      <w:r w:rsidR="002754D8" w:rsidRPr="002754D8">
        <w:rPr>
          <w:rFonts w:cs="Times New Roman" w:hAnsi="Times New Roman" w:ascii="Times New Roman"/>
          <w:sz w:val="24"/>
          <w:szCs w:val="24"/>
        </w:rPr>
        <w:t>30. prosinca 2016.</w:t>
      </w:r>
    </w:p>
    <w:p w:rsidRDefault="006D58D4" w:rsidP="006D58D4" w:rsidR="006D58D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6D58D4" w:rsidP="006D58D4" w:rsidR="006D58D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6D58D4" w:rsidP="006D58D4" w:rsidR="006D58D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Ksenija Flack-Makitan</w:t>
      </w:r>
      <w:r w:rsidR="00654410">
        <w:rPr>
          <w:rFonts w:cs="Times New Roman" w:hAnsi="Times New Roman" w:ascii="Times New Roman"/>
          <w:sz w:val="24"/>
          <w:szCs w:val="24"/>
        </w:rPr>
        <w:t>, v.r.</w:t>
      </w:r>
    </w:p>
    <w:p w:rsidRDefault="006D58D4" w:rsidP="006D58D4" w:rsidR="006D58D4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</w:t>
      </w:r>
    </w:p>
    <w:p w:rsidRDefault="006D58D4" w:rsidP="006D58D4" w:rsidR="006D58D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6D58D4" w:rsidP="006D58D4" w:rsidR="006D5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58D4" w:rsidP="006D58D4" w:rsidR="006D5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ovoga rješenja nezadovoljna stranka može podnijeti žalbu u roku od osam dana od primitka ovog rješenja, pismeno u četiri (4) primjerka. Žalba se podnosi putem ovoga suda, a o žalbi odlučuje Visoki trgovački sud Republike Hrvatske.</w:t>
      </w:r>
    </w:p>
    <w:p w:rsidRDefault="006D58D4" w:rsidP="006D58D4" w:rsidR="006D5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58D4" w:rsidP="006D58D4" w:rsidR="006D58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D58D4" w:rsidP="006D58D4" w:rsidR="006D58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58D4" w:rsidP="006D58D4" w:rsidR="006D58D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Financijska agencija, Regionalni centar Zagreb, Podružnica Varaždin, A. Cesarca 2,</w:t>
      </w:r>
    </w:p>
    <w:p w:rsidRDefault="006D58D4" w:rsidP="006D58D4" w:rsidR="006D58D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4833C1">
        <w:rPr>
          <w:rFonts w:cs="Times New Roman" w:hAnsi="Times New Roman" w:ascii="Times New Roman"/>
          <w:sz w:val="24"/>
          <w:szCs w:val="24"/>
        </w:rPr>
        <w:t>BEATUS d.o.o.,</w:t>
      </w:r>
      <w:r w:rsidR="002754D8">
        <w:rPr>
          <w:rFonts w:cs="Times New Roman" w:hAnsi="Times New Roman" w:ascii="Times New Roman"/>
          <w:sz w:val="24"/>
          <w:szCs w:val="24"/>
        </w:rPr>
        <w:t xml:space="preserve"> 48000</w:t>
      </w:r>
      <w:r w:rsidR="004833C1">
        <w:rPr>
          <w:rFonts w:cs="Times New Roman" w:hAnsi="Times New Roman" w:ascii="Times New Roman"/>
          <w:sz w:val="24"/>
          <w:szCs w:val="24"/>
        </w:rPr>
        <w:t xml:space="preserve"> Koprivnica, Josipa </w:t>
      </w:r>
      <w:proofErr w:type="spellStart"/>
      <w:r w:rsidR="004833C1">
        <w:rPr>
          <w:rFonts w:cs="Times New Roman" w:hAnsi="Times New Roman" w:ascii="Times New Roman"/>
          <w:sz w:val="24"/>
          <w:szCs w:val="24"/>
        </w:rPr>
        <w:t>Vargovića</w:t>
      </w:r>
      <w:proofErr w:type="spellEnd"/>
      <w:r w:rsidR="004833C1">
        <w:rPr>
          <w:rFonts w:cs="Times New Roman" w:hAnsi="Times New Roman" w:ascii="Times New Roman"/>
          <w:sz w:val="24"/>
          <w:szCs w:val="24"/>
        </w:rPr>
        <w:t xml:space="preserve"> 4</w:t>
      </w:r>
    </w:p>
    <w:p w:rsidRDefault="006D58D4" w:rsidP="006D58D4" w:rsidR="006D58D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 </w:t>
      </w:r>
      <w:r w:rsidR="004833C1">
        <w:rPr>
          <w:rFonts w:cs="Times New Roman" w:hAnsi="Times New Roman" w:ascii="Times New Roman"/>
          <w:sz w:val="24"/>
          <w:szCs w:val="24"/>
        </w:rPr>
        <w:t xml:space="preserve">Jadranko </w:t>
      </w:r>
      <w:proofErr w:type="spellStart"/>
      <w:r w:rsidR="004833C1">
        <w:rPr>
          <w:rFonts w:cs="Times New Roman" w:hAnsi="Times New Roman" w:ascii="Times New Roman"/>
          <w:sz w:val="24"/>
          <w:szCs w:val="24"/>
        </w:rPr>
        <w:t>Peica</w:t>
      </w:r>
      <w:proofErr w:type="spellEnd"/>
      <w:r w:rsidR="004833C1">
        <w:rPr>
          <w:rFonts w:cs="Times New Roman" w:hAnsi="Times New Roman" w:ascii="Times New Roman"/>
          <w:sz w:val="24"/>
          <w:szCs w:val="24"/>
        </w:rPr>
        <w:t>, Kneza Domagoja 88a,</w:t>
      </w:r>
      <w:r w:rsidR="002754D8">
        <w:rPr>
          <w:rFonts w:cs="Times New Roman" w:hAnsi="Times New Roman" w:ascii="Times New Roman"/>
          <w:sz w:val="24"/>
          <w:szCs w:val="24"/>
        </w:rPr>
        <w:t xml:space="preserve"> 48000</w:t>
      </w:r>
      <w:r w:rsidR="004833C1">
        <w:rPr>
          <w:rFonts w:cs="Times New Roman" w:hAnsi="Times New Roman" w:ascii="Times New Roman"/>
          <w:sz w:val="24"/>
          <w:szCs w:val="24"/>
        </w:rPr>
        <w:t xml:space="preserve"> Koprivnica</w:t>
      </w:r>
    </w:p>
    <w:p w:rsidRDefault="006D58D4" w:rsidP="006D58D4" w:rsidR="006D58D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Pr="006D58D4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2754D8">
        <w:rPr>
          <w:rFonts w:cs="Times New Roman" w:hAnsi="Times New Roman" w:ascii="Times New Roman"/>
          <w:sz w:val="24"/>
          <w:szCs w:val="24"/>
        </w:rPr>
        <w:t>Nikola Remenar</w:t>
      </w:r>
      <w:r w:rsidR="002754D8">
        <w:rPr>
          <w:rFonts w:cs="Times New Roman" w:hAnsi="Times New Roman" w:ascii="Times New Roman"/>
          <w:sz w:val="24"/>
          <w:szCs w:val="24"/>
        </w:rPr>
        <w:t>, Dubrovačka 14, 10410 Velika Gorica.</w:t>
      </w:r>
    </w:p>
    <w:p w:rsidRDefault="006D58D4" w:rsidP="006D58D4" w:rsidR="006D58D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2754D8" w:rsidP="006D58D4" w:rsidR="006D58D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pravomoćnosti,</w:t>
      </w:r>
    </w:p>
    <w:p w:rsidRDefault="006D58D4" w:rsidP="006D58D4" w:rsidR="006D58D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D58D4" w:rsidP="006D58D4" w:rsidR="006D58D4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D58D4" w:rsidP="006D58D4" w:rsidR="006D58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5239" w:rsidR="00805239"/>
    <w:sectPr w:rsidR="008052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A98" w:rsidP="006D58D4" w:rsidR="008A1A98">
      <w:pPr>
        <w:spacing w:lineRule="auto" w:line="240" w:after="0"/>
      </w:pPr>
      <w:r>
        <w:separator/>
      </w:r>
    </w:p>
  </w:endnote>
  <w:endnote w:id="0" w:type="continuationSeparator">
    <w:p w:rsidRDefault="008A1A98" w:rsidP="006D58D4" w:rsidR="008A1A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A98" w:rsidP="006D58D4" w:rsidR="008A1A98">
      <w:pPr>
        <w:spacing w:lineRule="auto" w:line="240" w:after="0"/>
      </w:pPr>
      <w:r>
        <w:separator/>
      </w:r>
    </w:p>
  </w:footnote>
  <w:footnote w:id="0" w:type="continuationSeparator">
    <w:p w:rsidRDefault="008A1A98" w:rsidP="006D58D4" w:rsidR="008A1A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8D4" w:rsidR="006D58D4" w:rsidRPr="006D58D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</w:t>
    </w:r>
    <w:r w:rsidRPr="002754D8">
      <w:rPr>
        <w:rFonts w:cs="Times New Roman" w:hAnsi="Times New Roman" w:ascii="Times New Roman"/>
        <w:sz w:val="24"/>
        <w:szCs w:val="24"/>
      </w:rPr>
      <w:t>: 5 St-835/16-</w:t>
    </w:r>
    <w:r w:rsidR="002754D8" w:rsidRPr="002754D8">
      <w:rPr>
        <w:rFonts w:cs="Times New Roman"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2249"/>
    <w:rsid w:val="002754D8"/>
    <w:rsid w:val="002F4B76"/>
    <w:rsid w:val="004833C1"/>
    <w:rsid w:val="00545980"/>
    <w:rsid w:val="00654410"/>
    <w:rsid w:val="006D58D4"/>
    <w:rsid w:val="00805239"/>
    <w:rsid w:val="008A1A98"/>
    <w:rsid w:val="00DC4740"/>
    <w:rsid w:val="00FE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8D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58D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58D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5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58D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D58D4"/>
  </w:style>
  <w:style w:styleId="Podnoje" w:type="paragraph">
    <w:name w:val="footer"/>
    <w:basedOn w:val="Normal"/>
    <w:link w:val="PodnojeChar"/>
    <w:uiPriority w:val="99"/>
    <w:unhideWhenUsed/>
    <w:rsid w:val="006D58D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58D4"/>
  </w:style>
  <w:style w:styleId="Tekstrezerviranogmjesta" w:type="character">
    <w:name w:val="Placeholder Text"/>
    <w:basedOn w:val="Zadanifontodlomka"/>
    <w:uiPriority w:val="99"/>
    <w:semiHidden/>
    <w:rsid w:val="002754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54D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4D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4D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4D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58D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58D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58D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5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58D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D58D4"/>
  </w:style>
  <w:style w:styleId="Podnoje" w:type="paragraph">
    <w:name w:val="footer"/>
    <w:basedOn w:val="Normal"/>
    <w:link w:val="PodnojeChar"/>
    <w:uiPriority w:val="99"/>
    <w:unhideWhenUsed/>
    <w:rsid w:val="006D58D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58D4"/>
  </w:style>
  <w:style w:styleId="Tekstrezerviranogmjesta" w:type="character">
    <w:name w:val="Placeholder Text"/>
    <w:basedOn w:val="Zadanifontodlomka"/>
    <w:uiPriority w:val="99"/>
    <w:semiHidden/>
    <w:rsid w:val="002754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54D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4D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4D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4D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465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BEATUS društvo s ograničenom odgovornošću usluge za njegu tijela</izvorni_sadrzaj>
    <derivirana_varijabla naziv="DomainObject.Predmet.ProtustrankaFormated_1">  BEATUS društvo s ograničenom odgovornošću usluge za njegu tijela</derivirana_varijabla>
  </DomainObject.Predmet.ProtustrankaFormated>
  <DomainObject.Predmet.ProtustrankaFormatedOIB>
    <izvorni_sadrzaj>  BEATUS društvo s ograničenom odgovornošću usluge za njegu tijela, OIB 59410698670</izvorni_sadrzaj>
    <derivirana_varijabla naziv="DomainObject.Predmet.ProtustrankaFormatedOIB_1">  BEATUS društvo s ograničenom odgovornošću usluge za njegu tijela, OIB 59410698670</derivirana_varijabla>
  </DomainObject.Predmet.ProtustrankaFormatedOIB>
  <DomainObject.Predmet.ProtustrankaFormatedWithAdress>
    <izvorni_sadrzaj> BEATUS društvo s ograničenom odgovornošću usluge za njegu tijela, Josipa Vargovića 4, 48000 Koprivnica</izvorni_sadrzaj>
    <derivirana_varijabla naziv="DomainObject.Predmet.ProtustrankaFormatedWithAdress_1"> BEATUS društvo s ograničenom odgovornošću usluge za njegu tijela, Josipa Vargovića 4, 48000 Koprivnica</derivirana_varijabla>
  </DomainObject.Predmet.ProtustrankaFormatedWithAdress>
  <DomainObject.Predmet.ProtustrankaFormatedWithAdressOIB>
    <izvorni_sadrzaj> BEATUS društvo s ograničenom odgovornošću usluge za njegu tijela, OIB 59410698670, Josipa Vargovića 4, 48000 Koprivnica</izvorni_sadrzaj>
    <derivirana_varijabla naziv="DomainObject.Predmet.ProtustrankaFormatedWithAdressOIB_1"> BEATUS društvo s ograničenom odgovornošću usluge za njegu tijela, OIB 59410698670, Josipa Vargovića 4, 48000 Koprivnica</derivirana_varijabla>
  </DomainObject.Predmet.ProtustrankaFormatedWithAdressOIB>
  <DomainObject.Predmet.ProtustrankaWithAdress>
    <izvorni_sadrzaj>BEATUS društvo s ograničenom odgovornošću usluge za njegu tijela Josipa Vargovića 4, 48000 Koprivnica</izvorni_sadrzaj>
    <derivirana_varijabla naziv="DomainObject.Predmet.ProtustrankaWithAdress_1">BEATUS društvo s ograničenom odgovornošću usluge za njegu tijela Josipa Vargovića 4, 48000 Koprivnica</derivirana_varijabla>
  </DomainObject.Predmet.ProtustrankaWithAdress>
  <DomainObject.Predmet.ProtustrankaWithAdressOIB>
    <izvorni_sadrzaj>BEATUS društvo s ograničenom odgovornošću usluge za njegu tijela, OIB 59410698670, Josipa Vargovića 4, 48000 Koprivnica</izvorni_sadrzaj>
    <derivirana_varijabla naziv="DomainObject.Predmet.ProtustrankaWithAdressOIB_1">BEATUS društvo s ograničenom odgovornošću usluge za njegu tijela, OIB 59410698670, Josipa Vargovića 4, 48000 Koprivnica</derivirana_varijabla>
  </DomainObject.Predmet.ProtustrankaWithAdressOIB>
  <DomainObject.Predmet.ProtustrankaNazivFormated>
    <izvorni_sadrzaj>BEATUS društvo s ograničenom odgovornošću usluge za njegu tijela</izvorni_sadrzaj>
    <derivirana_varijabla naziv="DomainObject.Predmet.ProtustrankaNazivFormated_1">BEATUS društvo s ograničenom odgovornošću usluge za njegu tijela</derivirana_varijabla>
  </DomainObject.Predmet.ProtustrankaNazivFormated>
  <DomainObject.Predmet.ProtustrankaNazivFormatedOIB>
    <izvorni_sadrzaj>BEATUS društvo s ograničenom odgovornošću usluge za njegu tijela, OIB 59410698670</izvorni_sadrzaj>
    <derivirana_varijabla naziv="DomainObject.Predmet.ProtustrankaNazivFormatedOIB_1">BEATUS društvo s ograničenom odgovornošću usluge za njegu tijela, OIB 59410698670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62511.46</izvorni_sadrzaj>
    <derivirana_varijabla naziv="DomainObject.Predmet.TrenutnaVrijednost_1">62511.46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BEATUS društvo s ograničenom odgovornošću usluge za njegu tijela</item>
    </izvorni_sadrzaj>
    <derivirana_varijabla naziv="DomainObject.Predmet.ProtuStrankaListFormated_1">
      <item>BEATUS društvo s ograničenom odgovornošću usluge za njegu tijela</item>
    </derivirana_varijabla>
  </DomainObject.Predmet.ProtuStrankaListFormated>
  <DomainObject.Predmet.ProtuStrankaListFormatedOIB>
    <izvorni_sadrzaj>
      <item>BEATUS društvo s ograničenom odgovornošću usluge za njegu tijela, OIB 59410698670</item>
    </izvorni_sadrzaj>
    <derivirana_varijabla naziv="DomainObject.Predmet.ProtuStrankaListFormatedOIB_1">
      <item>BEATUS društvo s ograničenom odgovornošću usluge za njegu tijela, OIB 59410698670</item>
    </derivirana_varijabla>
  </DomainObject.Predmet.ProtuStrankaListFormatedOIB>
  <DomainObject.Predmet.ProtuStrankaListFormatedWithAdress>
    <izvorni_sadrzaj>
      <item>BEATUS društvo s ograničenom odgovornošću usluge za njegu tijela, Josipa Vargovića 4, 48000 Koprivnica</item>
    </izvorni_sadrzaj>
    <derivirana_varijabla naziv="DomainObject.Predmet.ProtuStrankaListFormatedWithAdress_1">
      <item>BEATUS društvo s ograničenom odgovornošću usluge za njegu tijela, Josipa Vargovića 4, 48000 Koprivnica</item>
    </derivirana_varijabla>
  </DomainObject.Predmet.ProtuStrankaListFormatedWithAdress>
  <DomainObject.Predmet.ProtuStrankaListFormatedWithAdressOIB>
    <izvorni_sadrzaj>
      <item>BEATUS društvo s ograničenom odgovornošću usluge za njegu tijela, OIB 59410698670, Josipa Vargovića 4, 48000 Koprivnica</item>
    </izvorni_sadrzaj>
    <derivirana_varijabla naziv="DomainObject.Predmet.ProtuStrankaListFormatedWithAdressOIB_1">
      <item>BEATUS društvo s ograničenom odgovornošću usluge za njegu tijela, OIB 59410698670, Josipa Vargovića 4, 48000 Koprivnica</item>
    </derivirana_varijabla>
  </DomainObject.Predmet.ProtuStrankaListFormatedWithAdressOIB>
  <DomainObject.Predmet.ProtuStrankaListNazivFormated>
    <izvorni_sadrzaj>
      <item>BEATUS društvo s ograničenom odgovornošću usluge za njegu tijela</item>
    </izvorni_sadrzaj>
    <derivirana_varijabla naziv="DomainObject.Predmet.ProtuStrankaListNazivFormated_1">
      <item>BEATUS društvo s ograničenom odgovornošću usluge za njegu tijela</item>
    </derivirana_varijabla>
  </DomainObject.Predmet.ProtuStrankaListNazivFormated>
  <DomainObject.Predmet.ProtuStrankaListNazivFormatedOIB>
    <izvorni_sadrzaj>
      <item>BEATUS društvo s ograničenom odgovornošću usluge za njegu tijela, OIB 59410698670</item>
    </izvorni_sadrzaj>
    <derivirana_varijabla naziv="DomainObject.Predmet.ProtuStrankaListNazivFormatedOIB_1">
      <item>BEATUS društvo s ograničenom odgovornošću usluge za njegu tijela, OIB 59410698670</item>
    </derivirana_varijabla>
  </DomainObject.Predmet.ProtuStrankaListNazivFormatedOIB>
  <DomainObject.Predmet.OstaliListFormated>
    <izvorni_sadrzaj>
      <item>sudski registar</item>
      <item>Jadranko Peica</item>
      <item>Županijsko državno odvjetništvo</item>
    </izvorni_sadrzaj>
    <derivirana_varijabla naziv="DomainObject.Predmet.OstaliListFormated_1">
      <item>sudski registar</item>
      <item>Jadranko Peica</item>
      <item>Županijsko državno odvjetništvo</item>
    </derivirana_varijabla>
  </DomainObject.Predmet.OstaliListFormated>
  <DomainObject.Predmet.OstaliListFormatedOIB>
    <izvorni_sadrzaj>
      <item>sudski registar</item>
      <item>Jadranko Peica, OIB 47521124217</item>
      <item>Županijsko državno odvjetništvo</item>
    </izvorni_sadrzaj>
    <derivirana_varijabla naziv="DomainObject.Predmet.OstaliListFormatedOIB_1">
      <item>sudski registar</item>
      <item>Jadranko Peica, OIB 47521124217</item>
      <item>Županijsko državno odvjetništvo</item>
    </derivirana_varijabla>
  </DomainObject.Predmet.OstaliListFormatedOIB>
  <DomainObject.Predmet.OstaliListFormatedWithAdress>
    <izvorni_sadrzaj>
      <item>sudski registar</item>
      <item>Jadranko Peica, Kneza Domagoja 88a, 48000 Koprivnica</item>
      <item>Županijsko državno odvjetništvo</item>
    </izvorni_sadrzaj>
    <derivirana_varijabla naziv="DomainObject.Predmet.OstaliListFormatedWithAdress_1">
      <item>sudski registar</item>
      <item>Jadranko Peica, Kneza Domagoja 88a,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Jadranko Peica, OIB 47521124217, Kneza Domagoja 88a, 48000 Koprivnica</item>
      <item>Županijsko državno odvjetništvo</item>
    </izvorni_sadrzaj>
    <derivirana_varijabla naziv="DomainObject.Predmet.OstaliListFormatedWithAdressOIB_1">
      <item>sudski registar</item>
      <item>Jadranko Peica, OIB 47521124217, Kneza Domagoja 88a,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Jadranko Peica</item>
      <item>Županijsko državno odvjetništvo</item>
    </izvorni_sadrzaj>
    <derivirana_varijabla naziv="DomainObject.Predmet.OstaliListNazivFormated_1">
      <item>sudski registar</item>
      <item>Jadranko Peica</item>
      <item>Županijsko državno odvjetništvo</item>
    </derivirana_varijabla>
  </DomainObject.Predmet.OstaliListNazivFormated>
  <DomainObject.Predmet.OstaliListNazivFormatedOIB>
    <izvorni_sadrzaj>
      <item>sudski registar</item>
      <item>Jadranko Peica, OIB 47521124217</item>
      <item>Županijsko državno odvjetništvo</item>
    </izvorni_sadrzaj>
    <derivirana_varijabla naziv="DomainObject.Predmet.OstaliListNazivFormatedOIB_1">
      <item>sudski registar</item>
      <item>Jadranko Peica, OIB 47521124217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BEATUS društvo s ograničenom odgovornošću usluge za njegu tijela</izvorni_sadrzaj>
    <derivirana_varijabla naziv="DomainObject.Predmet.ProtustrankaIDrugi_1">BEATUS društvo s ograničenom odgovornošću usluge za njegu tijela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BEATUS društvo s ograničenom odgovornošću usluge za njegu tijela, OIB 59410698670, Josipa Vargovića 4, 48000 Koprivnica</izvorni_sadrzaj>
    <derivirana_varijabla naziv="DomainObject.Predmet.ProtustrankaIDrugiAdressOIB_1">BEATUS društvo s ograničenom odgovornošću usluge za njegu tijela, OIB 59410698670,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BEATUS društvo s ograničenom odgovornošću usluge za njegu tijela</item>
      <item>sudski registar</item>
      <item>Jadranko Peica</item>
      <item>Županijsko državno odvjetništvo</item>
    </izvorni_sadrzaj>
    <derivirana_varijabla naziv="DomainObject.Predmet.SudioniciListNaziv_1">
      <item>Financijska agencija</item>
      <item>BEATUS društvo s ograničenom odgovornošću usluge za njegu tijela</item>
      <item>sudski registar</item>
      <item>Jadranko Peica</item>
      <item>Županijsko državno odvjetništvo</item>
    </derivirana_varijabla>
  </DomainObject.Predmet.SudioniciListNaziv>
  <DomainObject.Predmet.SudioniciListAdressOIB>
    <izvorni_sadrzaj>
      <item>Financijska agencija, OIB 85821130368</item>
      <item>BEATUS društvo s ograničenom odgovornošću usluge za njegu tijela, OIB 59410698670, Josipa Vargovića 4,48000 Koprivnica</item>
      <item>sudski registar</item>
      <item>Jadranko Peica, OIB 47521124217, Kneza Domagoja 88a,48000 Koprivnica</item>
      <item>Županijsko državno odvjetništvo</item>
    </izvorni_sadrzaj>
    <derivirana_varijabla naziv="DomainObject.Predmet.SudioniciListAdressOIB_1">
      <item>Financijska agencija, OIB 85821130368</item>
      <item>BEATUS društvo s ograničenom odgovornošću usluge za njegu tijela, OIB 59410698670, Josipa Vargovića 4,48000 Koprivnica</item>
      <item>sudski registar</item>
      <item>Jadranko Peica, OIB 47521124217, Kneza Domagoja 88a,48000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59410698670</item>
      <item>, OIB null</item>
      <item>, OIB 47521124217</item>
      <item>, OIB null</item>
    </izvorni_sadrzaj>
    <derivirana_varijabla naziv="DomainObject.Predmet.SudioniciListNazivOIB_1">
      <item>, OIB 85821130368</item>
      <item>, OIB 59410698670</item>
      <item>, OIB null</item>
      <item>, OIB 47521124217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2570</properties:Characters>
  <properties:Lines>69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2016-11-24T09:35:00Z</dcterms:created>
  <dc:creator>Tea Meister</dc:creator>
  <dc:description/>
  <cp:keywords/>
  <cp:lastModifiedBy>Tea Meister</cp:lastModifiedBy>
  <cp:lastPrinted>2016-12-30T11:33:00Z</cp:lastPrinted>
  <dcterms:modified xmlns:xsi="http://www.w3.org/2001/XMLSchema-instance" xsi:type="dcterms:W3CDTF">2016-12-30T11:33:00Z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