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d5c0" w14:paraId="d13d5c0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B42E58">
        <w:t>601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B42E58" w:rsidRPr="00B42E58">
        <w:t xml:space="preserve">ZLATNA RUKA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8213B9">
        <w:t xml:space="preserve">trgovinu i </w:t>
      </w:r>
      <w:r w:rsidR="00EB6605">
        <w:t>usluge</w:t>
      </w:r>
      <w:r w:rsidR="00E82CCC">
        <w:t xml:space="preserve"> </w:t>
      </w:r>
      <w:r w:rsidR="00B51D17">
        <w:t xml:space="preserve">iz </w:t>
      </w:r>
      <w:r w:rsidR="001C03CA">
        <w:t>Zagreba</w:t>
      </w:r>
      <w:r w:rsidR="00B51D17">
        <w:t xml:space="preserve">, </w:t>
      </w:r>
      <w:r w:rsidR="001C5DAB">
        <w:t xml:space="preserve">Žitnjak </w:t>
      </w:r>
      <w:proofErr w:type="spellStart"/>
      <w:r w:rsidR="001C5DAB">
        <w:t>Martinci</w:t>
      </w:r>
      <w:proofErr w:type="spellEnd"/>
      <w:r w:rsidR="001C5DAB">
        <w:t xml:space="preserve"> 27/1</w:t>
      </w:r>
      <w:r w:rsidR="001C0917">
        <w:t>, MBS:</w:t>
      </w:r>
      <w:r w:rsidR="001C5DAB">
        <w:t>080794479</w:t>
      </w:r>
      <w:r w:rsidR="004F22E9">
        <w:t>, OIB:</w:t>
      </w:r>
      <w:r w:rsidR="001C5DAB">
        <w:t>97002104734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AA287A">
        <w:t>6</w:t>
      </w:r>
      <w:r w:rsidR="001C5DAB">
        <w:t>01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1C5DAB">
        <w:t>7</w:t>
      </w:r>
      <w:r w:rsidR="00E82CCC">
        <w:t>.</w:t>
      </w:r>
      <w:r w:rsidR="001C5DAB">
        <w:t>928</w:t>
      </w:r>
      <w:r w:rsidR="00E82CCC">
        <w:t>,</w:t>
      </w:r>
      <w:r w:rsidR="001C5DAB">
        <w:t>01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C5DAB">
        <w:t xml:space="preserve">Petra </w:t>
      </w:r>
      <w:proofErr w:type="spellStart"/>
      <w:r w:rsidR="001C5DAB">
        <w:t>Boc</w:t>
      </w:r>
      <w:proofErr w:type="spellEnd"/>
      <w:r w:rsidR="00B51D17">
        <w:t xml:space="preserve"> iz </w:t>
      </w:r>
      <w:r w:rsidR="00EB6605">
        <w:t>Zagreba</w:t>
      </w:r>
      <w:r w:rsidR="00B51D17">
        <w:t xml:space="preserve">, </w:t>
      </w:r>
      <w:r w:rsidR="001C5DAB">
        <w:t xml:space="preserve">Žitnjak </w:t>
      </w:r>
      <w:proofErr w:type="spellStart"/>
      <w:r w:rsidR="001C5DAB">
        <w:t>Martinci</w:t>
      </w:r>
      <w:proofErr w:type="spellEnd"/>
      <w:r w:rsidR="001C5DAB">
        <w:t xml:space="preserve"> 27/1</w:t>
      </w:r>
      <w:r w:rsidR="00B51D17">
        <w:t>, OIB</w:t>
      </w:r>
      <w:r w:rsidR="004F22E9">
        <w:t>:</w:t>
      </w:r>
      <w:r w:rsidR="001C5DAB">
        <w:t>31174795410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9A5179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9A5179">
        <w:t>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278" w:rsidR="00E75278">
      <w:r>
        <w:separator/>
      </w:r>
    </w:p>
  </w:endnote>
  <w:endnote w:id="0" w:type="continuationSeparator">
    <w:p w:rsidRDefault="00E75278" w:rsidR="00E75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278" w:rsidR="00E75278">
      <w:r>
        <w:separator/>
      </w:r>
    </w:p>
  </w:footnote>
  <w:footnote w:id="0" w:type="continuationSeparator">
    <w:p w:rsidRDefault="00E75278" w:rsidR="00E75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3CA"/>
    <w:rsid w:val="001C0917"/>
    <w:rsid w:val="001C5DAB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93EA3"/>
    <w:rsid w:val="00606F08"/>
    <w:rsid w:val="006B5E0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E507E"/>
    <w:rsid w:val="00D7685C"/>
    <w:rsid w:val="00DD01C2"/>
    <w:rsid w:val="00E02C40"/>
    <w:rsid w:val="00E1588A"/>
    <w:rsid w:val="00E2385C"/>
    <w:rsid w:val="00E2720F"/>
    <w:rsid w:val="00E536B0"/>
    <w:rsid w:val="00E75278"/>
    <w:rsid w:val="00E82CCC"/>
    <w:rsid w:val="00EA51AA"/>
    <w:rsid w:val="00EB01DD"/>
    <w:rsid w:val="00EB6605"/>
    <w:rsid w:val="00F016FE"/>
    <w:rsid w:val="00F143C3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E53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6B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6B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6B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E53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6B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6B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6B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RUKA d.o.o. za trgovinu i usluge zastupanog po punomoćniku Petra Boc</izvorni_sadrzaj>
    <derivirana_varijabla naziv="DomainObject.Predmet.ProtustrankaFormated_1">  ZLATNA RUKA d.o.o. za trgovinu i usluge zastupanog po punomoćniku Petra Boc</derivirana_varijabla>
  </DomainObject.Predmet.ProtustrankaFormated>
  <DomainObject.Predmet.ProtustrankaFormatedOIB>
    <izvorni_sadrzaj>  ZLATNA RUKA d.o.o. za trgovinu i usluge, OIB 97002104734 zastupanog po punomoćniku Petra Boc</izvorni_sadrzaj>
    <derivirana_varijabla naziv="DomainObject.Predmet.ProtustrankaFormatedOIB_1">  ZLATNA RUKA d.o.o. za trgovinu i usluge, OIB 97002104734 zastupanog po punomoćniku Petra Boc</derivirana_varijabla>
  </DomainObject.Predmet.ProtustrankaFormatedOIB>
  <DomainObject.Predmet.ProtustrankaFormatedWithAdress>
    <izvorni_sadrzaj> ZLATNA RUKA d.o.o. za trgovinu i usluge, Žitnjak Martinci 27/1, 10000 Zagreb zastupanog po punomoćniku Petra Boc</izvorni_sadrzaj>
    <derivirana_varijabla naziv="DomainObject.Predmet.ProtustrankaFormatedWithAdress_1"> ZLATNA RUKA d.o.o. za trgovinu i usluge, Žitnjak Martinci 27/1, 10000 Zagreb zastupanog po punomoćniku Petra Boc</derivirana_varijabla>
  </DomainObject.Predmet.ProtustrankaFormatedWithAdress>
  <DomainObject.Predmet.ProtustrankaFormatedWithAdressOIB>
    <izvorni_sadrzaj> ZLATNA RUKA d.o.o. za trgovinu i usluge, OIB 97002104734, Žitnjak Martinci 27/1, 10000 Zagreb zastupanog po punomoćniku Petra Boc</izvorni_sadrzaj>
    <derivirana_varijabla naziv="DomainObject.Predmet.ProtustrankaFormatedWithAdressOIB_1"> ZLATNA RUKA d.o.o. za trgovinu i usluge, OIB 97002104734, Žitnjak Martinci 27/1, 10000 Zagreb zastupanog po punomoćniku Petra Boc</derivirana_varijabla>
  </DomainObject.Predmet.ProtustrankaFormatedWithAdressOIB>
  <DomainObject.Predmet.ProtustrankaWithAdress>
    <izvorni_sadrzaj>ZLATNA RUKA d.o.o. za trgovinu i usluge Žitnjak Martinci 27/1, 10000 Zagreb</izvorni_sadrzaj>
    <derivirana_varijabla naziv="DomainObject.Predmet.ProtustrankaWithAdress_1">ZLATNA RUKA d.o.o. za trgovinu i usluge Žitnjak Martinci 27/1, 10000 Zagreb</derivirana_varijabla>
  </DomainObject.Predmet.ProtustrankaWithAdress>
  <DomainObject.Predmet.ProtustrankaWithAdressOIB>
    <izvorni_sadrzaj>ZLATNA RUKA d.o.o. za trgovinu i usluge, OIB 97002104734, Žitnjak Martinci 27/1, 10000 Zagreb</izvorni_sadrzaj>
    <derivirana_varijabla naziv="DomainObject.Predmet.ProtustrankaWithAdressOIB_1">ZLATNA RUKA d.o.o. za trgovinu i usluge, OIB 97002104734, Žitnjak Martinci 27/1, 10000 Zagreb</derivirana_varijabla>
  </DomainObject.Predmet.ProtustrankaWithAdressOIB>
  <DomainObject.Predmet.ProtustrankaNazivFormated>
    <izvorni_sadrzaj>ZLATNA RUKA d.o.o. za trgovinu i usluge</izvorni_sadrzaj>
    <derivirana_varijabla naziv="DomainObject.Predmet.ProtustrankaNazivFormated_1">ZLATNA RUKA d.o.o. za trgovinu i usluge</derivirana_varijabla>
  </DomainObject.Predmet.ProtustrankaNazivFormated>
  <DomainObject.Predmet.ProtustrankaNazivFormatedOIB>
    <izvorni_sadrzaj>ZLATNA RUKA d.o.o. za trgovinu i usluge, OIB 97002104734</izvorni_sadrzaj>
    <derivirana_varijabla naziv="DomainObject.Predmet.ProtustrankaNazivFormatedOIB_1">ZLATNA RUKA d.o.o. za trgovinu i usluge, OIB 97002104734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RUKA d.o.o. za trgovinu i usluge zastupanog po punomoćniku Petra Boc</item>
    </izvorni_sadrzaj>
    <derivirana_varijabla naziv="DomainObject.Predmet.ProtuStrankaListFormated_1">
      <item>ZLATNA RUKA d.o.o. za trgovinu i usluge zastupanog po punomoćniku Petra Boc</item>
    </derivirana_varijabla>
  </DomainObject.Predmet.ProtuStrankaListFormated>
  <DomainObject.Predmet.ProtuStrankaListFormatedOIB>
    <izvorni_sadrzaj>
      <item>ZLATNA RUKA d.o.o. za trgovinu i usluge, OIB 97002104734 zastupanog po punomoćniku Petra Boc</item>
    </izvorni_sadrzaj>
    <derivirana_varijabla naziv="DomainObject.Predmet.ProtuStrankaListFormatedOIB_1">
      <item>ZLATNA RUKA d.o.o. za trgovinu i usluge, OIB 97002104734 zastupanog po punomoćniku Petra Boc</item>
    </derivirana_varijabla>
  </DomainObject.Predmet.ProtuStrankaListFormatedOIB>
  <DomainObject.Predmet.ProtuStrankaListFormatedWithAdress>
    <izvorni_sadrzaj>
      <item>ZLATNA RUKA d.o.o. za trgovinu i usluge, Žitnjak Martinci 27/1, 10000 Zagreb zastupanog po punomoćniku Petra Boc</item>
    </izvorni_sadrzaj>
    <derivirana_varijabla naziv="DomainObject.Predmet.ProtuStrankaListFormatedWithAdress_1">
      <item>ZLATNA RUKA d.o.o. za trgovinu i usluge, Žitnjak Martinci 27/1, 10000 Zagreb zastupanog po punomoćniku Petra Boc</item>
    </derivirana_varijabla>
  </DomainObject.Predmet.ProtuStrankaListFormatedWithAdress>
  <DomainObject.Predmet.ProtuStrankaListFormatedWithAdressOIB>
    <izvorni_sadrzaj>
      <item>ZLATNA RUKA d.o.o. za trgovinu i usluge, OIB 97002104734, Žitnjak Martinci 27/1, 10000 Zagreb zastupanog po punomoćniku Petra Boc</item>
    </izvorni_sadrzaj>
    <derivirana_varijabla naziv="DomainObject.Predmet.ProtuStrankaListFormatedWithAdressOIB_1">
      <item>ZLATNA RUKA d.o.o. za trgovinu i usluge, OIB 97002104734, Žitnjak Martinci 27/1, 10000 Zagreb zastupanog po punomoćniku Petra Boc</item>
    </derivirana_varijabla>
  </DomainObject.Predmet.ProtuStrankaListFormatedWithAdressOIB>
  <DomainObject.Predmet.ProtuStrankaListNazivFormated>
    <izvorni_sadrzaj>
      <item>ZLATNA RUKA d.o.o. za trgovinu i usluge</item>
    </izvorni_sadrzaj>
    <derivirana_varijabla naziv="DomainObject.Predmet.ProtuStrankaListNazivFormated_1">
      <item>ZLATNA RUKA d.o.o. za trgovinu i usluge</item>
    </derivirana_varijabla>
  </DomainObject.Predmet.ProtuStrankaListNazivFormated>
  <DomainObject.Predmet.ProtuStrankaListNazivFormatedOIB>
    <izvorni_sadrzaj>
      <item>ZLATNA RUKA d.o.o. za trgovinu i usluge, OIB 97002104734</item>
    </izvorni_sadrzaj>
    <derivirana_varijabla naziv="DomainObject.Predmet.ProtuStrankaListNazivFormatedOIB_1">
      <item>ZLATNA RUKA d.o.o. za trgovinu i usluge, OIB 97002104734</item>
    </derivirana_varijabla>
  </DomainObject.Predmet.ProtuStrankaListNazivFormatedOIB>
  <DomainObject.Predmet.OstaliListFormated>
    <izvorni_sadrzaj>
      <item>Petra Boc punomoćnik sudionika u postupku ZLATNA RUKA d.o.o. za trgovinu i usluge</item>
    </izvorni_sadrzaj>
    <derivirana_varijabla naziv="DomainObject.Predmet.OstaliListFormated_1">
      <item>Petra Boc punomoćnik sudionika u postupku ZLATNA RUKA d.o.o. za trgovinu i usluge</item>
    </derivirana_varijabla>
  </DomainObject.Predmet.OstaliListFormated>
  <DomainObject.Predmet.OstaliListFormatedOIB>
    <izvorni_sadrzaj>
      <item>Petra Boc, OIB 31174795410 punomoćnik sudionika u postupku ZLATNA RUKA d.o.o. za trgovinu i usluge</item>
    </izvorni_sadrzaj>
    <derivirana_varijabla naziv="DomainObject.Predmet.OstaliListFormatedOIB_1">
      <item>Petra Boc, OIB 31174795410 punomoćnik sudionika u postupku ZLATNA RUKA d.o.o. za trgovinu i usluge</item>
    </derivirana_varijabla>
  </DomainObject.Predmet.OstaliListFormatedOIB>
  <DomainObject.Predmet.OstaliListFormatedWithAdress>
    <izvorni_sadrzaj>
      <item>Petra Boc, Žitnjak Martinci 271, 10000 Zagreb punomoćnik sudionika u postupku ZLATNA RUKA d.o.o. za trgovinu i usluge</item>
    </izvorni_sadrzaj>
    <derivirana_varijabla naziv="DomainObject.Predmet.OstaliListFormatedWithAdress_1">
      <item>Petra Boc, Žitnjak Martinci 271, 10000 Zagreb punomoćnik sudionika u postupku ZLATNA RUKA d.o.o. za trgovinu i usluge</item>
    </derivirana_varijabla>
  </DomainObject.Predmet.OstaliListFormatedWithAdress>
  <DomainObject.Predmet.OstaliListFormatedWithAdressOIB>
    <izvorni_sadrzaj>
      <item>Petra Boc, OIB 31174795410, Žitnjak Martinci 271, 10000 Zagreb punomoćnik sudionika u postupku ZLATNA RUKA d.o.o. za trgovinu i usluge</item>
    </izvorni_sadrzaj>
    <derivirana_varijabla naziv="DomainObject.Predmet.OstaliListFormatedWithAdressOIB_1">
      <item>Petra Boc, OIB 31174795410, Žitnjak Martinci 271, 10000 Zagreb punomoćnik sudionika u postupku ZLATNA RUKA d.o.o. za trgovinu i usluge</item>
    </derivirana_varijabla>
  </DomainObject.Predmet.OstaliListFormatedWithAdressOIB>
  <DomainObject.Predmet.OstaliListNazivFormated>
    <izvorni_sadrzaj>
      <item>Petra Boc</item>
    </izvorni_sadrzaj>
    <derivirana_varijabla naziv="DomainObject.Predmet.OstaliListNazivFormated_1">
      <item>Petra Boc</item>
    </derivirana_varijabla>
  </DomainObject.Predmet.OstaliListNazivFormated>
  <DomainObject.Predmet.OstaliListNazivFormatedOIB>
    <izvorni_sadrzaj>
      <item>Petra Boc, OIB 31174795410</item>
    </izvorni_sadrzaj>
    <derivirana_varijabla naziv="DomainObject.Predmet.OstaliListNazivFormatedOIB_1">
      <item>Petra Boc, OIB 31174795410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RUKA d.o.o. za trgovinu i usluge</izvorni_sadrzaj>
    <derivirana_varijabla naziv="DomainObject.Predmet.ProtustrankaIDrugi_1">ZLATNA RUKA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RUKA d.o.o. za trgovinu i usluge, OIB 97002104734, Žitnjak Martinci 27/1, 10000 Zagreb</izvorni_sadrzaj>
    <derivirana_varijabla naziv="DomainObject.Predmet.ProtustrankaIDrugiAdressOIB_1">ZLATNA RUKA d.o.o. za trgovinu i usluge, OIB 97002104734, Žitnjak Martinci 27/1,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RUKA d.o.o. za trgovinu i usluge</item>
      <item>Petra Boc</item>
    </izvorni_sadrzaj>
    <derivirana_varijabla naziv="DomainObject.Predmet.SudioniciListNaziv_1">
      <item>FINA Regionalni centar Zagreb</item>
      <item>ZLATNA RUKA d.o.o. za trgovinu i usluge</item>
      <item>Petra Boc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RUKA d.o.o. za trgovinu i usluge, OIB 97002104734, Žitnjak Martinci 27/1,10000 Zagreb</item>
      <item>Petra Boc, OIB 31174795410, Žitnjak Martinci 271,10000 Zagreb</item>
    </izvorni_sadrzaj>
    <derivirana_varijabla naziv="DomainObject.Predmet.SudioniciListAdressOIB_1">
      <item>FINA Regionalni centar Zagreb, OIB 85821130368, Trg svibanjskih žrtava 1995. 1,10000 Zagreb</item>
      <item>ZLATNA RUKA d.o.o. za trgovinu i usluge, OIB 97002104734, Žitnjak Martinci 27/1,10000 Zagreb</item>
      <item>Petra Boc, OIB 31174795410, Žitnjak Martinci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97002104734</item>
      <item>, OIB 31174795410</item>
    </izvorni_sadrzaj>
    <derivirana_varijabla naziv="DomainObject.Predmet.SudioniciListNazivOIB_1">
      <item>, OIB 85821130368</item>
      <item>, OIB 97002104734</item>
      <item>, OIB 31174795410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304</properties:Words>
  <properties:Characters>1727</properties:Characters>
  <properties:Lines>51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2016-06-20T07:03:00Z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