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fd250" w14:paraId="35fd250" w:rsidRDefault="00481B49" w:rsidR="001E0E34" w:rsidRPr="00F47E3D">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4533E7">
        <w:t>-1198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533E7">
        <w:t>10</w:t>
      </w:r>
      <w:r w:rsidR="00481B49">
        <w:t>. veljače 2016.</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4533E7" w:rsidR="004533E7">
      <w:pPr>
        <w:pStyle w:val="Odlomakpopisa"/>
        <w:ind w:left="1080"/>
        <w:rPr>
          <w:color w:val="000000"/>
        </w:rPr>
      </w:pPr>
      <w:r w:rsidRPr="00F47E3D">
        <w:t xml:space="preserve">1. </w:t>
      </w:r>
      <w:r w:rsidR="00DB477B" w:rsidRPr="00F47E3D">
        <w:t>Nalaže se stečajnom upravitelju da preda k</w:t>
      </w:r>
      <w:r w:rsidR="003D69DE" w:rsidRPr="00F47E3D">
        <w:t>upcu</w:t>
      </w:r>
      <w:r w:rsidR="00423C6F" w:rsidRPr="00423C6F">
        <w:t xml:space="preserve"> </w:t>
      </w:r>
      <w:r w:rsidR="004533E7" w:rsidRPr="00BC2E50">
        <w:rPr>
          <w:color w:val="000000"/>
        </w:rPr>
        <w:t xml:space="preserve">DOMAGOJU VILIĆU – </w:t>
      </w:r>
    </w:p>
    <w:p w:rsidRDefault="004533E7" w:rsidP="004533E7" w:rsidR="00ED6590" w:rsidRPr="004533E7">
      <w:pPr>
        <w:rPr>
          <w:color w:val="000000"/>
        </w:rPr>
      </w:pPr>
      <w:r w:rsidRPr="004533E7">
        <w:rPr>
          <w:color w:val="000000"/>
        </w:rPr>
        <w:t xml:space="preserve">Samobor, Josipa Komparea 5 </w:t>
      </w:r>
      <w:r w:rsidRPr="00AD7619">
        <w:rPr>
          <w:color w:val="000000"/>
        </w:rPr>
        <w:t>OIB:08881870101</w:t>
      </w:r>
      <w:r>
        <w:rPr>
          <w:color w:val="000000"/>
        </w:rPr>
        <w:t xml:space="preserve"> </w:t>
      </w:r>
      <w:r w:rsidR="00DB477B" w:rsidRPr="00F47E3D">
        <w:t>nekretninu</w:t>
      </w:r>
      <w:r w:rsidR="00D51C43"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4533E7" w:rsidP="004533E7" w:rsidR="004533E7" w:rsidRPr="00BC2E50">
      <w:pPr>
        <w:ind w:firstLine="708" w:left="708"/>
      </w:pPr>
      <w:r w:rsidRPr="00BC2E50">
        <w:rPr>
          <w:bCs/>
        </w:rPr>
        <w:t>- Poduložak 227. ETAŽA 5/10000</w:t>
      </w:r>
      <w:r w:rsidRPr="00BC2E50">
        <w:t xml:space="preserve"> parkirno garažno mjesto oznake PGM-2.56 </w:t>
      </w:r>
    </w:p>
    <w:p w:rsidRDefault="004533E7" w:rsidP="004533E7" w:rsidR="004533E7" w:rsidRPr="00BC2E50">
      <w:pPr>
        <w:rPr>
          <w:bCs/>
        </w:rPr>
      </w:pPr>
      <w:r w:rsidRPr="00BC2E50">
        <w:t>u podrumskoj etaži -2; neto korisne površine 6,00čm označeno u planu posebnih dijelova zgrade ljubičastom bojom</w:t>
      </w:r>
      <w:r w:rsidRPr="00BC2E50">
        <w:rPr>
          <w:bCs/>
        </w:rPr>
        <w:t xml:space="preserve"> </w:t>
      </w:r>
    </w:p>
    <w:p w:rsidRDefault="00022E9C" w:rsidP="00022E9C" w:rsidR="00022E9C"/>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481B49">
        <w:t>23. prosinca</w:t>
      </w:r>
      <w:r w:rsidR="00A9454B">
        <w:t xml:space="preserve"> 2015.</w:t>
      </w:r>
      <w:r w:rsidR="00ED6590">
        <w:t xml:space="preserve"> </w:t>
      </w:r>
      <w:r w:rsidR="00D51C43" w:rsidRPr="00F47E3D">
        <w:t xml:space="preserve"> godine </w:t>
      </w:r>
      <w:r w:rsidRPr="00F47E3D">
        <w:t xml:space="preserve">postalo je pravomoćno dana </w:t>
      </w:r>
      <w:r w:rsidR="004533E7">
        <w:t>2. veljače</w:t>
      </w:r>
      <w:r w:rsidR="00481B49">
        <w:t xml:space="preserve"> </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481B49">
        <w:t>23. prosinca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533E7">
        <w:t>10</w:t>
      </w:r>
      <w:r w:rsidR="00481B49">
        <w:t xml:space="preserve">. veljače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E8379C">
        <w:t>,v.r.</w:t>
      </w:r>
      <w:r w:rsidRPr="00F47E3D">
        <w:t xml:space="preserve"> </w:t>
      </w:r>
    </w:p>
    <w:p w:rsidRDefault="00F71DF6" w:rsidP="001E0E34" w:rsidR="00F71DF6" w:rsidRPr="00F47E3D"/>
    <w:p w:rsidRDefault="00E8379C" w:rsidR="00E8379C">
      <w:r>
        <w:tab/>
      </w:r>
      <w:r>
        <w:tab/>
      </w:r>
      <w:r>
        <w:tab/>
      </w:r>
      <w:r>
        <w:tab/>
      </w:r>
      <w:r>
        <w:tab/>
      </w:r>
      <w:r>
        <w:tab/>
      </w:r>
      <w:r>
        <w:tab/>
      </w:r>
      <w:r>
        <w:tab/>
        <w:t>Za točnost otpravka-ovl.službenik</w:t>
      </w:r>
    </w:p>
    <w:p w:rsidRDefault="00E8379C" w:rsidP="00E8379C" w:rsidR="00E8379C">
      <w:pPr>
        <w:ind w:firstLine="708" w:left="5664"/>
      </w:pPr>
      <w:r>
        <w:t>Vinka Mihalinčić</w:t>
      </w:r>
    </w:p>
    <w:p w:rsidRDefault="00022E9C" w:rsidP="00022E9C" w:rsidR="00022E9C" w:rsidRPr="00F47E3D">
      <w:pPr>
        <w:ind w:left="360"/>
      </w:pPr>
    </w:p>
    <w:sectPr w:rsidSect="00E67818" w:rsidR="00022E9C"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716B7919"/>
    <w:multiLevelType w:val="hybridMultilevel"/>
    <w:tmpl w:val="9446A584"/>
    <w:lvl w:tplc="08C0061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2E9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2B0A"/>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533E7"/>
    <w:rsid w:val="004700AF"/>
    <w:rsid w:val="00470FAC"/>
    <w:rsid w:val="004721E6"/>
    <w:rsid w:val="004741F1"/>
    <w:rsid w:val="0047712D"/>
    <w:rsid w:val="00480E7A"/>
    <w:rsid w:val="00481000"/>
    <w:rsid w:val="00481B49"/>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0A3"/>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8379C"/>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8379C"/>
    <w:rPr>
      <w:color w:val="808080"/>
      <w:bdr w:space="0" w:sz="0" w:color="auto" w:val="none"/>
      <w:shd w:fill="auto" w:color="auto" w:val="clear"/>
    </w:rPr>
  </w:style>
  <w:style w:customStyle="true" w:styleId="eSPISCCParagraphDefaultFont" w:type="character">
    <w:name w:val="eSPIS_CC_Paragraph Default Font"/>
    <w:basedOn w:val="Zadanifontodlomka"/>
    <w:rsid w:val="00E837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379C"/>
    <w:rPr>
      <w:bdr w:space="0" w:sz="0" w:color="auto" w:val="none"/>
      <w:shd w:fill="FFFFCC" w:color="auto" w:val="clear"/>
      <w:lang w:val="hr-HR"/>
    </w:rPr>
  </w:style>
  <w:style w:customStyle="true" w:styleId="PozadinaSvijetloCrvena" w:type="character">
    <w:name w:val="Pozadina_SvijetloCrvena"/>
    <w:basedOn w:val="eSPISCCParagraphDefaultFont"/>
    <w:rsid w:val="00E837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37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8379C"/>
    <w:rPr>
      <w:color w:val="808080"/>
      <w:bdr w:color="auto" w:space="0" w:sz="0" w:val="none"/>
      <w:shd w:color="auto" w:fill="auto" w:val="clear"/>
    </w:rPr>
  </w:style>
  <w:style w:customStyle="1" w:styleId="eSPISCCParagraphDefaultFont" w:type="character">
    <w:name w:val="eSPIS_CC_Paragraph Default Font"/>
    <w:basedOn w:val="Zadanifontodlomka"/>
    <w:rsid w:val="00E837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379C"/>
    <w:rPr>
      <w:bdr w:color="auto" w:space="0" w:sz="0" w:val="none"/>
      <w:shd w:color="auto" w:fill="FFFFCC" w:val="clear"/>
      <w:lang w:val="hr-HR"/>
    </w:rPr>
  </w:style>
  <w:style w:customStyle="1" w:styleId="PozadinaSvijetloCrvena" w:type="character">
    <w:name w:val="Pozadina_SvijetloCrvena"/>
    <w:basedOn w:val="eSPISCCParagraphDefaultFont"/>
    <w:rsid w:val="00E837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37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174</properties:Words>
  <properties:Characters>976</properties:Characters>
  <properties:Lines>34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2016-02-10T09:08:00Z</dcterms:created>
  <dc:creator>kraljicn</dc:creator>
  <cp:lastModifiedBy>Vinka Mihalinčić</cp:lastModifiedBy>
  <cp:lastPrinted>2014-03-07T13:25:00Z</cp:lastPrinted>
  <dcterms:modified xmlns:xsi="http://www.w3.org/2001/XMLSchema-instance" xsi:type="dcterms:W3CDTF">2016-02-10T09:09:00Z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