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D1501" w:rsidR="00392731" w:rsidP="00392731" w:rsidRDefault="00392731" w14:paraId="ec677a8" w14:textId="ec677a8">
      <w:pPr>
        <w15:collapsed w:val="false"/>
        <w:rPr>
          <w:sz w:val="22"/>
          <w:szCs w:val="22"/>
        </w:rPr>
      </w:pPr>
      <w:bookmarkStart w:name="_GoBack" w:id="0"/>
      <w:bookmarkEnd w:id="0"/>
      <w:r w:rsidRPr="00BD1501">
        <w:rPr>
          <w:sz w:val="22"/>
          <w:szCs w:val="22"/>
        </w:rPr>
        <w:tab/>
      </w:r>
      <w:r w:rsidRPr="00BD1501">
        <w:rPr>
          <w:sz w:val="22"/>
          <w:szCs w:val="22"/>
        </w:rPr>
        <w:tab/>
      </w:r>
      <w:r w:rsidRPr="00BD1501">
        <w:rPr>
          <w:sz w:val="22"/>
          <w:szCs w:val="22"/>
        </w:rPr>
        <w:tab/>
      </w:r>
      <w:r w:rsidRPr="00BD1501">
        <w:rPr>
          <w:sz w:val="22"/>
          <w:szCs w:val="22"/>
        </w:rPr>
        <w:tab/>
      </w:r>
      <w:r w:rsidRPr="00BD1501">
        <w:rPr>
          <w:sz w:val="22"/>
          <w:szCs w:val="22"/>
        </w:rPr>
        <w:tab/>
      </w:r>
      <w:r w:rsidRPr="00BD1501">
        <w:rPr>
          <w:sz w:val="22"/>
          <w:szCs w:val="22"/>
        </w:rPr>
        <w:tab/>
      </w:r>
      <w:r w:rsidRPr="00BD1501">
        <w:rPr>
          <w:sz w:val="22"/>
          <w:szCs w:val="22"/>
        </w:rPr>
        <w:tab/>
      </w:r>
      <w:r w:rsidRPr="00BD1501">
        <w:rPr>
          <w:sz w:val="22"/>
          <w:szCs w:val="22"/>
        </w:rPr>
        <w:tab/>
      </w:r>
    </w:p>
    <w:p w:rsidRPr="00BD1501" w:rsidR="00392731" w:rsidP="00392731" w:rsidRDefault="00392731">
      <w:pPr>
        <w:jc w:val="center"/>
        <w:rPr>
          <w:sz w:val="22"/>
          <w:szCs w:val="22"/>
        </w:rPr>
      </w:pPr>
      <w:r w:rsidRPr="00BD1501">
        <w:rPr>
          <w:sz w:val="22"/>
          <w:szCs w:val="22"/>
        </w:rPr>
        <w:t>Z A P I S N I K</w:t>
      </w:r>
    </w:p>
    <w:p w:rsidRPr="00BD1501" w:rsidR="00392731" w:rsidP="00392731" w:rsidRDefault="00392731">
      <w:pPr>
        <w:rPr>
          <w:sz w:val="22"/>
          <w:szCs w:val="22"/>
        </w:rPr>
      </w:pPr>
    </w:p>
    <w:p w:rsidRPr="00BD1501" w:rsidR="00392731" w:rsidP="00B16D32" w:rsidRDefault="009D7E44">
      <w:pPr>
        <w:rPr>
          <w:sz w:val="22"/>
          <w:szCs w:val="22"/>
        </w:rPr>
      </w:pPr>
      <w:r w:rsidRPr="00BD1501">
        <w:rPr>
          <w:sz w:val="22"/>
          <w:szCs w:val="22"/>
        </w:rPr>
        <w:t>s</w:t>
      </w:r>
      <w:r w:rsidRPr="00BD1501" w:rsidR="00392731">
        <w:rPr>
          <w:sz w:val="22"/>
          <w:szCs w:val="22"/>
        </w:rPr>
        <w:t xml:space="preserve">astavljen kod Trgovačkog suda u </w:t>
      </w:r>
      <w:r w:rsidRPr="00BD1501">
        <w:rPr>
          <w:sz w:val="22"/>
          <w:szCs w:val="22"/>
        </w:rPr>
        <w:t>Zadru</w:t>
      </w:r>
      <w:r w:rsidRPr="00BD1501" w:rsidR="00392731">
        <w:rPr>
          <w:sz w:val="22"/>
          <w:szCs w:val="22"/>
        </w:rPr>
        <w:t xml:space="preserve">, </w:t>
      </w:r>
      <w:r w:rsidRPr="00BD1501" w:rsidR="00392731">
        <w:rPr>
          <w:sz w:val="22"/>
          <w:szCs w:val="22"/>
          <w:lang w:val="en-US"/>
        </w:rPr>
        <w:t xml:space="preserve">u predstečajnom </w:t>
      </w:r>
      <w:r w:rsidRPr="00BD1501" w:rsidR="00392731">
        <w:rPr>
          <w:sz w:val="22"/>
          <w:szCs w:val="22"/>
        </w:rPr>
        <w:t>postupku po prijedlogu predlagatelja</w:t>
      </w:r>
      <w:r w:rsidRPr="00BD1501" w:rsidR="00514FDA">
        <w:rPr>
          <w:sz w:val="22"/>
          <w:szCs w:val="22"/>
        </w:rPr>
        <w:t xml:space="preserve"> </w:t>
      </w:r>
      <w:r w:rsidRPr="00BD1501" w:rsidR="00B16D32">
        <w:rPr>
          <w:sz w:val="22"/>
          <w:szCs w:val="22"/>
        </w:rPr>
        <w:t xml:space="preserve">VINOPLOD-VINARIJA, dioničko društvo za proizvodnju i prodaju vina, alkoholnih i bezalkoholnih pića, Šibenik, Velimira Škorpika 2, OIB:47074146147, </w:t>
      </w:r>
      <w:r w:rsidRPr="00BD1501" w:rsidR="00392731">
        <w:rPr>
          <w:sz w:val="22"/>
          <w:szCs w:val="22"/>
        </w:rPr>
        <w:t xml:space="preserve">dana </w:t>
      </w:r>
      <w:r w:rsidRPr="00BD1501" w:rsidR="00F213D1">
        <w:rPr>
          <w:sz w:val="22"/>
          <w:szCs w:val="22"/>
        </w:rPr>
        <w:t>1</w:t>
      </w:r>
      <w:r w:rsidRPr="00BD1501" w:rsidR="00B16D32">
        <w:rPr>
          <w:sz w:val="22"/>
          <w:szCs w:val="22"/>
        </w:rPr>
        <w:t xml:space="preserve">7. rujna 2019. </w:t>
      </w:r>
    </w:p>
    <w:p w:rsidRPr="00BD1501" w:rsidR="00392731" w:rsidP="00392731" w:rsidRDefault="00392731">
      <w:pPr>
        <w:pStyle w:val="Bezproreda"/>
        <w:rPr>
          <w:rFonts w:ascii="Times New Roman" w:hAnsi="Times New Roman"/>
          <w:szCs w:val="22"/>
        </w:rPr>
      </w:pPr>
    </w:p>
    <w:p w:rsidRPr="00BD1501" w:rsidR="00392731" w:rsidP="00392731" w:rsidRDefault="00392731">
      <w:pPr>
        <w:pStyle w:val="Bezproreda"/>
        <w:rPr>
          <w:rFonts w:ascii="Times New Roman" w:hAnsi="Times New Roman"/>
          <w:szCs w:val="22"/>
        </w:rPr>
      </w:pPr>
      <w:r w:rsidRPr="00BD1501">
        <w:rPr>
          <w:rFonts w:ascii="Times New Roman" w:hAnsi="Times New Roman"/>
          <w:szCs w:val="22"/>
        </w:rPr>
        <w:t>Nazočni od suda:</w:t>
      </w:r>
    </w:p>
    <w:p w:rsidRPr="00BD1501" w:rsidR="00514FDA" w:rsidP="00392731" w:rsidRDefault="00514FDA">
      <w:pPr>
        <w:pStyle w:val="Bezproreda"/>
        <w:rPr>
          <w:rFonts w:ascii="Times New Roman" w:hAnsi="Times New Roman"/>
          <w:szCs w:val="22"/>
        </w:rPr>
      </w:pPr>
      <w:r w:rsidRPr="00BD1501">
        <w:rPr>
          <w:rFonts w:ascii="Times New Roman" w:hAnsi="Times New Roman"/>
          <w:szCs w:val="22"/>
        </w:rPr>
        <w:t>Ana Markač</w:t>
      </w:r>
      <w:r w:rsidRPr="00BD1501" w:rsidR="00392731">
        <w:rPr>
          <w:rFonts w:ascii="Times New Roman" w:hAnsi="Times New Roman"/>
          <w:szCs w:val="22"/>
        </w:rPr>
        <w:t>, su</w:t>
      </w:r>
      <w:r w:rsidRPr="00BD1501">
        <w:rPr>
          <w:rFonts w:ascii="Times New Roman" w:hAnsi="Times New Roman"/>
          <w:szCs w:val="22"/>
        </w:rPr>
        <w:t>tkinja</w:t>
      </w:r>
    </w:p>
    <w:p w:rsidRPr="00BD1501" w:rsidR="00392731" w:rsidP="00392731" w:rsidRDefault="00950311">
      <w:pPr>
        <w:pStyle w:val="Bezproreda"/>
        <w:rPr>
          <w:rFonts w:ascii="Times New Roman" w:hAnsi="Times New Roman"/>
          <w:szCs w:val="22"/>
        </w:rPr>
      </w:pPr>
      <w:r w:rsidRPr="00BD1501">
        <w:rPr>
          <w:rFonts w:ascii="Times New Roman" w:hAnsi="Times New Roman"/>
          <w:szCs w:val="22"/>
        </w:rPr>
        <w:t>Martina Kalmeta</w:t>
      </w:r>
      <w:r w:rsidRPr="00BD1501" w:rsidR="00392731">
        <w:rPr>
          <w:rFonts w:ascii="Times New Roman" w:hAnsi="Times New Roman"/>
          <w:szCs w:val="22"/>
        </w:rPr>
        <w:t>, zapisničar</w:t>
      </w:r>
      <w:r w:rsidRPr="00BD1501" w:rsidR="00514FDA">
        <w:rPr>
          <w:rFonts w:ascii="Times New Roman" w:hAnsi="Times New Roman"/>
          <w:szCs w:val="22"/>
        </w:rPr>
        <w:t>ka</w:t>
      </w:r>
    </w:p>
    <w:p w:rsidRPr="00BD1501" w:rsidR="00392731" w:rsidP="00392731" w:rsidRDefault="00392731">
      <w:pPr>
        <w:pStyle w:val="Bezproreda"/>
        <w:rPr>
          <w:rFonts w:ascii="Times New Roman" w:hAnsi="Times New Roman"/>
          <w:szCs w:val="22"/>
        </w:rPr>
      </w:pPr>
    </w:p>
    <w:p w:rsidRPr="00BD1501" w:rsidR="00514FDA" w:rsidP="00514FDA" w:rsidRDefault="00514FDA">
      <w:pPr>
        <w:pStyle w:val="Bezproreda"/>
        <w:rPr>
          <w:rFonts w:ascii="Times New Roman" w:hAnsi="Times New Roman"/>
          <w:szCs w:val="22"/>
        </w:rPr>
      </w:pPr>
      <w:r w:rsidRPr="00BD1501">
        <w:rPr>
          <w:rFonts w:ascii="Times New Roman" w:hAnsi="Times New Roman"/>
          <w:szCs w:val="22"/>
        </w:rPr>
        <w:t xml:space="preserve">Započeto u </w:t>
      </w:r>
      <w:r w:rsidRPr="00BD1501" w:rsidR="00562712">
        <w:rPr>
          <w:rFonts w:ascii="Times New Roman" w:hAnsi="Times New Roman"/>
          <w:szCs w:val="22"/>
        </w:rPr>
        <w:t>9,30</w:t>
      </w:r>
      <w:r w:rsidRPr="00BD1501" w:rsidR="00392731">
        <w:rPr>
          <w:rFonts w:ascii="Times New Roman" w:hAnsi="Times New Roman"/>
          <w:szCs w:val="22"/>
        </w:rPr>
        <w:t xml:space="preserve"> sati.</w:t>
      </w:r>
      <w:r w:rsidRPr="00BD1501">
        <w:rPr>
          <w:rFonts w:ascii="Times New Roman" w:hAnsi="Times New Roman"/>
          <w:szCs w:val="22"/>
        </w:rPr>
        <w:t xml:space="preserve"> Ročište je javno.</w:t>
      </w:r>
    </w:p>
    <w:p w:rsidRPr="00BD1501" w:rsidR="00514FDA" w:rsidP="00514FDA" w:rsidRDefault="00514FDA">
      <w:pPr>
        <w:rPr>
          <w:sz w:val="22"/>
          <w:szCs w:val="22"/>
        </w:rPr>
      </w:pPr>
    </w:p>
    <w:p w:rsidRPr="00BD1501" w:rsidR="00D11369" w:rsidP="00D11369" w:rsidRDefault="00D11369">
      <w:pPr>
        <w:rPr>
          <w:sz w:val="22"/>
          <w:szCs w:val="22"/>
        </w:rPr>
      </w:pPr>
      <w:r w:rsidRPr="00BD1501">
        <w:rPr>
          <w:sz w:val="22"/>
          <w:szCs w:val="22"/>
        </w:rPr>
        <w:t xml:space="preserve">Utvrđuje se da su pristupili: </w:t>
      </w:r>
    </w:p>
    <w:p w:rsidRPr="00BD1501" w:rsidR="00D11369" w:rsidP="00D11369" w:rsidRDefault="00D11369">
      <w:pPr>
        <w:rPr>
          <w:sz w:val="22"/>
          <w:szCs w:val="22"/>
        </w:rPr>
      </w:pPr>
    </w:p>
    <w:p w:rsidRPr="008D309D" w:rsidR="00D11369" w:rsidP="008D309D" w:rsidRDefault="008D309D">
      <w:pPr>
        <w:jc w:val="left"/>
        <w:rPr>
          <w:sz w:val="22"/>
          <w:szCs w:val="22"/>
        </w:rPr>
      </w:pPr>
      <w:r>
        <w:rPr>
          <w:sz w:val="22"/>
          <w:szCs w:val="22"/>
        </w:rPr>
        <w:t>-</w:t>
      </w:r>
      <w:r>
        <w:rPr>
          <w:sz w:val="22"/>
          <w:szCs w:val="22"/>
        </w:rPr>
        <w:tab/>
      </w:r>
      <w:r w:rsidRPr="008D309D" w:rsidR="00950311">
        <w:rPr>
          <w:sz w:val="22"/>
          <w:szCs w:val="22"/>
        </w:rPr>
        <w:t>pov</w:t>
      </w:r>
      <w:r w:rsidRPr="008D309D" w:rsidR="00A607C0">
        <w:rPr>
          <w:sz w:val="22"/>
          <w:szCs w:val="22"/>
        </w:rPr>
        <w:t xml:space="preserve">jerenik: Jelenko Lehki </w:t>
      </w:r>
    </w:p>
    <w:p w:rsidRPr="00BD1501" w:rsidR="00D11369" w:rsidP="00D11369" w:rsidRDefault="00D11369">
      <w:pPr>
        <w:pStyle w:val="Odlomakpopisa"/>
        <w:rPr>
          <w:sz w:val="22"/>
          <w:szCs w:val="22"/>
        </w:rPr>
      </w:pPr>
    </w:p>
    <w:p w:rsidRPr="008D309D" w:rsidR="00D11369" w:rsidP="008D309D" w:rsidRDefault="00D11369">
      <w:pPr>
        <w:pStyle w:val="Odlomakpopisa"/>
        <w:numPr>
          <w:ilvl w:val="0"/>
          <w:numId w:val="1"/>
        </w:numPr>
        <w:jc w:val="left"/>
        <w:rPr>
          <w:sz w:val="22"/>
          <w:szCs w:val="22"/>
        </w:rPr>
      </w:pPr>
      <w:r w:rsidRPr="008D309D">
        <w:rPr>
          <w:sz w:val="22"/>
          <w:szCs w:val="22"/>
        </w:rPr>
        <w:t>dužnika</w:t>
      </w:r>
      <w:r w:rsidRPr="008D309D" w:rsidR="00A607C0">
        <w:rPr>
          <w:sz w:val="22"/>
          <w:szCs w:val="22"/>
        </w:rPr>
        <w:t>:</w:t>
      </w:r>
      <w:r w:rsidRPr="008D309D">
        <w:rPr>
          <w:sz w:val="22"/>
          <w:szCs w:val="22"/>
        </w:rPr>
        <w:t xml:space="preserve"> zastupnik po zakonu </w:t>
      </w:r>
      <w:r w:rsidRPr="008D309D" w:rsidR="00562712">
        <w:rPr>
          <w:sz w:val="22"/>
          <w:szCs w:val="22"/>
        </w:rPr>
        <w:t>Damir Lasan</w:t>
      </w:r>
      <w:r w:rsidRPr="008D309D">
        <w:rPr>
          <w:sz w:val="22"/>
          <w:szCs w:val="22"/>
        </w:rPr>
        <w:t xml:space="preserve">, direktor sa punomoćnikom </w:t>
      </w:r>
      <w:r w:rsidRPr="008D309D" w:rsidR="008D309D">
        <w:rPr>
          <w:sz w:val="22"/>
          <w:szCs w:val="22"/>
        </w:rPr>
        <w:t>Pavom Miškoviće</w:t>
      </w:r>
      <w:r w:rsidR="00E83232">
        <w:rPr>
          <w:sz w:val="22"/>
          <w:szCs w:val="22"/>
        </w:rPr>
        <w:t>m</w:t>
      </w:r>
      <w:r w:rsidRPr="008D309D" w:rsidR="008D309D">
        <w:rPr>
          <w:sz w:val="22"/>
          <w:szCs w:val="22"/>
        </w:rPr>
        <w:t xml:space="preserve">, odvjetnikom iz Odvjetničkog društva Mišković &amp; Mišković d.o.o., Zagreb, prilaže punomoć u spis </w:t>
      </w:r>
    </w:p>
    <w:p w:rsidRPr="00BD1501" w:rsidR="00D11369" w:rsidP="00BD1E32" w:rsidRDefault="00D11369">
      <w:pPr>
        <w:rPr>
          <w:sz w:val="22"/>
          <w:szCs w:val="22"/>
        </w:rPr>
      </w:pPr>
    </w:p>
    <w:p w:rsidRPr="00BD1501" w:rsidR="00D11369" w:rsidP="00BD1501" w:rsidRDefault="00A607C0">
      <w:pPr>
        <w:pStyle w:val="Odlomakpopisa"/>
        <w:numPr>
          <w:ilvl w:val="0"/>
          <w:numId w:val="1"/>
        </w:numPr>
        <w:ind w:left="0" w:firstLine="0"/>
        <w:jc w:val="left"/>
        <w:rPr>
          <w:sz w:val="22"/>
          <w:szCs w:val="22"/>
        </w:rPr>
      </w:pPr>
      <w:r w:rsidRPr="00BD1501">
        <w:rPr>
          <w:sz w:val="22"/>
          <w:szCs w:val="22"/>
        </w:rPr>
        <w:t xml:space="preserve">vjerovnici: zastupani po </w:t>
      </w:r>
      <w:r w:rsidR="002C0529">
        <w:rPr>
          <w:sz w:val="22"/>
          <w:szCs w:val="22"/>
        </w:rPr>
        <w:t xml:space="preserve">zamjeniku </w:t>
      </w:r>
      <w:r w:rsidRPr="00BD1501" w:rsidR="00D11369">
        <w:rPr>
          <w:sz w:val="22"/>
          <w:szCs w:val="22"/>
        </w:rPr>
        <w:t>punomoćnik</w:t>
      </w:r>
      <w:r w:rsidR="002C0529">
        <w:rPr>
          <w:sz w:val="22"/>
          <w:szCs w:val="22"/>
        </w:rPr>
        <w:t>a Robertu Izidoru Majiću, odvjetniku iz Zadra, predaje zamjeničku punomoć u spis</w:t>
      </w:r>
      <w:r w:rsidRPr="00BD1501">
        <w:rPr>
          <w:sz w:val="22"/>
          <w:szCs w:val="22"/>
        </w:rPr>
        <w:t xml:space="preserve"> i to za vjerovnike</w:t>
      </w:r>
      <w:r w:rsidRPr="00BD1501" w:rsidR="00D11369">
        <w:rPr>
          <w:sz w:val="22"/>
          <w:szCs w:val="22"/>
        </w:rPr>
        <w:t>:</w:t>
      </w:r>
    </w:p>
    <w:p w:rsidRPr="00BD1501" w:rsidR="00D11369" w:rsidP="00D11369" w:rsidRDefault="00D11369">
      <w:pPr>
        <w:pStyle w:val="Odlomakpopisa"/>
        <w:rPr>
          <w:sz w:val="22"/>
          <w:szCs w:val="22"/>
        </w:rPr>
      </w:pP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MARKO BADŽIM iz Čvrljeva, Badžim 15, OIB: 0 9131330288;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ANĐELKO BLAŽEV iz Široke, Ulica I 43, OIB: 50665367070;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KREŠO BRUSAN iz Grabovaca, Grabovci 32, OIB: 19344885415;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IVAN CIGIĆ iz Dubravice, Srida Dubravica 37, OIB: 16050871266;</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COPAN ZAGREB društvo s ograničenom odgovornošću za trgovinu i zastupanje, Selnica Šćitarjevska, Selnica Šćitarjevska 25, OIB: 43698579132, zastupano po direktoru Davoru Hrvojiću;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IVAN ČERINA iz Podgrađa, Podgrađe 2, OIB: 41856186112;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DJELO, poduzeće za trgovinu na veliko i malo, turizam, ugostiteljstvo i izvoz-uvoz, d.o.o., Unešić, Ljubostinje, Slamići 19, OIB: 62613135937, zastupano po direktorici Luciji Slamić;</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DRAGO DRAGOVIĆ iz Sonkovića, Dragovići 16, OIB: 70755372712;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EMINEO, d.o.o. za promidžbu i trgovinu, Zagreb, Kutnjački put 18, OIB: 72461356905, zastupano po direktoru Kristijanu Lemcu;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ANTE GAĆINA, iz Vezca, Gornji Vezac 8, OIB: 02218702963;</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NEDA GOJANOVIĆ iz  Brodarice, Šibenska 2, OIB: 01490382023;</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GOSPODARSKA INTERESNA UDRUGA PROIZVOĐAČA PIĆA HRVATSKE, Zagreb, Kučerina 64, OIB: 01877454077, zastupano po direktorici Jasni Čačić;</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GRAD ŠIBENIK, Šibenik, Trg palih branitelja Domovinskog rata 1, OIB: 55644094063, zastupan po Gradonačelniku Željku Buriću;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H T Z društvo s ograničenom odgovornošću za prijevoz i usluge, Zagreb, Trsje 37 A, OIB: 01086461670, zastupano po direktoru Ivanu Milošu;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BLAŽ JURIN iz Primoštena, Svetog Josipa 13, OIB: 18337432909;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JUŽNI PRIMOŠTEN, poljoprivredna zadruga, Široke, Bratski Dolac 3, OIB: 07030398614, zastupano po upravitelju zadruge Damiru Juriću;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NIKOLA KENDEŠ iz Grabovaca, Grabovci 8, OIB: 56748519239;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MALI HRAST društvo s ograničenom odgovornošću za trgovinu i prijevoz robe, Vukšić, Vukšić 172, OIB: 33849777424, zastupano po direktoru Ivi Kartelu;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MALI PALIT društvo s ograničenom odgovornošću za trgovinu i turizam, Rab, Banjol 165, OIB: 81377394871, zastupano po direktoru Anđelku Pahljini;</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ANĐE MARINOV, iz Vezca, Gornji Vezac 4, OIB: 89254582389;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BRANKO MARINOV, iz Vezca, Gornji Vezac 18, OIB: 42614167398;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VLADE MIKULANDRA iz Bilica, Mikulandre 17, OIB: 69088496807;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MIKULIĆ društvo s ograničenom odgovornošću za trgovinu, ugostiteljstvo i turizam, Matulji, Vladimira Nazora 1a, OIB: 49084046215, zastupano po direktoru Ivanu Mikuliću;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DAVOR MILETIĆ iz Bile Vlake, Bila Vlaka 55, OIB: 29772587952;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ZVONKO MIŠURA iz Donjeg Polja, Vrpoljačka cesta 8, OIB: 17544306488;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MARICA MORIĆ iz Stankovaca, Stankovci 240, OIB: 18787673880;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IVAN NAKIĆ, vl. obrta ''Prijevoz robe (tereta) cestom, (unutarnji i međunarodni-javni)'' iz Šibenika, Svilajska 26, OIB: 40508782680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EXCLUSIVE CENTAR BOŽO PAIĆ urarsko-zlatarski i trgovački obrt, Šibenik, Stjepana Radića 4F, OIB: 38135956530;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ANTE PALINIĆ iz Sonkovića, Palinići 15, OIB: 49188889702;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TOMISLAV PERICA iz Donjih Lepura, Donji Lepuri 52, OIB: 13805077699;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LJILJANA PERIĆ iz Oklaja, Iznad Veterinarske I 8, OIB: 75623877027;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POS, društvo s ograničenom odgovornošću za informatičke usluge, Split, Tolstojeva 32I, OIB: 84938865556, zastupan po direktoru Zoranu Kapovu;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RADIO RITAM društvo s ograničenom odgovornošću za radijsku i televizijsku djelatnost, Stjepana Radića 24, 22000 Šibenik, OIB: 48385608825, zastupano po direktoru Miši Bijeliću;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IVO RELJA vl. obrta '' RELJA, obrt za prijevoz robe, Dubrava kod Šibenika, Relje-Junakovići 75 iz Dubrave kod Šibenika, Relje-Junakovići 75, OIB: 24940130771;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MARA ROŠKO iz Sonkovića, Matići 69, OIB: 44961646849;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OPG TVRTKO TOPIĆ, SIVERIĆ, Od Lotosa Uz Cestu 37a, 22321 Siverić, OIB: 15832739048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VA d.o.o., Ilirska Bistrica, Kosovelova ulica 2A, Slovenija, matični broj 5802687000, zastupano po direktorici Antoniji Valenčić;</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VIŠIĆ i PARTNERI j.t.d. za pružanje odvjetničkih usluga, Šibenik, Stjepana Radića 53, OIB: 81742785904, zastupano po predsjedniku uprave Pašku Višiću;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Prijevoz robe tereta cestom Autoprijevoznik ŽELJKO VIŠNJIĆ, Velika Gorica, Dragutina Domjanića 5, OIB: 62348846329;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ZAVOD ZA JAVNO ZDRAVSTVO ŠIBENSKO-KNINSKE ŽUPANIJE, Šibenik, Matije Gupca 74, OIB: 84082732674, zastupano po ravnateljici Diani Dulibić;</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ZLATAN OTOK društvo s ograničenom odgovornošću za proizvodnju vina i trgovinu, Sveta Nedjelja, Put Stjepana Radića 3, OIB: 46934345825, zastupano po direktoru Nikoli Plenkoviću;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ANTE ŽAJA iz Kruševa, Kruševo 32, OIB: 37367091008;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ANTE ALAJBEG iz Ljubitovice, Alajbezi 19, OIB: 81963775378;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AS-EKO društvo s ograničenom odgovornošću za pružanje usluga i trgovinu, Šibenik, Industrijska zona Podi, Dolačka 2, OIB: 10342586958, zastupano po direktoru Damiru Vrvilu;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MIRKO ATLAGIĆ iz Ostrovice, Ostrovica 38, OIB: 45889849637;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ĐURO BABIĆ iz Uzdolja, Ćenići 31, OIB: 48660727216;</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IVAN BABIĆ iz Sonkovića, Babići 4, OIB: 42979427771;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JERKO BAČELIĆ iz Sapina Doca, Palasova Kotelja 25, OIB: 06966520681;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MILAN BAIĆ iz Vrpolja, Vrpoljačka cesta 156, OIB: 26955992187;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BAKMAZ d.o.o. za trgovinu i prijevoz, Zadar, Marijane Radev 14, OIB: 27391110825, zastupano po direktoru Josipu Bakmazu;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BANESTRA, trgovina na veliko i malo, d.o.o., Zadar, Stjepana Radića 6f, OIB: 56078562148, zastupano po direktoru Goranu Maletiću;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NIKOLA BARADIĆ iz Banjevaca, Banjevci 67, OIB: 08922173276;</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JOSO BASTAĆ iz Vukšića, Vukšić 96, OIB: 09292905508;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ANTE BAŠIĆ, iz Vezca, Gornji Vezac 12, OIB: 17136609600;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NIKICA BATINICA iz Šibenika, Paška Zjačića 2, OIB: 25975124355;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FRANE BELAMARIĆ iz Dubrave kod Šibenika, Daska 84, OIB: 62377080791;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STIPAN BILAĆ iz Gaćeleza, Gaćelezi 97, OIB: 72994523405;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IVO BLAĆE iz Donjeg Polja, Spahija 7, OIB: 80073094039;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DAVOR BRAJKOVIĆ, pok. IVE iz Šibenika, Stjepana Radića 19, OIB: 70058200365;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TRUTKO BRAJKOVIĆ iz Dubravice, Glavica 3, OIB: 42821374840;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DRAGO BRALIĆ iz Danilo Kraljice, Bralići 3, OIB: 03925253291;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JANDRIJA BRATIĆ iz Piramatovaca, Piramatovci 108, OIB: 53293834465;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ŽELJKO BRONIĆ iz Oklaja, Put Osmanovca 7, OIB: 32073341318;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IVAN BURA iz Šibenika, Visovačka 54, OIB: 45990732937;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NEVENKA BURAZER vl. Ugostiteljski obrt "Boraja" iz Boraje, Boraja 17, OIB: 97752224240;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JOSIP ČOBANOV iz Primoštena, Podadrage 8, OIB: 15905885697;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DALMACIJA, društvo s ograničenom odgovornošću za trgovinu i turizam, Vodice,  Ante Lasan Kabalera 53, OIB: 41808499373, zastupano po direktoru Mati Aleksiću;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DB-KANTUN d.o.o. za savjetovanje, trgovinu i usluge, Dubrovnik, Lukše Beritića 27, OIB: 16278459495, zastupano po direktoru Ivi Brbori;</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MARKO DEUR iz Bile Vlake, Bila Vlaka 48, OIB: 88791214409;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IVE DIČAK iz Badnja, Dičaci 7, OIB: 15242615333</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DISK društvo s ograničenom odgovornošću za informatičku tehnologiju, Šibenik, Stjepana Radića 60, OIB: 08623414761, zastupano po direktoru Šimi Bumbaku;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ZDENKO DIZDAR iz Oklaja, Put kroz Oklaj 31, OIB: 71428729842;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PETAR DRAGOVIĆ iz Sonkovića, Dragovići 4, OIB: 66293490694;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DROPI PROMOCIJA d.o.o. za trgovinu i usluge, Zagreb, Krešićeva 32, OIB: 40790191911, zastupano po direktoru Domagoju Dropuljiću;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DSL d.o.o. za prijevoz, trgovinu i usluge, Osijek, Ulica Jablanova 45, OIB: 98247627579, zastupano po direktorici Ljubici Rašo;</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MARINKO DUBRAVICA iz Budaka, Budak 86, OIB: 49537505762;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FRANE DUGOPOLJAC iz Rupe, Rupa 80, OIB: 10700503702;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MARIJAN DUJIĆ iz Ićeva, Dujići 12, OIB: 18220370331;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DANIJELA DŽEPINA iz Vukšića, Vukšić 144, OIB: 09561276267;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EDUCA d.o.o. za trgovinu i usluge, Šibenik, Šibenskih vatrogasaca 14, OIB: 64606800724, zastupano po direktoru Slavenu Drmaću;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JOŠKO ERAK iz Šibenika, Borajska 32, OIB: 48374492248;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ANTICA ERCEGOVIĆ iz Trogira, Kamenita 10, OIB: 28318356661;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G.I.M. GASE, d.o.o. za usluge, trgovinu i ugostiteljstvo, Šibenik, Ul. Ivana Meštrovića 68, OIB: 75784153366, zastupano po direktoru Mariju Kuvaču;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GAFIL društvo s ograničenom odgovornošću za usluge, trgovinu i proizvodnju, Sesvete, Vinogorska 59 A, OIB: 44071140370, zastupano po direktorici Petri Gašparac Validžić;</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GAMBI, d.o.o. za servis i prodaju uredske opreme, vaga, registar blagajni i informatički inženjering, Bilice, Novo naselje 28, OIB: 22418618872, zastupano po članu uprave Goranu Plenči;</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DANICA GARDIJAN iz Plastova, Plastovo 27, OIB: 97625597788;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TOMISLAV GOBOV iz Primoštena, Zagrebačka 6, OIB: 72691556469;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ANTE GOLEŠ iz Podglavice, Čelina IV 17, OIB: 58850911116;</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JOSIP GRACIN iz Primoštena, Splitska 43, OIB: 38452174682;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VICKO GRANDEŠ iz Šibenika, Nove crkve 6, OIB: 12718163429;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JERKO GRUBIŠIĆ iz Bilica, Ul. 113. Šib. Brigade HV 88, OIB: 06507484265;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KAJA GRUBIŠIĆ iz Dubrave kod Šibenika, Grubišići 16, OIB: 79461570155;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ROBERT GRUBIŠIĆ vl. obrta za proizvodnju i usluge "MIMA", Dubrava kod Šibenika, Rakovo Selo 100/a iz Dubrave kod Šibenika, Grubišići 18, OIB: 22503845604;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IVAN GRUJA iz Vadlja, Krč Dolac-Grujini 1, OIB: 88333209556;</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EDITA HULJEV iz Široke, Ulica I 42A, OIB: 64583216052;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MATE HULJEV iz Primoštena Burnji, Krčulj Gracini 17, OIB: 23851180784;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INSTITUT ZA JADRANSKE KULTURE I MELIORACIJU KRŠA, Split, Put Duilova 11, OIB: 90884993104, zastupano po ravnateljici Katji Žanić;</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CVITA IVANKOVIĆ, ud. STANKA iz Šibenika, Dobrić 8, OIB: 15028136278;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LJILJAN IVANKOVIĆ iz Grabovaca, Grabovci 20, OIB: 71871767273;</w:t>
      </w:r>
    </w:p>
    <w:p w:rsidRPr="00BD1501" w:rsidR="00562712" w:rsidP="00BD1501" w:rsidRDefault="00562712">
      <w:pPr>
        <w:pStyle w:val="Tijeloteksta"/>
        <w:numPr>
          <w:ilvl w:val="0"/>
          <w:numId w:val="2"/>
        </w:numPr>
        <w:tabs>
          <w:tab w:val="clear" w:pos="0"/>
          <w:tab w:val="left" w:pos="1276"/>
        </w:tabs>
        <w:ind w:left="1701" w:hanging="643"/>
        <w:rPr>
          <w:rFonts w:ascii="Times New Roman" w:hAnsi="Times New Roman"/>
          <w:bCs/>
          <w:sz w:val="22"/>
          <w:szCs w:val="22"/>
          <w:lang w:val="hr-HR"/>
        </w:rPr>
      </w:pPr>
      <w:r w:rsidRPr="00BD1501">
        <w:rPr>
          <w:rFonts w:ascii="Times New Roman" w:hAnsi="Times New Roman"/>
          <w:bCs/>
          <w:sz w:val="22"/>
          <w:szCs w:val="22"/>
          <w:lang w:val="hr-HR"/>
        </w:rPr>
        <w:t>JADRAN GRUPA d.o.o. za trgovinu i usluge, Dugopolje, Sv. Leopolda Mandića 7a, OIB:  17807936627, zastupano po direktoru Stipi Majiću;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JADRANKA TRGOVINA trgovina d. o. o., Mali Lošinj, Dražica 1, OIB: 02198337590, zastupano po direktoru Milutinu Džebiću;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JEDINSTVO društvo s ograničenom odgovornošću za prehrambenu proizvodnju, Labin, Pulska 3, OIB: 29947239127, zastupano po direktoru Elvinu Krušlji;</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ANTE JUNAKOVIĆ iz Dubrave kod Šibenika, Relje-Junakovići 77, OIB: 67749568143;</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TONA JUNAKOVIĆ iz Dubrave kod Šibenika, Relje-Junakovići 67, OIB: 66280133373;</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PAŠKO JURIĆ iz Kruševa, Kruševo 37, OIB: 51760054938;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ŠPIRO JURIĆ iz Kruševa, Kruševo 67, OIB: 73943922711;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ROSA JURIŠIĆ iz Grabovaca, Grabovci 5, OIB: 65038602111;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Javni bilježnik ALISA KALE, S. RADIĆA 79 A, ŠIBENIK iz Šibenika, Put kroz Meterize 42, OIB: 20422098987;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ANĐELKO KARTELO iz Sonkovića, Kula Petkovića 5, OIB: 80211883710;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IVICA KARTELO iz Vukšića, Vukšić 171, OIB: 04537798373;</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KOSA KARTELO iz Sonkovića, Kula Petkovića 5, OIB: 17724560578;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FRANE KLARIĆ iz Bilica, 113.Šibenske Brigade HV-A 145, OIB: 54728099862;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IVAN KLARIĆ iz Dubravice, Klarići 1, OIB: 35740822244;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MARIJA KLISOVIĆ, vl. "BULIN" obrt za iznajmljivanje nekretnina, posredovanje i usluge, Riderska cesta 10 iz Danila, Riderska Cesta 10, OIB: 39759288765;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KOMERC PANCIROV d.o.o. za trgovinu, ugostiteljstvo, turizam i usluge, Šibenik, Stjepana Radića 25, OIB: 62891337171, zastupano po direktoru Josipu Pancirovu;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ŽELJKO KOSOR iz Drniša, Petra Svačića 84, OIB: 42051875941;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MARKO LACIĆ, vl. "Donor" obrt za prodaju i servis uredske opreme i registar blagajne, 8. DALMATINSKE UDARNE BRIGADE 6, ŠIBENIK, iz Šibenika, 8. dalmatinske udarne brigade 6, OIB: 62834005659;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LASER d.o.o. za trgovinu i usluge, Šibenik, Ivana Rendića 19, OIB: 48289235159, zastupano po direktoru Siniši Bušcu;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LetMeDo d.o.o. za informatičku djelatnost i usluge, Osijek, J. J. Strossmayera 341, OIB: 48601051863, zastupano po direktoru Dejanu Beširu;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IVICA LUCIĆ iz Pokrovnika, Ulica Aleksići 24, OIB: 34581714320;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VLADIMIR LUŠA iz Brodarice, Bili brig 23, OIB: 99848299628;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NEVENKA MAGLOV iz Šibenika, Trtarska 82, OIB: 29023648122;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STANKO MARAS iz Ostrogašice, Marasi 3, OIB: 99816703339;</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ANA MARETIĆ iz Piramatovaca, Piramatovci 70, OIB: 37243925213;</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NIKO MARETIĆ iz Vodica, Pudarica 4, OIB: 03729400200;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NIKOLA MARETIĆ iz Šibenika, Bana Ivana Mažuranića 86, OIB: 57850559811;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NEDJELJKO MARINOV, iz Vezca, Gornji Vezac 6, OIB: 02162867277;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BRANKO MARJANICA iz Ljubitovice, Marijani 8, OIB: 61760960460;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JANKO MATIĆ iz Sonkovića, Matići 7, OIB: 73238718865;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VESELIN MATIĆ iz Sonkovića, Matići 7, OIB: 92690573574;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MEGAMARKETING društvo s ograničenom odgovornošću za reklamu i propaganda, Šibenik, Put Bioca 2A, OIB: 66470344830, zastupano po direktoru Živana Luša;</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META GRUPA d.o.o. za trgovinu, proizvodnju i usluge, Zagreb, Šubićeva 42, OIB: 72530488515, zastupano po prokuristici Sandri Špoljar Begović;</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MILENKO MILOVIĆ iz Gračaca, Milovići 55, OIB: 86724081625;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VINKO MILUTIN iz Krapnja, Ulica II 22, OIB: 31811532995;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IVO MIŠURA iz Danilo Kraljice, Mišure 4A, OIB: 61006468804;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MOBILITAS d.o.o. za usluge, Split, Alojzija Stepinca 61, OIB: 20819220092, zastupano po članu uprave Mariu Jelčiću;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VINKO MORIĆ iz Crljenika, Crljenik 6, OIB: 79557312261;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Zdravko Morović, vl. obrta "PRINTAL- GRAFIKA", Jadrtovac, Obala Morinje 7, OIB: 45184562262;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MORULA d.o.o. za trgovinu i usluge, Dugopolje, Ulica sv. Florijana 46, OIB: 88833097372, zastupano po direktoru Ivici Delašu;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MOZAIK KNJIGA društvo s ograničenom odgovornošću za nakladničku djelatnost, Zagreb, Karlovačka cesta 24a, OIB: 57010186553, zastupano po direktoru Bojanu Vidmaru;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ŠIME NAKIĆ iz Vukšića, Vukšić 139, OIB: 89931829547;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TEREZA-ROŽA OMRČEN iz Lađevaca, Lađevci II 49, OIB: 05044098077;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BORE ORLOVIĆ iz Budaka, Budak 72, OIB: 76415314111;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JANKO ORLOVIĆ iz Budaka, Budak 78, OIB: 05551588286;</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MILE ORLOVIĆ iz Budaka, Budak 92, OIB: 51982957434;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VJEKOSLAV PELAIĆ iz Stankovaca, Stankovci 94, OIB: 67004146407;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ANĐELKO PERIŠA iz Šibenika, Put Jurasa I 16, OIB: 98598211214;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Ante Petrović, vl. ugostiteljskog obrta "ZLATNE ŠKOLJKE" iz Skradina, Grgura Ninskog 24, OIB: 17108451140;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STANKO PULJIĆ, vl. obrt za ugostiteljstvo, "ANTIN GUŠT", ŠIBENIK, VELIMIRA ŠKORPIKA 18, Donji Emovci 30e, 34000 Donji Emovci, OIB: 92881351384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MARA RADAN iz Ostrogašice, Radani 6, OIB: 71888637527;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ANKA RELJA iz Dubrave kod Šibenika, Relje-Junakovići 74, OIB: 38917916693;</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RESTORAN TRNJANKA  d.o.o. za ugostiteljstvo i usluge, Zagreb, Trnjanska cesta 31, OIB: 51095398279, zastupano po direktoru Aleksandru Vračaru;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ANITA RONČEVIĆ iz Vodica, Stablinac II 2, OIB: 80977987840;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Javni bilježnik JOZO ROTIM,Trg Johna Fitzgeralda Kennedyja 6b, 10000, Zagreb iz Zagreba, Trnjanska cesta 105, OIB: 15618163660;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IVAN RUPIĆ iz Šibenika, Mariborska 25, OIB: 15858212642;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MLADEN RUPIĆ iz Šibenika, Nova V 7, OIB: 41415369215;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VINKO SAŠA iz Blizne Donje, Saše 8, OIB: 98704917504;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MARKO SLAMIĆ,PRO-WEB obrt za računalne djelatnosti, Šibenik, Put gimnazije 42, OIB: 75850679491;</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UGOSTITELJSKI OBRT "ZLATNI TULP "- JOSO SMOLIĆ, Šibenik, Stjepana Radića 56A, OIB: 18000109617;</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MARKO SMOLIĆ, vl. SMOLIĆ GRAFIKA obrt za reklame i tisak, Šibenik, 113. šibenske brigade HV-a 1, OIB: 64796748545;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SPLENDID ugostiteljstvo, društvo s ograničenom odgovornošću, Zagreb, Mlinovi 28, OIB: 31618014301, zastupano po direktorici Danieli Gajski;</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NEVENKA STANČIĆ iz Šibenika, Stjepana Radića 60, OIB: 32385556054;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SVEUČILIŠTE U ZAGREBU, PREHRAMBENO-BIOTEHNOLOŠKI FAKULTET, Zagreb, Pierottijeva 6, OIB: 47824453867, zastupano po dekanu Damiru Ježeku;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IVAN ŠAKIĆ iz Piramatovaca, Bilo Stanovi 1, OIB: 53138995288;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ŽELJKO ŠKUGOR iz Dubrave kod Šibenika, Škugori 59, OIB: 08729629194;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ANTE ŠODA iz Blizne Donje, Saše 2, OIB: 85237939766;</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FRANE ŠODA iz Gaćeleza, Gaćelezi 20, OIB: 32076309728;</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ŠUPERBA JERE, vl. ugostiteljskog obrta " TORCIDA" Donje Polje iz Donjeg Polja, Donje Polje 70, OIB: 37712913310;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DUŠAN TABULA iz Gaćeleza, Gaćelezi 47, OIB: 06513564730;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MOMO TABULA iz Gaćeleza, Gaćelezi 141, OIB: 88971205532;</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NIKO TARLE iz Drniša, Antuna Branka Šimića 2, OIB: 07753816584;</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SRĐAN TROJAN, vl. obrta Elektro radiona "Trojan" Šibenik iz Šibenika, Kralja Zvonimira 92, OIB: 22074958126;</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UGOCER za trgovinu, usluge, izvoz i uvoz d.o.o., Velika Gorica, Trg kralja Tomislava 26, OIB: 63629609201, zastupano po direktoru Bruni Ceronji;</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ANA VIDOVIĆ iz Gradaca, Put crkve 10, OIB: 99124063285;</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VILSTROJ društvo s ograničenom odgovornošću za usluge i trgovinu, Buzet, Mažinjica 77, OIB: 14411754953, zastupano po direktoru Mladenu Merliću;</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MILENA VUKIČEVIĆ iz Grebaštice, Donja Grebaštica 118, OIB: 49455915200;</w:t>
      </w:r>
    </w:p>
    <w:p w:rsidRPr="00BD1501" w:rsidR="00562712" w:rsidP="00BD1501"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ZADRUŽNI SAVEZ DALMACIJE, Split, Ulica Kamila Tončića 4, OIB: 97059868731, zastupano po predsjedniku Lordanu Ljubenkovu;</w:t>
      </w:r>
    </w:p>
    <w:p w:rsidR="007D222F" w:rsidP="007D222F" w:rsidRDefault="00562712">
      <w:pPr>
        <w:pStyle w:val="Tijeloteksta"/>
        <w:numPr>
          <w:ilvl w:val="0"/>
          <w:numId w:val="2"/>
        </w:numPr>
        <w:ind w:left="1701" w:hanging="643"/>
        <w:rPr>
          <w:rFonts w:ascii="Times New Roman" w:hAnsi="Times New Roman"/>
          <w:bCs/>
          <w:sz w:val="22"/>
          <w:szCs w:val="22"/>
          <w:lang w:val="hr-HR"/>
        </w:rPr>
      </w:pPr>
      <w:r w:rsidRPr="00BD1501">
        <w:rPr>
          <w:rFonts w:ascii="Times New Roman" w:hAnsi="Times New Roman"/>
          <w:bCs/>
          <w:sz w:val="22"/>
          <w:szCs w:val="22"/>
          <w:lang w:val="hr-HR"/>
        </w:rPr>
        <w:t>ŽUPANIJSKI RADIO ŠIBENIK društvo s ograničenom odgovornošću za radijsku djelatnost, Obala palih omladinaca 4, 22000 Šibenik, OIB: 50868563028 (ranije: ŽUPANIJSKI RADIO ŠIBENIK društvo s ograničenom odgovornošću za radijsku djelatnost u stečaju), zastupano po direktoru Nikici Bujasu;</w:t>
      </w:r>
    </w:p>
    <w:p w:rsidRPr="003A643F" w:rsidR="007D222F" w:rsidP="007D222F" w:rsidRDefault="007D222F">
      <w:pPr>
        <w:pStyle w:val="Tijeloteksta"/>
        <w:numPr>
          <w:ilvl w:val="0"/>
          <w:numId w:val="2"/>
        </w:numPr>
        <w:ind w:left="1701" w:hanging="643"/>
        <w:rPr>
          <w:rFonts w:ascii="Times New Roman" w:hAnsi="Times New Roman"/>
          <w:bCs/>
          <w:color w:val="auto"/>
          <w:sz w:val="22"/>
          <w:szCs w:val="22"/>
          <w:lang w:val="hr-HR"/>
        </w:rPr>
      </w:pPr>
      <w:r w:rsidRPr="003A643F">
        <w:rPr>
          <w:rFonts w:ascii="Times New Roman" w:hAnsi="Times New Roman"/>
          <w:bCs/>
          <w:color w:val="auto"/>
          <w:sz w:val="22"/>
          <w:szCs w:val="22"/>
          <w:lang w:val="hr-HR"/>
        </w:rPr>
        <w:t>ZVONIMIR GRGIĆ, vl. trgovačkog obrta ''GRGA'', Pula, Valica 9, OIB: 52564029533, Monte Paradiso 38;</w:t>
      </w:r>
    </w:p>
    <w:p w:rsidRPr="003A643F" w:rsidR="007D222F" w:rsidP="007D222F" w:rsidRDefault="007D222F">
      <w:pPr>
        <w:pStyle w:val="Tijeloteksta"/>
        <w:numPr>
          <w:ilvl w:val="0"/>
          <w:numId w:val="2"/>
        </w:numPr>
        <w:ind w:left="1701" w:hanging="643"/>
        <w:rPr>
          <w:rFonts w:ascii="Times New Roman" w:hAnsi="Times New Roman"/>
          <w:bCs/>
          <w:color w:val="auto"/>
          <w:sz w:val="22"/>
          <w:szCs w:val="22"/>
          <w:lang w:val="hr-HR"/>
        </w:rPr>
      </w:pPr>
      <w:r w:rsidRPr="003A643F">
        <w:rPr>
          <w:rFonts w:ascii="Times New Roman" w:hAnsi="Times New Roman"/>
          <w:bCs/>
          <w:color w:val="auto"/>
          <w:sz w:val="22"/>
          <w:szCs w:val="22"/>
          <w:lang w:val="hr-HR"/>
        </w:rPr>
        <w:t>KANAVA jednostavno društvo sa ograničenom odgovornošću za građevinu, Šibenik, Zagorska 6, OIB: 79276309490;</w:t>
      </w:r>
    </w:p>
    <w:p w:rsidRPr="003A643F" w:rsidR="007D222F" w:rsidP="007D222F" w:rsidRDefault="007D222F">
      <w:pPr>
        <w:pStyle w:val="Tijeloteksta"/>
        <w:numPr>
          <w:ilvl w:val="0"/>
          <w:numId w:val="2"/>
        </w:numPr>
        <w:ind w:left="1701" w:hanging="643"/>
        <w:rPr>
          <w:rFonts w:ascii="Times New Roman" w:hAnsi="Times New Roman"/>
          <w:bCs/>
          <w:color w:val="auto"/>
          <w:sz w:val="22"/>
          <w:szCs w:val="22"/>
          <w:lang w:val="hr-HR"/>
        </w:rPr>
      </w:pPr>
      <w:r w:rsidRPr="003A643F">
        <w:rPr>
          <w:rFonts w:ascii="Times New Roman" w:hAnsi="Times New Roman"/>
          <w:bCs/>
          <w:color w:val="auto"/>
          <w:sz w:val="22"/>
          <w:szCs w:val="22"/>
          <w:lang w:val="hr-HR"/>
        </w:rPr>
        <w:t>KATARINA MORIĆ, vl. obrta za prijevoz i ugostiteljstvo ''JELENA'', Stankovci, Velim, Velim 12, OIB: 28317087619;</w:t>
      </w:r>
    </w:p>
    <w:p w:rsidRPr="003A643F" w:rsidR="007D222F" w:rsidP="007D222F" w:rsidRDefault="007D222F">
      <w:pPr>
        <w:pStyle w:val="Tijeloteksta"/>
        <w:numPr>
          <w:ilvl w:val="0"/>
          <w:numId w:val="2"/>
        </w:numPr>
        <w:ind w:left="1701" w:hanging="643"/>
        <w:rPr>
          <w:rFonts w:ascii="Times New Roman" w:hAnsi="Times New Roman"/>
          <w:bCs/>
          <w:color w:val="auto"/>
          <w:sz w:val="22"/>
          <w:szCs w:val="22"/>
          <w:lang w:val="hr-HR"/>
        </w:rPr>
      </w:pPr>
      <w:r w:rsidRPr="003A643F">
        <w:rPr>
          <w:rFonts w:ascii="Times New Roman" w:hAnsi="Times New Roman"/>
          <w:bCs/>
          <w:color w:val="auto"/>
          <w:sz w:val="22"/>
          <w:szCs w:val="22"/>
          <w:lang w:val="hr-HR"/>
        </w:rPr>
        <w:t>ZLATKO SKELIN, vl. ''AS'', ugostiteljsko trgovački obrt, Zagreb, Zelengaj 2/A, OIB: 99415519065;</w:t>
      </w:r>
    </w:p>
    <w:p w:rsidRPr="00BD1501" w:rsidR="007D222F" w:rsidP="007D222F" w:rsidRDefault="007D222F">
      <w:pPr>
        <w:pStyle w:val="Tijeloteksta"/>
        <w:ind w:left="1058"/>
        <w:rPr>
          <w:rFonts w:ascii="Times New Roman" w:hAnsi="Times New Roman"/>
          <w:bCs/>
          <w:sz w:val="22"/>
          <w:szCs w:val="22"/>
          <w:lang w:val="hr-HR"/>
        </w:rPr>
      </w:pPr>
    </w:p>
    <w:p w:rsidRPr="00BD1501" w:rsidR="00D11369" w:rsidP="00582B87" w:rsidRDefault="00D11369">
      <w:pPr>
        <w:pStyle w:val="Odlomakpopisa"/>
        <w:rPr>
          <w:color w:val="FF0000"/>
          <w:sz w:val="22"/>
          <w:szCs w:val="22"/>
        </w:rPr>
      </w:pPr>
    </w:p>
    <w:p w:rsidRPr="00767723" w:rsidR="00D11369" w:rsidP="00BD1501" w:rsidRDefault="00D11369">
      <w:pPr>
        <w:pStyle w:val="Odlomakpopisa"/>
        <w:numPr>
          <w:ilvl w:val="0"/>
          <w:numId w:val="1"/>
        </w:numPr>
        <w:rPr>
          <w:sz w:val="22"/>
          <w:szCs w:val="22"/>
        </w:rPr>
      </w:pPr>
      <w:r w:rsidRPr="00767723">
        <w:rPr>
          <w:sz w:val="22"/>
          <w:szCs w:val="22"/>
        </w:rPr>
        <w:t>REPUBLIKA HRVATSKA, MINISTARSTVO FINANCIJA, POREZNA UPRAVA</w:t>
      </w:r>
      <w:r w:rsidRPr="00767723" w:rsidR="00A607C0">
        <w:rPr>
          <w:sz w:val="22"/>
          <w:szCs w:val="22"/>
        </w:rPr>
        <w:t xml:space="preserve">, Područni ured </w:t>
      </w:r>
      <w:r w:rsidRPr="00767723" w:rsidR="00582B87">
        <w:rPr>
          <w:sz w:val="22"/>
          <w:szCs w:val="22"/>
        </w:rPr>
        <w:t>Šibenik</w:t>
      </w:r>
    </w:p>
    <w:p w:rsidRPr="00767723" w:rsidR="00D11369" w:rsidP="00582B87" w:rsidRDefault="00D11369">
      <w:pPr>
        <w:pStyle w:val="Odlomakpopisa"/>
        <w:rPr>
          <w:sz w:val="22"/>
          <w:szCs w:val="22"/>
        </w:rPr>
      </w:pPr>
    </w:p>
    <w:p w:rsidRPr="00767723" w:rsidR="00D11369" w:rsidP="00BD1501" w:rsidRDefault="00D11369">
      <w:pPr>
        <w:pStyle w:val="Odlomakpopisa"/>
        <w:numPr>
          <w:ilvl w:val="0"/>
          <w:numId w:val="1"/>
        </w:numPr>
        <w:rPr>
          <w:sz w:val="22"/>
          <w:szCs w:val="22"/>
        </w:rPr>
      </w:pPr>
      <w:r w:rsidRPr="00767723">
        <w:rPr>
          <w:sz w:val="22"/>
          <w:szCs w:val="22"/>
        </w:rPr>
        <w:t xml:space="preserve">REPUBLIKA HRVATSKA, MINISTARSTVO </w:t>
      </w:r>
      <w:r w:rsidRPr="00767723" w:rsidR="00582B87">
        <w:rPr>
          <w:sz w:val="22"/>
          <w:szCs w:val="22"/>
        </w:rPr>
        <w:t xml:space="preserve">FINANCIJA, </w:t>
      </w:r>
      <w:r w:rsidRPr="00767723" w:rsidR="0007358D">
        <w:rPr>
          <w:rFonts w:eastAsia="Calibri"/>
          <w:sz w:val="22"/>
          <w:szCs w:val="22"/>
        </w:rPr>
        <w:t>CARINSKA UPRAVA, Područni i carinski ured Split</w:t>
      </w:r>
    </w:p>
    <w:p w:rsidRPr="00767723" w:rsidR="00A607C0" w:rsidP="00582B87" w:rsidRDefault="00A607C0">
      <w:pPr>
        <w:pStyle w:val="Odlomakpopisa"/>
        <w:rPr>
          <w:sz w:val="22"/>
          <w:szCs w:val="22"/>
        </w:rPr>
      </w:pPr>
    </w:p>
    <w:p w:rsidR="00392731" w:rsidP="00BD1501" w:rsidRDefault="00A607C0">
      <w:pPr>
        <w:pStyle w:val="Odlomakpopisa"/>
        <w:numPr>
          <w:ilvl w:val="0"/>
          <w:numId w:val="1"/>
        </w:numPr>
        <w:rPr>
          <w:sz w:val="22"/>
          <w:szCs w:val="22"/>
        </w:rPr>
      </w:pPr>
      <w:r w:rsidRPr="00767723">
        <w:rPr>
          <w:sz w:val="22"/>
          <w:szCs w:val="22"/>
        </w:rPr>
        <w:t>REPUBLIKA HRVATSKA, MINISTARSTVO POLJOPRIVREDE, svi zastupani po zamjenici Županijskog državnog odvjetnika u Šibeniku, Igranki Šumera,</w:t>
      </w:r>
    </w:p>
    <w:p w:rsidRPr="00767723" w:rsidR="00767723" w:rsidP="00767723" w:rsidRDefault="00767723">
      <w:pPr>
        <w:pStyle w:val="Odlomakpopisa"/>
        <w:rPr>
          <w:sz w:val="22"/>
          <w:szCs w:val="22"/>
        </w:rPr>
      </w:pPr>
    </w:p>
    <w:p w:rsidR="00767723" w:rsidP="00BD1501" w:rsidRDefault="00767723">
      <w:pPr>
        <w:pStyle w:val="Odlomakpopisa"/>
        <w:numPr>
          <w:ilvl w:val="0"/>
          <w:numId w:val="1"/>
        </w:numPr>
        <w:rPr>
          <w:sz w:val="22"/>
          <w:szCs w:val="22"/>
        </w:rPr>
      </w:pPr>
      <w:r>
        <w:rPr>
          <w:sz w:val="22"/>
          <w:szCs w:val="22"/>
        </w:rPr>
        <w:t>HRVATSKA POŠTANSKA BANKA d.d. kao pravni slijednik JADRANSKE BANKE d.d., Šibenik, po punomoćnici po zaposlenju Marisi Čadež, dipl. iur. iz Šibenika, prilaže presliku punomoći i izvadak iz sudskog registra</w:t>
      </w:r>
    </w:p>
    <w:p w:rsidRPr="00767723" w:rsidR="00767723" w:rsidP="00767723" w:rsidRDefault="00767723">
      <w:pPr>
        <w:pStyle w:val="Odlomakpopisa"/>
        <w:rPr>
          <w:sz w:val="22"/>
          <w:szCs w:val="22"/>
        </w:rPr>
      </w:pPr>
    </w:p>
    <w:p w:rsidR="00767723" w:rsidP="00BD1501" w:rsidRDefault="00767723">
      <w:pPr>
        <w:pStyle w:val="Odlomakpopisa"/>
        <w:numPr>
          <w:ilvl w:val="0"/>
          <w:numId w:val="1"/>
        </w:numPr>
        <w:rPr>
          <w:sz w:val="22"/>
          <w:szCs w:val="22"/>
        </w:rPr>
      </w:pPr>
      <w:r>
        <w:rPr>
          <w:sz w:val="22"/>
          <w:szCs w:val="22"/>
        </w:rPr>
        <w:t>CROATIA OSIGURANJE d.d. Zagreb – po generalnoj punomoćnici Kseniji Vrkić, dipl. iur., generalna punomoć pohranjena na Trgovačkom sudu u Zadru</w:t>
      </w:r>
    </w:p>
    <w:p w:rsidRPr="00767723" w:rsidR="00767723" w:rsidP="00767723" w:rsidRDefault="00767723">
      <w:pPr>
        <w:pStyle w:val="Odlomakpopisa"/>
        <w:rPr>
          <w:sz w:val="22"/>
          <w:szCs w:val="22"/>
        </w:rPr>
      </w:pPr>
    </w:p>
    <w:p w:rsidR="00767723" w:rsidP="00BD1501" w:rsidRDefault="00767723">
      <w:pPr>
        <w:pStyle w:val="Odlomakpopisa"/>
        <w:numPr>
          <w:ilvl w:val="0"/>
          <w:numId w:val="1"/>
        </w:numPr>
        <w:rPr>
          <w:sz w:val="22"/>
          <w:szCs w:val="22"/>
        </w:rPr>
      </w:pPr>
      <w:r>
        <w:rPr>
          <w:sz w:val="22"/>
          <w:szCs w:val="22"/>
        </w:rPr>
        <w:t>HRVATSKE VODE pravna osoba za upravljanje vodama Zagreb – punomoćnica po zaposlenju Marina Buljubašić, dipl. pravnica, prilaže punomoć u spis</w:t>
      </w:r>
    </w:p>
    <w:p w:rsidRPr="00767723" w:rsidR="00767723" w:rsidP="00767723" w:rsidRDefault="00767723">
      <w:pPr>
        <w:pStyle w:val="Odlomakpopisa"/>
        <w:rPr>
          <w:sz w:val="22"/>
          <w:szCs w:val="22"/>
        </w:rPr>
      </w:pPr>
    </w:p>
    <w:p w:rsidR="00767723" w:rsidP="00BD1501" w:rsidRDefault="00767723">
      <w:pPr>
        <w:pStyle w:val="Odlomakpopisa"/>
        <w:numPr>
          <w:ilvl w:val="0"/>
          <w:numId w:val="1"/>
        </w:numPr>
        <w:rPr>
          <w:sz w:val="22"/>
          <w:szCs w:val="22"/>
        </w:rPr>
      </w:pPr>
      <w:r>
        <w:rPr>
          <w:sz w:val="22"/>
          <w:szCs w:val="22"/>
        </w:rPr>
        <w:t xml:space="preserve">ZELENI GRAD ŠIBENIK d.o.o., Šibenik (i kao pravni slijednik ZELENILO d.o.o. Šibenik) – po punomoćnici po zaposlenju Marijani Kosor Lucić, dipl. pravnica, prilaže zamjeničku punomoć u spis </w:t>
      </w:r>
    </w:p>
    <w:p w:rsidRPr="00767723" w:rsidR="00767723" w:rsidP="00767723" w:rsidRDefault="00767723">
      <w:pPr>
        <w:pStyle w:val="Odlomakpopisa"/>
        <w:rPr>
          <w:sz w:val="22"/>
          <w:szCs w:val="22"/>
        </w:rPr>
      </w:pPr>
    </w:p>
    <w:p w:rsidR="00767723" w:rsidP="00767723" w:rsidRDefault="00767723">
      <w:pPr>
        <w:rPr>
          <w:sz w:val="22"/>
          <w:szCs w:val="22"/>
        </w:rPr>
      </w:pPr>
      <w:r>
        <w:rPr>
          <w:sz w:val="22"/>
          <w:szCs w:val="22"/>
        </w:rPr>
        <w:t>Javnost:</w:t>
      </w:r>
    </w:p>
    <w:p w:rsidR="00767723" w:rsidP="00767723" w:rsidRDefault="00767723">
      <w:pPr>
        <w:pStyle w:val="Odlomakpopisa"/>
        <w:numPr>
          <w:ilvl w:val="0"/>
          <w:numId w:val="1"/>
        </w:numPr>
        <w:rPr>
          <w:sz w:val="22"/>
          <w:szCs w:val="22"/>
        </w:rPr>
      </w:pPr>
      <w:r>
        <w:rPr>
          <w:sz w:val="22"/>
          <w:szCs w:val="22"/>
        </w:rPr>
        <w:t>Krešimir Lokas</w:t>
      </w:r>
    </w:p>
    <w:p w:rsidRPr="00767723" w:rsidR="00767723" w:rsidP="00767723" w:rsidRDefault="00767723">
      <w:pPr>
        <w:pStyle w:val="Odlomakpopisa"/>
        <w:numPr>
          <w:ilvl w:val="0"/>
          <w:numId w:val="1"/>
        </w:numPr>
        <w:rPr>
          <w:sz w:val="22"/>
          <w:szCs w:val="22"/>
        </w:rPr>
      </w:pPr>
      <w:r>
        <w:rPr>
          <w:sz w:val="22"/>
          <w:szCs w:val="22"/>
        </w:rPr>
        <w:t>Ivana Maretić</w:t>
      </w:r>
    </w:p>
    <w:p w:rsidRPr="00BD1501" w:rsidR="00562712" w:rsidP="00582B87" w:rsidRDefault="00562712">
      <w:pPr>
        <w:rPr>
          <w:sz w:val="22"/>
          <w:szCs w:val="22"/>
        </w:rPr>
      </w:pPr>
    </w:p>
    <w:p w:rsidRPr="00BD1501" w:rsidR="00392731" w:rsidP="00392731" w:rsidRDefault="00DE46C0">
      <w:pPr>
        <w:rPr>
          <w:sz w:val="22"/>
          <w:szCs w:val="22"/>
        </w:rPr>
      </w:pPr>
      <w:r w:rsidRPr="00BD1501">
        <w:rPr>
          <w:sz w:val="22"/>
          <w:szCs w:val="22"/>
        </w:rPr>
        <w:t>Konstatira</w:t>
      </w:r>
      <w:r w:rsidRPr="00BD1501" w:rsidR="00392731">
        <w:rPr>
          <w:sz w:val="22"/>
          <w:szCs w:val="22"/>
        </w:rPr>
        <w:t xml:space="preserve"> se da je </w:t>
      </w:r>
      <w:r w:rsidRPr="00BD1501" w:rsidR="00562712">
        <w:rPr>
          <w:sz w:val="22"/>
          <w:szCs w:val="22"/>
        </w:rPr>
        <w:t>16. srpnja 2019.</w:t>
      </w:r>
      <w:r w:rsidRPr="00BD1501" w:rsidR="00514FDA">
        <w:rPr>
          <w:sz w:val="22"/>
          <w:szCs w:val="22"/>
        </w:rPr>
        <w:t xml:space="preserve"> </w:t>
      </w:r>
      <w:r w:rsidRPr="00BD1501" w:rsidR="00392731">
        <w:rPr>
          <w:sz w:val="22"/>
          <w:szCs w:val="22"/>
        </w:rPr>
        <w:t xml:space="preserve">u spis dostavljen </w:t>
      </w:r>
      <w:r w:rsidRPr="00BD1501" w:rsidR="00514FDA">
        <w:rPr>
          <w:sz w:val="22"/>
          <w:szCs w:val="22"/>
        </w:rPr>
        <w:t>I</w:t>
      </w:r>
      <w:r w:rsidRPr="00BD1501" w:rsidR="005B50D2">
        <w:rPr>
          <w:sz w:val="22"/>
          <w:szCs w:val="22"/>
        </w:rPr>
        <w:t xml:space="preserve">zmijenjeni </w:t>
      </w:r>
      <w:r w:rsidRPr="00BD1501" w:rsidR="00392731">
        <w:rPr>
          <w:sz w:val="22"/>
          <w:szCs w:val="22"/>
        </w:rPr>
        <w:t xml:space="preserve">plan restrukturiranja, te Prijedlog predstečajnog sporazuma, a koji su objavljeni na </w:t>
      </w:r>
      <w:r w:rsidRPr="00BD1501" w:rsidR="00514FDA">
        <w:rPr>
          <w:sz w:val="22"/>
          <w:szCs w:val="22"/>
        </w:rPr>
        <w:t>mrežnoj stran</w:t>
      </w:r>
      <w:r w:rsidRPr="00BD1501" w:rsidR="00BD1E32">
        <w:rPr>
          <w:sz w:val="22"/>
          <w:szCs w:val="22"/>
        </w:rPr>
        <w:t xml:space="preserve">ici e-Oglasna ploča sudova </w:t>
      </w:r>
      <w:r w:rsidRPr="00BD1501" w:rsidR="00562712">
        <w:rPr>
          <w:sz w:val="22"/>
          <w:szCs w:val="22"/>
        </w:rPr>
        <w:t>17. srpnja 2019</w:t>
      </w:r>
      <w:r w:rsidRPr="00BD1501" w:rsidR="00514FDA">
        <w:rPr>
          <w:sz w:val="22"/>
          <w:szCs w:val="22"/>
        </w:rPr>
        <w:t xml:space="preserve">. </w:t>
      </w:r>
      <w:r w:rsidRPr="00BD1501" w:rsidR="00392731">
        <w:rPr>
          <w:sz w:val="22"/>
          <w:szCs w:val="22"/>
        </w:rPr>
        <w:t xml:space="preserve"> </w:t>
      </w:r>
    </w:p>
    <w:p w:rsidRPr="00BD1501" w:rsidR="00392731" w:rsidP="00392731" w:rsidRDefault="00392731">
      <w:pPr>
        <w:rPr>
          <w:sz w:val="22"/>
          <w:szCs w:val="22"/>
        </w:rPr>
      </w:pPr>
    </w:p>
    <w:p w:rsidRPr="00BD1501" w:rsidR="00392731" w:rsidP="00392731" w:rsidRDefault="00562712">
      <w:pPr>
        <w:rPr>
          <w:sz w:val="22"/>
          <w:szCs w:val="22"/>
        </w:rPr>
      </w:pPr>
      <w:r w:rsidRPr="00BD1501">
        <w:rPr>
          <w:sz w:val="22"/>
          <w:szCs w:val="22"/>
        </w:rPr>
        <w:t>Zaključkom s</w:t>
      </w:r>
      <w:r w:rsidRPr="00BD1501" w:rsidR="00514FDA">
        <w:rPr>
          <w:sz w:val="22"/>
          <w:szCs w:val="22"/>
        </w:rPr>
        <w:t xml:space="preserve">uda poslovni broj </w:t>
      </w:r>
      <w:r w:rsidRPr="00BD1501" w:rsidR="00392731">
        <w:rPr>
          <w:sz w:val="22"/>
          <w:szCs w:val="22"/>
        </w:rPr>
        <w:t>St-</w:t>
      </w:r>
      <w:r w:rsidRPr="00BD1501">
        <w:rPr>
          <w:sz w:val="22"/>
          <w:szCs w:val="22"/>
        </w:rPr>
        <w:t>118/2018-62</w:t>
      </w:r>
      <w:r w:rsidRPr="00BD1501" w:rsidR="00514FDA">
        <w:rPr>
          <w:sz w:val="22"/>
          <w:szCs w:val="22"/>
        </w:rPr>
        <w:t xml:space="preserve"> od </w:t>
      </w:r>
      <w:r w:rsidRPr="00BD1501">
        <w:rPr>
          <w:sz w:val="22"/>
          <w:szCs w:val="22"/>
        </w:rPr>
        <w:t>17. srpnja 2019</w:t>
      </w:r>
      <w:r w:rsidRPr="00BD1501" w:rsidR="00514FDA">
        <w:rPr>
          <w:sz w:val="22"/>
          <w:szCs w:val="22"/>
        </w:rPr>
        <w:t xml:space="preserve">. </w:t>
      </w:r>
      <w:r w:rsidRPr="00BD1501" w:rsidR="00392731">
        <w:rPr>
          <w:sz w:val="22"/>
          <w:szCs w:val="22"/>
        </w:rPr>
        <w:t>određeno je ročište za glasovanje o</w:t>
      </w:r>
      <w:r w:rsidRPr="00BD1501" w:rsidR="00514FDA">
        <w:rPr>
          <w:sz w:val="22"/>
          <w:szCs w:val="22"/>
        </w:rPr>
        <w:t xml:space="preserve"> I</w:t>
      </w:r>
      <w:r w:rsidRPr="00BD1501" w:rsidR="005B50D2">
        <w:rPr>
          <w:sz w:val="22"/>
          <w:szCs w:val="22"/>
        </w:rPr>
        <w:t>zmijenjenom</w:t>
      </w:r>
      <w:r w:rsidRPr="00BD1501" w:rsidR="00392731">
        <w:rPr>
          <w:sz w:val="22"/>
          <w:szCs w:val="22"/>
        </w:rPr>
        <w:t xml:space="preserve"> planu restrukturiranja dužnika i to za dan </w:t>
      </w:r>
      <w:r w:rsidRPr="00BD1501">
        <w:rPr>
          <w:sz w:val="22"/>
          <w:szCs w:val="22"/>
        </w:rPr>
        <w:t>17. rujna 2019</w:t>
      </w:r>
      <w:r w:rsidRPr="00BD1501" w:rsidR="005B50D2">
        <w:rPr>
          <w:sz w:val="22"/>
          <w:szCs w:val="22"/>
        </w:rPr>
        <w:t xml:space="preserve">. u </w:t>
      </w:r>
      <w:r w:rsidRPr="00BD1501" w:rsidR="00514FDA">
        <w:rPr>
          <w:sz w:val="22"/>
          <w:szCs w:val="22"/>
        </w:rPr>
        <w:t>9,</w:t>
      </w:r>
      <w:r w:rsidRPr="00BD1501">
        <w:rPr>
          <w:sz w:val="22"/>
          <w:szCs w:val="22"/>
        </w:rPr>
        <w:t>30</w:t>
      </w:r>
      <w:r w:rsidRPr="00BD1501" w:rsidR="00514FDA">
        <w:rPr>
          <w:sz w:val="22"/>
          <w:szCs w:val="22"/>
        </w:rPr>
        <w:t xml:space="preserve"> sati</w:t>
      </w:r>
      <w:r w:rsidRPr="00BD1501">
        <w:rPr>
          <w:sz w:val="22"/>
          <w:szCs w:val="22"/>
        </w:rPr>
        <w:t>.</w:t>
      </w:r>
    </w:p>
    <w:p w:rsidRPr="00BD1501" w:rsidR="00DE46C0" w:rsidP="00392731" w:rsidRDefault="00DE46C0">
      <w:pPr>
        <w:rPr>
          <w:sz w:val="22"/>
          <w:szCs w:val="22"/>
        </w:rPr>
      </w:pPr>
    </w:p>
    <w:p w:rsidRPr="00BD1501" w:rsidR="00DE46C0" w:rsidP="00392731" w:rsidRDefault="00DE46C0">
      <w:pPr>
        <w:rPr>
          <w:sz w:val="22"/>
          <w:szCs w:val="22"/>
        </w:rPr>
      </w:pPr>
      <w:r w:rsidRPr="00BD1501">
        <w:rPr>
          <w:sz w:val="22"/>
          <w:szCs w:val="22"/>
        </w:rPr>
        <w:t xml:space="preserve">Konstatira se da je 24. srpnja 2019. u spis predmeta zaprimljen podnesak Agram banke d.d., Zagreb (ranije Kreditna banka Zagreb d.d.) kojim izvješćuje ovaj sud da je tražbina ovog vjerovnika utvrđena u iznosu od 1.270,65 kn te da je ista uvrštena u Izmijenjeni plan restrukturiranja dužnika, te da je ista uvrštena u tablicu vjerovnika koji nisu nižeg isplatnog reda s tražbinama do 10.000,00 kn pod rednim </w:t>
      </w:r>
      <w:r w:rsidRPr="00BD1501">
        <w:rPr>
          <w:sz w:val="22"/>
          <w:szCs w:val="22"/>
        </w:rPr>
        <w:lastRenderedPageBreak/>
        <w:t xml:space="preserve">brojem 168 </w:t>
      </w:r>
      <w:r w:rsidRPr="00BD1501" w:rsidR="0007358D">
        <w:rPr>
          <w:sz w:val="22"/>
          <w:szCs w:val="22"/>
        </w:rPr>
        <w:t>međutim, u međuvremenu navedena tražbina da je otplaćena slijedom čega da je ovaj vjerovnik suglasan da se isti ispusti iz Plana restrukturiranja, odnosno Predstečajnog sporazuma Dužnika.</w:t>
      </w:r>
    </w:p>
    <w:p w:rsidRPr="00BD1501" w:rsidR="0007358D" w:rsidP="00392731" w:rsidRDefault="0007358D">
      <w:pPr>
        <w:rPr>
          <w:sz w:val="22"/>
          <w:szCs w:val="22"/>
        </w:rPr>
      </w:pPr>
    </w:p>
    <w:p w:rsidRPr="00BD1501" w:rsidR="0007358D" w:rsidP="00392731" w:rsidRDefault="008D309D">
      <w:pPr>
        <w:rPr>
          <w:sz w:val="22"/>
          <w:szCs w:val="22"/>
        </w:rPr>
      </w:pPr>
      <w:r>
        <w:rPr>
          <w:sz w:val="22"/>
          <w:szCs w:val="22"/>
        </w:rPr>
        <w:t xml:space="preserve">Punomoćnik dužnika na </w:t>
      </w:r>
      <w:r w:rsidRPr="00BD1501" w:rsidR="0007358D">
        <w:rPr>
          <w:sz w:val="22"/>
          <w:szCs w:val="22"/>
        </w:rPr>
        <w:t xml:space="preserve">prednje ističe </w:t>
      </w:r>
      <w:r w:rsidR="001D5330">
        <w:rPr>
          <w:sz w:val="22"/>
          <w:szCs w:val="22"/>
        </w:rPr>
        <w:t xml:space="preserve">da dužnik od dana otvaranja predstečajnog postupka nije podmirivao tražbine vjerovnika koje su u ovom postupku utvrđene, pretpostavlja da je navedeni vjerovnik AGRAM BANKA d.d. u svojim knjigama izvršila porezno priznati otpis tražbine s obzirom da je ista manja od 5.000,00 kn. U knjigama dužnika predmetna tražbina se još uvijek vodi i egzistira. </w:t>
      </w:r>
    </w:p>
    <w:p w:rsidRPr="00BD1501" w:rsidR="0007358D" w:rsidP="00392731" w:rsidRDefault="0007358D">
      <w:pPr>
        <w:rPr>
          <w:sz w:val="22"/>
          <w:szCs w:val="22"/>
        </w:rPr>
      </w:pPr>
    </w:p>
    <w:p w:rsidRPr="00BD1501" w:rsidR="0007358D" w:rsidP="00392731" w:rsidRDefault="0007358D">
      <w:pPr>
        <w:rPr>
          <w:sz w:val="22"/>
          <w:szCs w:val="22"/>
        </w:rPr>
      </w:pPr>
      <w:r w:rsidRPr="00BD1501">
        <w:rPr>
          <w:sz w:val="22"/>
          <w:szCs w:val="22"/>
        </w:rPr>
        <w:t>Konstatira se da je 12. rujna 2019. u spis predmeta zaprimljen podnesak vjerovnika ZELENI GRAD ŠIBENIK d.o.o., Šibenik koji da je Financijskoj agenciji prijavio tražbinu u iznosu od 8.249,51 kn, a predstečajni vjerovnik ZELENILO d.o.o., Šibenik tražbinu u iznosu od 1.448,66 kn. Temeljem Ugovora o pripajanju društvo ZELENILO d.o.o., Šibenik da je pripojeno društvu GRADSKA ČISTOĆA d.o.o., Šibenik od 20. studenog 2017. slijedom čega navedeni vjerovnik predlaže da se tražbina ZELENILO d.o.o. u iznosu od 1448,66 kn prenese na vjerovnika ZELENI GRAD ŠIBENIK d.o.o., Šibenik jer da su na navedeno društvo prenijeta sva prava i obveze tog društva. Nadalje, temeljem Ugovora o pripajanju društva ZELENILO d.o.o., Šibenik društvu GRADSKA ČISTOĆA d.o.o., Šibenik da je promijenjen naziv društva dana 22. veljače 2018. u ZELENI GRAD ŠIBENIK d.o.o.</w:t>
      </w:r>
    </w:p>
    <w:p w:rsidRPr="00BD1501" w:rsidR="0007358D" w:rsidP="00392731" w:rsidRDefault="0007358D">
      <w:pPr>
        <w:rPr>
          <w:sz w:val="22"/>
          <w:szCs w:val="22"/>
        </w:rPr>
      </w:pPr>
    </w:p>
    <w:p w:rsidRPr="00BD1501" w:rsidR="0007358D" w:rsidP="00392731" w:rsidRDefault="008D309D">
      <w:pPr>
        <w:rPr>
          <w:sz w:val="22"/>
          <w:szCs w:val="22"/>
        </w:rPr>
      </w:pPr>
      <w:r>
        <w:rPr>
          <w:sz w:val="22"/>
          <w:szCs w:val="22"/>
        </w:rPr>
        <w:t xml:space="preserve">Punomoćnik dužnika na </w:t>
      </w:r>
      <w:r w:rsidRPr="00BD1501">
        <w:rPr>
          <w:sz w:val="22"/>
          <w:szCs w:val="22"/>
        </w:rPr>
        <w:t xml:space="preserve">prednje ističe </w:t>
      </w:r>
      <w:r w:rsidR="00CD6175">
        <w:rPr>
          <w:sz w:val="22"/>
          <w:szCs w:val="22"/>
        </w:rPr>
        <w:t xml:space="preserve">da u vrijeme utvrđivanja tražbina u ovom postupku dužnik nije imao informaciju od navedenog vjerovnika o izvršenom pripajanju te će u slučaju pravomoćnosti rješenja o potvrdi predstečajnog sporazuma svoje knjige uskladiti sa stvarnim stanjem. </w:t>
      </w:r>
    </w:p>
    <w:p w:rsidR="00562712" w:rsidP="00392731" w:rsidRDefault="00562712">
      <w:pPr>
        <w:rPr>
          <w:sz w:val="22"/>
          <w:szCs w:val="22"/>
        </w:rPr>
      </w:pPr>
    </w:p>
    <w:p w:rsidR="008D309D" w:rsidP="00392731" w:rsidRDefault="008D309D">
      <w:pPr>
        <w:rPr>
          <w:sz w:val="22"/>
          <w:szCs w:val="22"/>
        </w:rPr>
      </w:pPr>
      <w:r>
        <w:rPr>
          <w:sz w:val="22"/>
          <w:szCs w:val="22"/>
        </w:rPr>
        <w:t>Konstatira se da je dana 16. rujna 2019. u spis predmeta zaprimljen podnesak društva KONZUM PLUS d.o.o., Zagreb, OIB:62226620908, zajedno sa obrascem za glasovanje na kojem je zaokruženo ZA, međutim uvidom u pravomoćno rješenje suda o utvrđenim i osporenim tražbinama od 12. veljače 2019. utvrđeno je da je tražbina utvrđena vjerovniku KONZUM trgovina na veliko i malo d.d., Zagreb, OIB: 29955634590.</w:t>
      </w:r>
    </w:p>
    <w:p w:rsidR="008D309D" w:rsidP="00392731" w:rsidRDefault="008D309D">
      <w:pPr>
        <w:rPr>
          <w:sz w:val="22"/>
          <w:szCs w:val="22"/>
        </w:rPr>
      </w:pPr>
    </w:p>
    <w:p w:rsidR="008D309D" w:rsidP="008D309D" w:rsidRDefault="008D309D">
      <w:pPr>
        <w:rPr>
          <w:sz w:val="22"/>
          <w:szCs w:val="22"/>
        </w:rPr>
      </w:pPr>
      <w:r>
        <w:rPr>
          <w:sz w:val="22"/>
          <w:szCs w:val="22"/>
        </w:rPr>
        <w:t xml:space="preserve">Punomoćnik dužnika na </w:t>
      </w:r>
      <w:r w:rsidRPr="00BD1501">
        <w:rPr>
          <w:sz w:val="22"/>
          <w:szCs w:val="22"/>
        </w:rPr>
        <w:t xml:space="preserve">prednje ističe </w:t>
      </w:r>
      <w:r w:rsidR="006029F8">
        <w:rPr>
          <w:sz w:val="22"/>
          <w:szCs w:val="22"/>
        </w:rPr>
        <w:t>kako nema saznanja da bi društvo KONZUM PLUS d.o.o. bilo pravni slijednik društva KONZUM trgovina na veliko i malo d.d.</w:t>
      </w:r>
    </w:p>
    <w:p w:rsidR="006029F8" w:rsidP="008D309D" w:rsidRDefault="006029F8">
      <w:pPr>
        <w:rPr>
          <w:sz w:val="22"/>
          <w:szCs w:val="22"/>
        </w:rPr>
      </w:pPr>
    </w:p>
    <w:p w:rsidRPr="00BD1501" w:rsidR="006029F8" w:rsidP="008D309D" w:rsidRDefault="006029F8">
      <w:pPr>
        <w:rPr>
          <w:sz w:val="22"/>
          <w:szCs w:val="22"/>
        </w:rPr>
      </w:pPr>
      <w:r>
        <w:rPr>
          <w:sz w:val="22"/>
          <w:szCs w:val="22"/>
        </w:rPr>
        <w:t xml:space="preserve">Konstatira se da se na današnjem ročištu dostavlja i obrazac društva KONZUM PLUS d.o.o. Zagreb od 16. rujna 2019. neće uzeti u obzir prilikom glasovanja. </w:t>
      </w:r>
    </w:p>
    <w:p w:rsidRPr="00BD1501" w:rsidR="00562712" w:rsidP="00392731" w:rsidRDefault="00562712">
      <w:pPr>
        <w:rPr>
          <w:sz w:val="22"/>
          <w:szCs w:val="22"/>
        </w:rPr>
      </w:pPr>
    </w:p>
    <w:p w:rsidRPr="00BD1501" w:rsidR="00562712" w:rsidP="00562712" w:rsidRDefault="008922B3">
      <w:pPr>
        <w:rPr>
          <w:sz w:val="22"/>
          <w:szCs w:val="22"/>
        </w:rPr>
      </w:pPr>
      <w:r>
        <w:rPr>
          <w:sz w:val="22"/>
          <w:szCs w:val="22"/>
        </w:rPr>
        <w:t>Zamjenik punomoćnika vjerovnika, a koje zastupa punomoćnik Klaudio Kapeli, u spis prilaže original podneska od 16. rujna 2019. zajedno sa obrascima za glasovanje i original punomoćima za vjerovnike ZVONIMIR GRGIĆ, vl. trgovačkog obrta ''GRGA'', Pula, KANAVA j.d.o.o. za građevinu, Šibenik, KATARINA MORIĆ, vl. obrta za prijevoz i ugostiteljstvo ''JELENA'', Velim i ZLATKO SKELIN, vl. ''AS'' ugostiteljsko trgovačkog obrta, Zagreb, a koji podnesak zajedno sa obrascima za glasovanje i punomoćima je dostavljen sudu putem e-maila dana 16. rujna 2019.</w:t>
      </w:r>
    </w:p>
    <w:p w:rsidR="008922B3" w:rsidP="008922B3" w:rsidRDefault="008922B3">
      <w:pPr>
        <w:rPr>
          <w:sz w:val="22"/>
          <w:szCs w:val="22"/>
        </w:rPr>
      </w:pPr>
    </w:p>
    <w:p w:rsidRPr="00BD1501" w:rsidR="008922B3" w:rsidP="008922B3" w:rsidRDefault="001669C3">
      <w:pPr>
        <w:rPr>
          <w:sz w:val="22"/>
          <w:szCs w:val="22"/>
        </w:rPr>
      </w:pPr>
      <w:r>
        <w:rPr>
          <w:sz w:val="22"/>
          <w:szCs w:val="22"/>
        </w:rPr>
        <w:t>Zz d</w:t>
      </w:r>
      <w:r w:rsidRPr="00BD1501" w:rsidR="008922B3">
        <w:rPr>
          <w:sz w:val="22"/>
          <w:szCs w:val="22"/>
        </w:rPr>
        <w:t>užnik</w:t>
      </w:r>
      <w:r>
        <w:rPr>
          <w:sz w:val="22"/>
          <w:szCs w:val="22"/>
        </w:rPr>
        <w:t>a</w:t>
      </w:r>
      <w:r w:rsidRPr="00BD1501" w:rsidR="008922B3">
        <w:rPr>
          <w:sz w:val="22"/>
          <w:szCs w:val="22"/>
        </w:rPr>
        <w:t xml:space="preserve"> na ročištu izlaže Izmijenjeni plan restrukturiranja koji je i putem mrežne stranice e-Oglasna ploča sudova dostavljen vjerovnicima na uvid. </w:t>
      </w:r>
    </w:p>
    <w:p w:rsidRPr="00BD1501" w:rsidR="00392731" w:rsidP="00392731" w:rsidRDefault="00392731">
      <w:pPr>
        <w:rPr>
          <w:sz w:val="22"/>
          <w:szCs w:val="22"/>
        </w:rPr>
      </w:pPr>
    </w:p>
    <w:p w:rsidRPr="00BD1501" w:rsidR="00562712" w:rsidP="00562712" w:rsidRDefault="00392731">
      <w:pPr>
        <w:rPr>
          <w:sz w:val="22"/>
          <w:szCs w:val="22"/>
        </w:rPr>
      </w:pPr>
      <w:r w:rsidRPr="00BD1501">
        <w:rPr>
          <w:sz w:val="22"/>
          <w:szCs w:val="22"/>
        </w:rPr>
        <w:t xml:space="preserve">Nakon što je dužnik izložio </w:t>
      </w:r>
      <w:r w:rsidRPr="00BD1501" w:rsidR="00514FDA">
        <w:rPr>
          <w:sz w:val="22"/>
          <w:szCs w:val="22"/>
        </w:rPr>
        <w:t xml:space="preserve">Izmijenjeni </w:t>
      </w:r>
      <w:r w:rsidRPr="00BD1501">
        <w:rPr>
          <w:sz w:val="22"/>
          <w:szCs w:val="22"/>
        </w:rPr>
        <w:t>plan restrukturiranja, očituje se povjereni</w:t>
      </w:r>
      <w:r w:rsidRPr="00BD1501" w:rsidR="00562712">
        <w:rPr>
          <w:sz w:val="22"/>
          <w:szCs w:val="22"/>
        </w:rPr>
        <w:t>k Jelenko Lehki</w:t>
      </w:r>
      <w:r w:rsidRPr="00BD1501" w:rsidR="00514FDA">
        <w:rPr>
          <w:sz w:val="22"/>
          <w:szCs w:val="22"/>
        </w:rPr>
        <w:t xml:space="preserve"> </w:t>
      </w:r>
      <w:r w:rsidRPr="00BD1501">
        <w:rPr>
          <w:sz w:val="22"/>
          <w:szCs w:val="22"/>
        </w:rPr>
        <w:t>te ističe</w:t>
      </w:r>
      <w:r w:rsidRPr="00BD1501" w:rsidR="004C5E44">
        <w:rPr>
          <w:sz w:val="22"/>
          <w:szCs w:val="22"/>
        </w:rPr>
        <w:t xml:space="preserve"> </w:t>
      </w:r>
      <w:r w:rsidR="001669C3">
        <w:rPr>
          <w:sz w:val="22"/>
          <w:szCs w:val="22"/>
        </w:rPr>
        <w:t xml:space="preserve">da ukoliko se prihvati plan restrukturiranja na današnjem ročištu da će dužnik na taj način uspjeti nastaviti sa poslovanjem. </w:t>
      </w:r>
    </w:p>
    <w:p w:rsidRPr="00BD1501" w:rsidR="004C5E44" w:rsidP="00B22FBF" w:rsidRDefault="004C5E44">
      <w:pPr>
        <w:rPr>
          <w:sz w:val="22"/>
          <w:szCs w:val="22"/>
        </w:rPr>
      </w:pPr>
    </w:p>
    <w:p w:rsidRPr="00BD1501" w:rsidR="00392731" w:rsidP="00392731" w:rsidRDefault="00AD34A2">
      <w:pPr>
        <w:rPr>
          <w:sz w:val="22"/>
          <w:szCs w:val="22"/>
        </w:rPr>
      </w:pPr>
      <w:r w:rsidRPr="00BD1501">
        <w:rPr>
          <w:sz w:val="22"/>
          <w:szCs w:val="22"/>
        </w:rPr>
        <w:t>Sukladno odredbi čl. 55. st. 5. Stečajnog zakona s</w:t>
      </w:r>
      <w:r w:rsidRPr="00BD1501" w:rsidR="00392731">
        <w:rPr>
          <w:sz w:val="22"/>
          <w:szCs w:val="22"/>
        </w:rPr>
        <w:t xml:space="preserve">tavlja se </w:t>
      </w:r>
      <w:r w:rsidRPr="00BD1501" w:rsidR="00BD1E32">
        <w:rPr>
          <w:sz w:val="22"/>
          <w:szCs w:val="22"/>
        </w:rPr>
        <w:t xml:space="preserve">Izmijenjeni </w:t>
      </w:r>
      <w:r w:rsidRPr="00BD1501" w:rsidR="00392731">
        <w:rPr>
          <w:sz w:val="22"/>
          <w:szCs w:val="22"/>
        </w:rPr>
        <w:t>plan na raspravljanje, te prisutni vjerovn</w:t>
      </w:r>
      <w:r w:rsidRPr="00BD1501" w:rsidR="00313B8A">
        <w:rPr>
          <w:sz w:val="22"/>
          <w:szCs w:val="22"/>
        </w:rPr>
        <w:t>i</w:t>
      </w:r>
      <w:r w:rsidRPr="00BD1501" w:rsidR="00514FDA">
        <w:rPr>
          <w:sz w:val="22"/>
          <w:szCs w:val="22"/>
        </w:rPr>
        <w:t xml:space="preserve">ci ističu </w:t>
      </w:r>
      <w:r w:rsidRPr="00BD1501" w:rsidR="00313B8A">
        <w:rPr>
          <w:sz w:val="22"/>
          <w:szCs w:val="22"/>
        </w:rPr>
        <w:t>da nema</w:t>
      </w:r>
      <w:r w:rsidRPr="00BD1501">
        <w:rPr>
          <w:sz w:val="22"/>
          <w:szCs w:val="22"/>
        </w:rPr>
        <w:t>ju</w:t>
      </w:r>
      <w:r w:rsidRPr="00BD1501" w:rsidR="00392731">
        <w:rPr>
          <w:sz w:val="22"/>
          <w:szCs w:val="22"/>
        </w:rPr>
        <w:t xml:space="preserve"> primjedbi na isti.</w:t>
      </w:r>
    </w:p>
    <w:p w:rsidR="00392731" w:rsidP="00392731" w:rsidRDefault="00392731">
      <w:pPr>
        <w:rPr>
          <w:sz w:val="22"/>
          <w:szCs w:val="22"/>
        </w:rPr>
      </w:pPr>
    </w:p>
    <w:p w:rsidR="00785579" w:rsidP="00392731" w:rsidRDefault="00785579">
      <w:pPr>
        <w:rPr>
          <w:sz w:val="22"/>
          <w:szCs w:val="22"/>
        </w:rPr>
      </w:pPr>
    </w:p>
    <w:p w:rsidR="00785579" w:rsidP="00392731" w:rsidRDefault="00785579">
      <w:pPr>
        <w:rPr>
          <w:sz w:val="22"/>
          <w:szCs w:val="22"/>
        </w:rPr>
      </w:pPr>
    </w:p>
    <w:p w:rsidRPr="00BD1501" w:rsidR="00785579" w:rsidP="00392731" w:rsidRDefault="00785579">
      <w:pPr>
        <w:rPr>
          <w:sz w:val="22"/>
          <w:szCs w:val="22"/>
        </w:rPr>
      </w:pPr>
    </w:p>
    <w:p w:rsidRPr="00BD1501" w:rsidR="00126A2B" w:rsidP="00392731" w:rsidRDefault="003A643F">
      <w:pPr>
        <w:rPr>
          <w:sz w:val="22"/>
          <w:szCs w:val="22"/>
        </w:rPr>
      </w:pPr>
      <w:r>
        <w:rPr>
          <w:sz w:val="22"/>
          <w:szCs w:val="22"/>
        </w:rPr>
        <w:lastRenderedPageBreak/>
        <w:t>Sukladno odredbi čl. 57</w:t>
      </w:r>
      <w:r w:rsidRPr="00BD1501" w:rsidR="00DB5FD8">
        <w:rPr>
          <w:sz w:val="22"/>
          <w:szCs w:val="22"/>
        </w:rPr>
        <w:t xml:space="preserve">. </w:t>
      </w:r>
      <w:r w:rsidRPr="00BD1501" w:rsidR="00AD34A2">
        <w:rPr>
          <w:sz w:val="22"/>
          <w:szCs w:val="22"/>
        </w:rPr>
        <w:t xml:space="preserve">Stečajnog zakona </w:t>
      </w:r>
      <w:r w:rsidRPr="00BD1501" w:rsidR="00562712">
        <w:rPr>
          <w:sz w:val="22"/>
          <w:szCs w:val="22"/>
        </w:rPr>
        <w:t>s</w:t>
      </w:r>
      <w:r w:rsidRPr="00BD1501" w:rsidR="00392731">
        <w:rPr>
          <w:sz w:val="22"/>
          <w:szCs w:val="22"/>
        </w:rPr>
        <w:t xml:space="preserve">ud sastavlja popis svih vjerovnika </w:t>
      </w:r>
      <w:r w:rsidRPr="00BD1501" w:rsidR="00514FDA">
        <w:rPr>
          <w:sz w:val="22"/>
          <w:szCs w:val="22"/>
        </w:rPr>
        <w:t>i</w:t>
      </w:r>
      <w:r w:rsidRPr="00BD1501" w:rsidR="00126A2B">
        <w:rPr>
          <w:sz w:val="22"/>
          <w:szCs w:val="22"/>
        </w:rPr>
        <w:t xml:space="preserve"> prava glasa koja im pripadaju:</w:t>
      </w:r>
    </w:p>
    <w:p w:rsidRPr="00BD1501" w:rsidR="00126A2B" w:rsidP="00126A2B" w:rsidRDefault="00126A2B">
      <w:pPr>
        <w:rPr>
          <w:sz w:val="22"/>
          <w:szCs w:val="22"/>
        </w:rPr>
      </w:pPr>
    </w:p>
    <w:p w:rsidRPr="00BD1501" w:rsidR="000960A2" w:rsidP="00126A2B" w:rsidRDefault="000960A2">
      <w:pPr>
        <w:rPr>
          <w:sz w:val="22"/>
          <w:szCs w:val="22"/>
        </w:rPr>
      </w:pPr>
    </w:p>
    <w:tbl>
      <w:tblPr>
        <w:tblW w:w="8613" w:type="dxa"/>
        <w:tblLayout w:type="fixed"/>
        <w:tblLook w:firstRow="1" w:lastRow="0" w:firstColumn="1" w:lastColumn="0" w:noHBand="0" w:noVBand="1" w:val="04A0"/>
      </w:tblPr>
      <w:tblGrid>
        <w:gridCol w:w="675"/>
        <w:gridCol w:w="2268"/>
        <w:gridCol w:w="1985"/>
        <w:gridCol w:w="1701"/>
        <w:gridCol w:w="1984"/>
      </w:tblGrid>
      <w:tr w:rsidRPr="00BD1501" w:rsidR="000F240B" w:rsidTr="000F240B">
        <w:trPr>
          <w:trHeight w:val="765"/>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BD1501" w:rsidR="000F240B" w:rsidP="000F240B" w:rsidRDefault="000F240B">
            <w:pPr>
              <w:rPr>
                <w:rFonts w:eastAsia="Calibri"/>
                <w:sz w:val="22"/>
                <w:szCs w:val="22"/>
              </w:rPr>
            </w:pPr>
            <w:r w:rsidRPr="00BD1501">
              <w:rPr>
                <w:rFonts w:eastAsia="Calibri"/>
                <w:sz w:val="22"/>
                <w:szCs w:val="22"/>
              </w:rPr>
              <w:t xml:space="preserve">Redni broj </w:t>
            </w:r>
          </w:p>
        </w:tc>
        <w:tc>
          <w:tcPr>
            <w:tcW w:w="2268" w:type="dxa"/>
            <w:tcBorders>
              <w:top w:val="single" w:color="auto" w:sz="4" w:space="0"/>
              <w:left w:val="nil"/>
              <w:bottom w:val="single" w:color="000000" w:sz="4" w:space="0"/>
              <w:right w:val="single" w:color="000000" w:sz="4" w:space="0"/>
            </w:tcBorders>
            <w:shd w:val="clear" w:color="auto" w:fill="auto"/>
            <w:vAlign w:val="center"/>
          </w:tcPr>
          <w:p w:rsidRPr="00BD1501" w:rsidR="000F240B" w:rsidP="000F240B" w:rsidRDefault="000F240B">
            <w:pPr>
              <w:rPr>
                <w:rFonts w:eastAsia="Calibri"/>
                <w:sz w:val="22"/>
                <w:szCs w:val="22"/>
              </w:rPr>
            </w:pPr>
            <w:r w:rsidRPr="00BD1501">
              <w:rPr>
                <w:rFonts w:eastAsia="Calibri"/>
                <w:sz w:val="22"/>
                <w:szCs w:val="22"/>
              </w:rPr>
              <w:t>Ime i prezime / Naziv vjerovnika</w:t>
            </w:r>
          </w:p>
        </w:tc>
        <w:tc>
          <w:tcPr>
            <w:tcW w:w="1985" w:type="dxa"/>
            <w:tcBorders>
              <w:top w:val="single" w:color="auto" w:sz="4" w:space="0"/>
              <w:left w:val="nil"/>
              <w:bottom w:val="single" w:color="000000" w:sz="4" w:space="0"/>
              <w:right w:val="single" w:color="000000" w:sz="4" w:space="0"/>
            </w:tcBorders>
            <w:shd w:val="clear" w:color="auto" w:fill="auto"/>
            <w:noWrap/>
            <w:vAlign w:val="center"/>
          </w:tcPr>
          <w:p w:rsidRPr="00BD1501" w:rsidR="000F240B" w:rsidP="000F240B" w:rsidRDefault="000F240B">
            <w:pPr>
              <w:rPr>
                <w:rFonts w:eastAsia="Calibri"/>
                <w:sz w:val="22"/>
                <w:szCs w:val="22"/>
              </w:rPr>
            </w:pPr>
            <w:r w:rsidRPr="00BD1501">
              <w:rPr>
                <w:rFonts w:eastAsia="Calibri"/>
                <w:sz w:val="22"/>
                <w:szCs w:val="22"/>
              </w:rPr>
              <w:t>OIB vjerovnika</w:t>
            </w:r>
          </w:p>
        </w:tc>
        <w:tc>
          <w:tcPr>
            <w:tcW w:w="1701" w:type="dxa"/>
            <w:tcBorders>
              <w:top w:val="single" w:color="auto" w:sz="4" w:space="0"/>
              <w:left w:val="nil"/>
              <w:bottom w:val="single" w:color="000000" w:sz="4" w:space="0"/>
              <w:right w:val="single" w:color="000000" w:sz="4" w:space="0"/>
            </w:tcBorders>
            <w:shd w:val="clear" w:color="auto" w:fill="auto"/>
            <w:vAlign w:val="center"/>
          </w:tcPr>
          <w:p w:rsidRPr="00BD1501" w:rsidR="000F240B" w:rsidP="000F240B" w:rsidRDefault="000F240B">
            <w:pPr>
              <w:rPr>
                <w:rFonts w:eastAsia="Calibri"/>
                <w:sz w:val="22"/>
                <w:szCs w:val="22"/>
              </w:rPr>
            </w:pPr>
            <w:r w:rsidRPr="00BD1501">
              <w:rPr>
                <w:rFonts w:eastAsia="Calibri"/>
                <w:sz w:val="22"/>
                <w:szCs w:val="22"/>
              </w:rPr>
              <w:t>Adresa vjerovnika</w:t>
            </w:r>
          </w:p>
        </w:tc>
        <w:tc>
          <w:tcPr>
            <w:tcW w:w="1984" w:type="dxa"/>
            <w:tcBorders>
              <w:top w:val="single" w:color="auto" w:sz="4" w:space="0"/>
              <w:left w:val="nil"/>
              <w:bottom w:val="single" w:color="000000" w:sz="4" w:space="0"/>
              <w:right w:val="single" w:color="000000" w:sz="4" w:space="0"/>
            </w:tcBorders>
            <w:shd w:val="clear" w:color="33CCCC" w:fill="00CCFF"/>
          </w:tcPr>
          <w:p w:rsidRPr="00BD1501" w:rsidR="000F240B" w:rsidP="000F240B" w:rsidRDefault="000F240B">
            <w:pPr>
              <w:rPr>
                <w:rFonts w:eastAsia="Calibri"/>
                <w:sz w:val="22"/>
                <w:szCs w:val="22"/>
              </w:rPr>
            </w:pPr>
            <w:r w:rsidRPr="00BD1501">
              <w:rPr>
                <w:rFonts w:eastAsia="Calibri"/>
                <w:sz w:val="22"/>
                <w:szCs w:val="22"/>
              </w:rPr>
              <w:t xml:space="preserve"> </w:t>
            </w:r>
          </w:p>
          <w:p w:rsidRPr="00BD1501" w:rsidR="000F240B" w:rsidP="000960A2" w:rsidRDefault="000F240B">
            <w:pPr>
              <w:rPr>
                <w:rFonts w:eastAsia="Calibri"/>
                <w:sz w:val="22"/>
                <w:szCs w:val="22"/>
              </w:rPr>
            </w:pPr>
            <w:r w:rsidRPr="00BD1501">
              <w:rPr>
                <w:rFonts w:eastAsia="Calibri"/>
                <w:sz w:val="22"/>
                <w:szCs w:val="22"/>
              </w:rPr>
              <w:t>Iznos prava glasa</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F240B" w:rsidP="000F240B" w:rsidRDefault="000F240B">
            <w:pPr>
              <w:rPr>
                <w:rFonts w:eastAsia="Calibri"/>
                <w:sz w:val="22"/>
                <w:szCs w:val="22"/>
              </w:rPr>
            </w:pPr>
            <w:r w:rsidRPr="00BD1501">
              <w:rPr>
                <w:rFonts w:eastAsia="Calibri"/>
                <w:sz w:val="22"/>
                <w:szCs w:val="22"/>
              </w:rPr>
              <w:t>1</w:t>
            </w:r>
          </w:p>
        </w:tc>
        <w:tc>
          <w:tcPr>
            <w:tcW w:w="2268" w:type="dxa"/>
            <w:tcBorders>
              <w:top w:val="nil"/>
              <w:left w:val="nil"/>
              <w:bottom w:val="single" w:color="000000" w:sz="4" w:space="0"/>
              <w:right w:val="single" w:color="000000" w:sz="4" w:space="0"/>
            </w:tcBorders>
            <w:shd w:val="clear" w:color="auto" w:fill="auto"/>
            <w:vAlign w:val="center"/>
          </w:tcPr>
          <w:p w:rsidRPr="00BD1501" w:rsidR="000F240B" w:rsidP="000F240B" w:rsidRDefault="000F240B">
            <w:pPr>
              <w:rPr>
                <w:rFonts w:eastAsia="Calibri"/>
                <w:sz w:val="22"/>
                <w:szCs w:val="22"/>
              </w:rPr>
            </w:pPr>
            <w:r w:rsidRPr="00BD1501">
              <w:rPr>
                <w:rFonts w:eastAsia="Calibri"/>
                <w:sz w:val="22"/>
                <w:szCs w:val="22"/>
              </w:rPr>
              <w:t>ANTE ALAJBEG</w:t>
            </w:r>
          </w:p>
        </w:tc>
        <w:tc>
          <w:tcPr>
            <w:tcW w:w="1985" w:type="dxa"/>
            <w:tcBorders>
              <w:top w:val="nil"/>
              <w:left w:val="nil"/>
              <w:bottom w:val="single" w:color="000000" w:sz="4" w:space="0"/>
              <w:right w:val="single" w:color="000000" w:sz="4" w:space="0"/>
            </w:tcBorders>
            <w:shd w:val="clear" w:color="auto" w:fill="auto"/>
            <w:noWrap/>
            <w:vAlign w:val="center"/>
          </w:tcPr>
          <w:p w:rsidRPr="00BD1501" w:rsidR="000F240B" w:rsidP="000F240B" w:rsidRDefault="000F240B">
            <w:pPr>
              <w:rPr>
                <w:rFonts w:eastAsia="Calibri"/>
                <w:sz w:val="22"/>
                <w:szCs w:val="22"/>
              </w:rPr>
            </w:pPr>
            <w:r w:rsidRPr="00BD1501">
              <w:rPr>
                <w:rFonts w:eastAsia="Calibri"/>
                <w:sz w:val="22"/>
                <w:szCs w:val="22"/>
              </w:rPr>
              <w:t>81963775378</w:t>
            </w:r>
          </w:p>
        </w:tc>
        <w:tc>
          <w:tcPr>
            <w:tcW w:w="1701" w:type="dxa"/>
            <w:tcBorders>
              <w:top w:val="nil"/>
              <w:left w:val="nil"/>
              <w:bottom w:val="single" w:color="000000" w:sz="4" w:space="0"/>
              <w:right w:val="single" w:color="000000" w:sz="4" w:space="0"/>
            </w:tcBorders>
            <w:shd w:val="clear" w:color="auto" w:fill="auto"/>
            <w:vAlign w:val="center"/>
          </w:tcPr>
          <w:p w:rsidRPr="00BD1501" w:rsidR="000F240B" w:rsidP="000F240B" w:rsidRDefault="000F240B">
            <w:pPr>
              <w:rPr>
                <w:rFonts w:eastAsia="Calibri"/>
                <w:sz w:val="22"/>
                <w:szCs w:val="22"/>
              </w:rPr>
            </w:pPr>
            <w:r w:rsidRPr="00BD1501">
              <w:rPr>
                <w:rFonts w:eastAsia="Calibri"/>
                <w:sz w:val="22"/>
                <w:szCs w:val="22"/>
              </w:rPr>
              <w:t>ALAJBEZI 19, 21201 LJUBITOVICA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 xml:space="preserve">2.115,00 </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ALGORITAM MK društvo s ograničenom odgovornošću za trgovinu i usluge u stečaju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52176099308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Bogovićeva 7,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 xml:space="preserve">4.146,26 </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AS-EKO društvo s ograničenom odgovornošću za pružanje usluga i trgovinu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10342586958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Industrijska zona Podi, Dolačka 2,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4.728,55</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MIRKO ATLAGIĆ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45889849637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OSTROVICA 38, 23420 OSTROVICA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2.842,10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AUTO CENTAR ALEKSIĆ d.o.o. za trgovinu i usluge u stečaju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39122863426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Zapadna Magistrala 1G,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1.639,68</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ĐURO BABIĆ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48660727216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ĆENIĆI 31, 22300 UZDOLJE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2.880,00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BABIĆ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42979427771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BABIĆI 4, 22222 SONKOVIĆ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 xml:space="preserve">1.170,00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JERKO BAČELIĆ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06966520681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PALASOVA KOTELJA 25, 22203 SAPINA DOCA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1.416,00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MARKO BADŽIM</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09131330288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BADŽIM 15, 22221 ČVRLJEVO</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10.380,00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10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NIKO BADŽIM</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90731302679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BADŽIM 3B, 22221 ČVRLJEVO</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7.075,00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11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MILAN BAIĆ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26955992187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VRPOLJAČKA CESTA 156, 22205 VRPOLJE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3.997,50</w:t>
            </w:r>
          </w:p>
        </w:tc>
      </w:tr>
      <w:tr w:rsidRPr="00BD1501" w:rsidR="000F240B" w:rsidTr="000F240B">
        <w:trPr>
          <w:trHeight w:val="107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12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BAKMAZ, d.o.o. za trgovinu i prijevoz</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27391110825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Marijane Radev 14, 23000 Zadar</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2.250,00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13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BANESTRA, trgovina na veliko i malo, d.o.o.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56078562148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6f, 23000 Zadar</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4.468,75</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14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NIKOLA BARADIĆ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08922173276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BANJEVCI 67, 23422 BANJEVCI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5.500,00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lastRenderedPageBreak/>
              <w:t>15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JOSO BASTAĆ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09292905508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VUKŠIĆ 96, 23422 VUKŠIĆ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8.325,00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16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BAŠIĆ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17136609600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GORNJI VEZAC 12, 22204 VEZAC</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4.782,00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17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NIKICA BATINICA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25975124355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PAŠKA ZJAČIĆA 2,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3.075,00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18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FRANE BELAMARIĆ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62377080791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DASKA 84, 22000 DUBRAVA KOD ŠIBENIKA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4.110,00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19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LJILJANA BENETA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97109420935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VAĆANI DONJI 47, 22204 VAĆANI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6.975,00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61708">
            <w:pPr>
              <w:rPr>
                <w:rFonts w:eastAsia="Calibri"/>
                <w:sz w:val="22"/>
                <w:szCs w:val="22"/>
              </w:rPr>
            </w:pPr>
            <w:r w:rsidRPr="00BD1501">
              <w:rPr>
                <w:rFonts w:eastAsia="Calibri"/>
                <w:sz w:val="22"/>
                <w:szCs w:val="22"/>
              </w:rPr>
              <w:t>20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ZVONIMIR BENETA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81185446122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VAĆANI DONJI 67, 22204 VAĆANI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3.600,00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21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STIPAN BILAĆ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72994523405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GAĆELEZI 97, 22215 GAĆELEZI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3.195,00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22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IVO BLAĆE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80073094039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SPAHIJA 7, 22000 DONJE POLJE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1.144,00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23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ANĐELKO BLAŽEV</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50665367070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I 43, 22204 ŠIROKE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17.642,50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24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DAVOR BRAJKOVIĆ, pok. IVE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70058200365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19,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3.971,00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25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TRUTKO BRAJKOVIĆ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42821374840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GLAVICA 3, 22222 DUBRAVICE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1.311,00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26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DRAGO BRALIĆ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03925253291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BRALIĆI 3, 22205 DANILO KRALJICE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6.075,00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27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JANDRIJA BRATIĆ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53293834465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PIRAMATOVCI 108, 22223 PIRAMATOVCI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786,00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28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BRODOMERKUR trgovina i usluge, dioničko društvo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33956120458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Ruđera Boškovića 21,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1.219,37</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29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ŽELJKO BRONIĆ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32073341318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OSMANOVCA 7, 22303 OKLAJ</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5.450,00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30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KREŠO BRUSAN</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19344885415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GRABOVCI 32, 22215 GRABOVCI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25.012,50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31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SAVA BUAČ</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93963836394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KEKIĆA 10, 22300 ORLIĆ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12.495,00</w:t>
            </w: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lastRenderedPageBreak/>
              <w:t>32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BUCAVAC, društvo s ograničenom odgovornošću za obavljanje komunalnih djelatnosti</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86484630480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Sv. Josipa 7, 22202 Primošten</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 xml:space="preserve">5.219,10 kn </w:t>
            </w:r>
          </w:p>
          <w:p w:rsidRPr="00BD1501" w:rsidR="000F240B" w:rsidP="000F240B" w:rsidRDefault="000F240B">
            <w:pPr>
              <w:rPr>
                <w:rFonts w:eastAsia="Calibri"/>
                <w:sz w:val="22"/>
                <w:szCs w:val="22"/>
              </w:rPr>
            </w:pP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33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Javni bilježnik VINKO BUKIĆ, S. RADIĆA 79 A, ŠIBENIK</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03493740983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8. DALMATINSKE UDARNE BRIGADE 20,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1.831,25</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34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BURA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45990732937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VISOVAČKA 54,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2.300,00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35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NEVENKA BURAZER vl. Ugostiteljski obrt "Boraja"  </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97752224240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BORAJA 17, 22206 BORAJA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346,00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36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CIGIĆ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16050871266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SRIDA DUBRAVICA 37, 22222 DUBRAVICE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13.223,00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3</w:t>
            </w:r>
            <w:r w:rsidRPr="00BD1501" w:rsidR="000F240B">
              <w:rPr>
                <w:rFonts w:eastAsia="Calibri"/>
                <w:sz w:val="22"/>
                <w:szCs w:val="22"/>
              </w:rPr>
              <w:t>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COPAN ZAGREB društvo s ograničenom odgovornošću za trgovinu i zastupanje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43698579132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Selnica Šćitarjevska 25, 10410 Selnica Šćitarjevska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10.571,25</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3</w:t>
            </w:r>
            <w:r w:rsidRPr="00BD1501" w:rsidR="000F240B">
              <w:rPr>
                <w:rFonts w:eastAsia="Calibri"/>
                <w:sz w:val="22"/>
                <w:szCs w:val="22"/>
              </w:rPr>
              <w:t>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CROATIA OSIGURANJE d.d.</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26187994862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Vatroslava Jagića 33,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276.505,48</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3</w:t>
            </w:r>
            <w:r w:rsidRPr="00BD1501" w:rsidR="000F240B">
              <w:rPr>
                <w:rFonts w:eastAsia="Calibri"/>
                <w:sz w:val="22"/>
                <w:szCs w:val="22"/>
              </w:rPr>
              <w:t>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PERICA ČALA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85614041811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BLAJBURŠKIH ŽRTAVA 30,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20.846,00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40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MILKA ČERGAR</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81842968070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ČERGAROVA 28, 10363 GLAVNICA DONJA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1.216,88</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4</w:t>
            </w:r>
            <w:r w:rsidRPr="00BD1501" w:rsidR="000F240B">
              <w:rPr>
                <w:rFonts w:eastAsia="Calibri"/>
                <w:sz w:val="22"/>
                <w:szCs w:val="22"/>
              </w:rPr>
              <w:t>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ČERINA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41856186112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PODGRAĐE 2, 23420 PODGRAĐE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14.975,00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4</w:t>
            </w:r>
            <w:r w:rsidRPr="00BD1501" w:rsidR="000F240B">
              <w:rPr>
                <w:rFonts w:eastAsia="Calibri"/>
                <w:sz w:val="22"/>
                <w:szCs w:val="22"/>
              </w:rPr>
              <w:t>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JOSIP ČOBANOV</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15905885697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PODADRAGE 8, 22202 PRIMOŠTEN</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5.072,00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43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DALMACIJA, društvo s ograničenom odgovornošću za trgovinu i turizam</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41808499373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Lasan Kabalera 53, 22211 Vodice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3.741,40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44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DB-KANTUN d.o.o. za savjetovanje, trgovinu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16278459495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Lukše Beritića 27, 20000 Dubrovnik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208,80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45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MARKO DEUR</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88791214409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BILA VLAKA 48, 23422 BILA VLAKA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3.650,00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46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IVE DIČAK</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15242615333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DIČACI 7, 22320 BADANJ</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5.255,00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47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DINOVA-DIONA, trgovina, d.o.o.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41112127430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Donje svetice 127,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2.250,00</w:t>
            </w:r>
          </w:p>
          <w:p w:rsidRPr="00BD1501" w:rsidR="000F240B" w:rsidP="000F240B" w:rsidRDefault="000F240B">
            <w:pPr>
              <w:rPr>
                <w:rFonts w:eastAsia="Calibri"/>
                <w:sz w:val="22"/>
                <w:szCs w:val="22"/>
              </w:rPr>
            </w:pP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lastRenderedPageBreak/>
              <w:t>48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DISK društvo s ograničenom odgovornošću za informatičku tehnologiju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08623414761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60,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49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ZDENKO DIZDAR</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71428729842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KROZ OKLAJ 31, 22303 OKLAJ</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3.725,00</w:t>
            </w: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DJELO, poduzeće za trgovinu na veliko i malo, turizam, ugostiteljstvo i izvoz-uvoz, d.o.o.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62613135937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Ljubostinje, Slamići 19, 22323 Unešić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38.750,00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MILE DOBRIĆ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85949160312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GRABOVCI 35, 22215 GRABOVCI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3.261,06</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DRAGO DRAGOVIĆ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70755372712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DRAGOVIĆI 16, 22222 SONKOVIĆ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20.970,50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PETAR DRAGOVIĆ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66293490694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DRAGOVIĆI 4, 22222 SONKOVIĆ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483,00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DROPI PROMOCIJA d.o.o. za trgovinu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40790191911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Krešićeva 32,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DRŽAVNI ZAVOD ZA MJERITELJSTVO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99875008081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Capraška 6, 10000 Zagreb</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1.660,00 </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DSL j.d.o.o. za prijevoz, trgovinu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98247627579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Jablanova 45, 31000 Osijek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9.963,00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MARINKO DUBRAVICA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49537505762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BUDAK 86, 23422 BUDAK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1.877,20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FRANE DUGOPOLJAC</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10700503702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RUPE 80, 22222 RUPE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5.351,50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59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MARIJAN DUJIĆ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18220370331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DUJIĆI 12, 22222 IĆEVO</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2.365,00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SLAVKO DŽAPO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61501267392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KROZ OKLAJ 25, 22303 OKLAJ</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57.187,50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DANIJELA DŽEPINA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09561276267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VUKŠIĆ 144, 23422 VUKŠIĆ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4.072,50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EDUCA d.o.o. za trgovinu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64606800724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Šibenskih vatrogasaca 14,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500,00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EMINEO, d.o.o. za promidžbu i trgovinu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72461356905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Kutnjački put 18,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14.156,26</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JOŠKO ERAK</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48374492248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BORAJSKA 32,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3.125,00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ŠIMUN ERCEG</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04011045589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BORAJSKA 46,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1.095,00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ANTICA ERCEGOVIĆ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28318356661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KAMENITA 10, 21220 TROGIR</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2.337,50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FINANCIJSKA AGENCIJA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85821130368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Ulica grada Vukovara 70, </w:t>
            </w:r>
            <w:r w:rsidRPr="00BD1501">
              <w:rPr>
                <w:rFonts w:eastAsia="Calibri"/>
                <w:sz w:val="22"/>
                <w:szCs w:val="22"/>
              </w:rPr>
              <w:lastRenderedPageBreak/>
              <w:t>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lastRenderedPageBreak/>
              <w:t>82,50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FIT-STANČIĆ i dr. javno trgovačko društvo za zaštitarsku djelatnost</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99684998316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Petra Grubišića 1,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364.552,10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69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FOND ZA ZAŠTITU OKOLIŠA I ENERGETSKU UČINKOVITOST</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85828625994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Radnička cesta 80,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19.531,78</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JOSIP FURČIĆ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98118513568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PRHOVO 4, 22202 PRIMOŠTEN BURNJI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101.117,57</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G.I.M. GASE, d.o.o. za usluge, trgovinu i ugostiteljstvo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75784153366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 Ivana Meštrovića 68,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5.499,59</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GAĆINA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02218702963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GORNJI VEZAC 8, 22204 VEZAC</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27.861,00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PAŠKO GAĆINA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44229747303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LAGINJINA 4,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1.476,00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GAFIL društvo s ograničenom odgovornošću za usluge, trgovinu i proizvodnju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44071140370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Vinogorska 59 A, 10360 Sesvete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5.850,00</w:t>
            </w:r>
          </w:p>
          <w:p w:rsidRPr="00BD1501" w:rsidR="000F240B" w:rsidP="000F240B" w:rsidRDefault="000F240B">
            <w:pPr>
              <w:rPr>
                <w:rFonts w:eastAsia="Calibri"/>
                <w:sz w:val="22"/>
                <w:szCs w:val="22"/>
              </w:rPr>
            </w:pP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GAMBI, d.o.o. za servis i prodaju uredske opreme, vaga, registar blagajni i informatički inženjering</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22418618872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Novo naselje 28, 22000 Bilice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187,50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DANICA GARDIJAN</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97625597788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PLASTOVO 27, 22222 PLASTOVO</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3.570,00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GAŠPEROV d.o.o. za uslužne djelatnosti i trgovinu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77137797607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Kralja Stjepana Držislava 7,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344,71</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TOMISLAV GOBOV</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72691556469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ZAGREBAČKA 6, 22202 PRIMOŠTEN</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5.880,00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79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NEDA GOJANOVIĆ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01490382023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ŠIBENSKA 2, 22231 BRODARICA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18.412,50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80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GOLEŠ</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58850911116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ČELINA IV 17, 22203 PODGLAVICA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1.083,00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81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GOSPODARSKA INTERESNA UDRUGA PROIZVOĐAČA PIĆA HRVATSKE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01877454077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Kučerina 64,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32.300,00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82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GRACIN</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17336512626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DRAGA 25, 22202 PRIMOŠTEN </w:t>
            </w:r>
            <w:r w:rsidRPr="00BD1501">
              <w:rPr>
                <w:rFonts w:eastAsia="Calibri"/>
                <w:sz w:val="22"/>
                <w:szCs w:val="22"/>
              </w:rPr>
              <w:lastRenderedPageBreak/>
              <w:t>BURNJI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2.766,00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83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JOSIP GRACIN</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38452174682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SPLITSKA 43, 22202 PRIMOŠTEN</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3.630,00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84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MILIVOJ GRACIN</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18500219177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VADALJ 34, 22204 VADALJ</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855,00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85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GRAD ŠIBENIK</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55644094063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Trg palih branitelja Domovinskog rata 1, 22000 Šibenik</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63.410,44 </w:t>
            </w:r>
          </w:p>
          <w:p w:rsidRPr="00BD1501" w:rsidR="000F240B" w:rsidP="000F240B" w:rsidRDefault="000F240B">
            <w:pPr>
              <w:rPr>
                <w:rFonts w:eastAsia="Calibri"/>
                <w:sz w:val="22"/>
                <w:szCs w:val="22"/>
              </w:rPr>
            </w:pP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ED413E">
            <w:pPr>
              <w:rPr>
                <w:rFonts w:eastAsia="Calibri"/>
                <w:sz w:val="22"/>
                <w:szCs w:val="22"/>
              </w:rPr>
            </w:pPr>
            <w:r w:rsidRPr="00BD1501">
              <w:rPr>
                <w:rFonts w:eastAsia="Calibri"/>
                <w:sz w:val="22"/>
                <w:szCs w:val="22"/>
              </w:rPr>
              <w:t>86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GRADSKA PLINARA ZAGREB-OPSKRBA društvo s ograničenom odgovornošću za opskrbu plinom</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74364571096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Radnička cesta 1,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402,73</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87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GRAFOPLEX, društvo s ograničenom odgovornošću, za trgovinu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71142152777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Hektorovićeva 47,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24.875,00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88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VICKO GRANDEŠ</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12718163429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NOVE CRKVE 6, 22000 ŠIBENIK</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5.053,00 </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89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ZVONIMIR GRGIĆ, vl. trgovačkog obrta "GRGA" Pula, Valica 9</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52564029533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MONTE PARADISO 38, 52100 PULA</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544,82</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90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JERKO GRUBIŠIĆ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06507484265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 113. ŠIB. BRIGADE HV 88, 22000 BILICE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2.347,50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91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KAJA GRUBIŠIĆ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79461570155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GRUBIŠIĆI 16, 22000 DUBRAVA KOD ŠIBENIKA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3.945,00</w:t>
            </w:r>
          </w:p>
          <w:p w:rsidRPr="00BD1501" w:rsidR="000F240B" w:rsidP="000F240B" w:rsidRDefault="000F240B">
            <w:pPr>
              <w:rPr>
                <w:rFonts w:eastAsia="Calibri"/>
                <w:sz w:val="22"/>
                <w:szCs w:val="22"/>
              </w:rPr>
            </w:pP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92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ROBERT GRUBIŠIĆ vl. obrta za proizvodnju i usluge "MIMA", Dubrava kod Šibenika, Rakovo Selo 100/a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22503845604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GRUBIŠIĆI 18, 22000 DUBRAVA KOD ŠIBENIKA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218,75</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93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GRUJA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88333209556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KRČ DOLAC-GRUJINI 1, 22204 VADALJ</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8.275,50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94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JERE GRUJA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46151066961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ALBERTA HALLERA 21, 20000 DUBROVNIK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7.461,00</w:t>
            </w:r>
          </w:p>
          <w:p w:rsidRPr="00BD1501" w:rsidR="000F240B" w:rsidP="000F240B" w:rsidRDefault="000F240B">
            <w:pPr>
              <w:rPr>
                <w:rFonts w:eastAsia="Calibri"/>
                <w:sz w:val="22"/>
                <w:szCs w:val="22"/>
              </w:rPr>
            </w:pP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95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H T Z društvo s ograničenom odgovornošću za prijevoz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01086461670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Trsje 37 A,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106.550,00</w:t>
            </w:r>
          </w:p>
          <w:p w:rsidRPr="00BD1501" w:rsidR="000F240B" w:rsidP="000F240B" w:rsidRDefault="000F240B">
            <w:pPr>
              <w:rPr>
                <w:rFonts w:eastAsia="Calibri"/>
                <w:sz w:val="22"/>
                <w:szCs w:val="22"/>
              </w:rPr>
            </w:pP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lastRenderedPageBreak/>
              <w:t>96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HEP - Opskrba d.o.o. za opskrbu potrošača električnom, toplinskom energijom i plinom</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63073332379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grada Vukovara 37,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17.880,45</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9</w:t>
            </w:r>
            <w:r w:rsidRPr="00BD1501" w:rsidR="000F240B">
              <w:rPr>
                <w:rFonts w:eastAsia="Calibri"/>
                <w:sz w:val="22"/>
                <w:szCs w:val="22"/>
              </w:rPr>
              <w:t>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HEP-Operator distribucijskog sustava d.o.o. za distribuciju i opskrbu električne energije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46830600751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grada Vukovara 37,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2.505,53</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9</w:t>
            </w:r>
            <w:r w:rsidRPr="00BD1501" w:rsidR="000F240B">
              <w:rPr>
                <w:rFonts w:eastAsia="Calibri"/>
                <w:sz w:val="22"/>
                <w:szCs w:val="22"/>
              </w:rPr>
              <w:t>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HOTEL JADRAN ŠIBENIK dioničko društvo za turizam i ugostiteljstvo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47183175939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Vladimira Nazora 53,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3.260,00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9</w:t>
            </w:r>
            <w:r w:rsidRPr="00BD1501" w:rsidR="000F240B">
              <w:rPr>
                <w:rFonts w:eastAsia="Calibri"/>
                <w:sz w:val="22"/>
                <w:szCs w:val="22"/>
              </w:rPr>
              <w:t>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HP - Hrvatska pošta d.d.</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87311810356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Jurišićeva 13,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1.619,83</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w:t>
            </w:r>
            <w:r w:rsidRPr="00BD1501" w:rsidR="000F240B">
              <w:rPr>
                <w:rFonts w:eastAsia="Calibri"/>
                <w:sz w:val="22"/>
                <w:szCs w:val="22"/>
              </w:rPr>
              <w:t>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HRVATSKE VODE, PRAVNA OSOBA ZA UPRAVLJANJE VODAMA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28921383001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Grada Vukovara 220, 10000 Zagreb</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83.700,87</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HRVATSKI TELEKOM d.d.</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81793146560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Roberta Frangeša Mihanovića 9,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15.808,00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w:t>
            </w:r>
            <w:r w:rsidRPr="00BD1501" w:rsidR="000F240B">
              <w:rPr>
                <w:rFonts w:eastAsia="Calibri"/>
                <w:sz w:val="22"/>
                <w:szCs w:val="22"/>
              </w:rPr>
              <w:t>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EDITA HULJEV</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64583216052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I 42A, 22202 ŠIROKE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1.236,00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w:t>
            </w:r>
            <w:r w:rsidRPr="00BD1501" w:rsidR="000F240B">
              <w:rPr>
                <w:rFonts w:eastAsia="Calibri"/>
                <w:sz w:val="22"/>
                <w:szCs w:val="22"/>
              </w:rPr>
              <w:t>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MATE HULJEV</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23851180784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KRČULJ GRACINI 17, 22202 PRIMOŠTEN BURNJI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9.624,00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INA-INDUSTRIJA NAFTE, d.d.</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27759560625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Avenija V. Holjevca 10, 10000 Zagreb</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85.651,51 </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INSTITUT ZA JADRANSKE KULTURE I MELIORACIJU KRŠA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90884993104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Duilova 11,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2.440,00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CVITA IVANKOVIĆ,ud.</w:t>
            </w:r>
            <w:r w:rsidRPr="00BD1501" w:rsidR="00207C10">
              <w:rPr>
                <w:rFonts w:eastAsia="Calibri"/>
                <w:sz w:val="22"/>
                <w:szCs w:val="22"/>
              </w:rPr>
              <w:t xml:space="preserve"> </w:t>
            </w:r>
            <w:r w:rsidRPr="00BD1501">
              <w:rPr>
                <w:rFonts w:eastAsia="Calibri"/>
                <w:sz w:val="22"/>
                <w:szCs w:val="22"/>
              </w:rPr>
              <w:t>STANKA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15028136278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DOBRIĆ 8,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3.845,00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LJILJAN IVANKOVIĆ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71871767273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GRABOVCI 20, 22215 GRABOVCI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3.503,50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JADRAN GRUPA d.o.o. za trgovinu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17807936627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Sv. Leopolda Mandića 7a, 21204 Dugopolje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8.343,35</w:t>
            </w:r>
          </w:p>
          <w:p w:rsidRPr="00BD1501" w:rsidR="000F240B" w:rsidP="000F240B" w:rsidRDefault="000F240B">
            <w:pPr>
              <w:rPr>
                <w:rFonts w:eastAsia="Calibri"/>
                <w:sz w:val="22"/>
                <w:szCs w:val="22"/>
              </w:rPr>
            </w:pP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109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JADRANKA TRGOVINA trgovina d. o. 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02198337590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Dražica 1, 51550 Mali Lošinj</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1.250,00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110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JADRANSKA BANKA dioničko društvo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02899494784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Starčevića 4,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34.730,88</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lastRenderedPageBreak/>
              <w:t>111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JEDINSTVO društvo s ograničenom odgovornošću za prehrambenu proizvodnju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29947239127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Pulska 3, 52220 Labin</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414,58</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112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JUNAKOVIĆ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67749568143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RELJE-JUNAKOVIĆI 77, 22000 DUBRAVA KOD ŠIBENIKA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1.512,00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113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TONA JUNAKOVIĆ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66280133373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RELJE-JUNAKOVIĆI 67, 22000 DUBRAVA KOD ŠIBENIKA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3.560,00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114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PAŠKO JURIĆ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51760054938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KRUŠEVO 37, 22204 KRUŠEVO</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6.176,00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115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ŠPIRO JURIĆ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73943922711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KRUŠEVO 67, 22204 KRUŠEVO</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6.648,00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116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BLAŽ JURIN</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18337432909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SVETOG JOSIPA 13, 22202 PRIMOŠTEN</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16.800,00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117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ROSA JURIŠIĆ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65038602111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GRABOVCI 5, 22215 GRABOVCI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5.900,00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118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JUŽNI PRIMOŠTEN, poljoprivredna zadruga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07030398614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Bratski Dolac 3, 22202 Široke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35.690,59</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119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Javni bilježnik ALISA KALE, S. RADIĆA 79 A, ŠIBENIK</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20422098987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KROZ METERIZE 42,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1.545,13</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KANAVA j.d.o.o. za građevinu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79276309490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Zagorska 6,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2.000,00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ANĐELKO KARTELO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80211883710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KULA PETKOVIĆA 5, 22222 SONKOVIĆ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9.101,40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IVICA KARTELO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04537798373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VUKŠIĆ 171, 23422 VUKŠIĆ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1.642,50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KOSA KARTELO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17724560578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KULA PETKOVIĆA 5, 22222 SONKOVIĆ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4.575,00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NIKOLA KENDEŠ</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56748519239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GRABOVCI 8, 22215 GRABOVCI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13.295,00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FRANE KLARIĆ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54728099862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113.ŠIBENSKE BRIGADE HV-A 145, 22000 BILICE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6.587,50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KLARIĆ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35740822244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KLARIĆI 1, 22222 </w:t>
            </w:r>
            <w:r w:rsidRPr="00BD1501">
              <w:rPr>
                <w:rFonts w:eastAsia="Calibri"/>
                <w:sz w:val="22"/>
                <w:szCs w:val="22"/>
              </w:rPr>
              <w:lastRenderedPageBreak/>
              <w:t>DUBRAVICE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5.080,00</w:t>
            </w: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MARIJA KLISOVIĆ, vl. "BULIN" obrt za iznajmljivanje nekretnina, posredovanje i usluge, Riderska cesta 10</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39759288765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RIDERSKA CESTA 10, 22205 DANILO</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3.000,00</w:t>
            </w:r>
          </w:p>
          <w:p w:rsidRPr="00BD1501" w:rsidR="000F240B" w:rsidP="000F240B" w:rsidRDefault="000F240B">
            <w:pPr>
              <w:rPr>
                <w:rFonts w:eastAsia="Calibri"/>
                <w:sz w:val="22"/>
                <w:szCs w:val="22"/>
              </w:rPr>
            </w:pP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KOMERC PANCIROV d.o.o. za trgovinu, ugostiteljstvo, turizam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62891337171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25,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1.122,69</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129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KONTINENTAL PAKIRANJE d.o.o. za graditeljstvo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87358951669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Pod Kosom 40,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1.791,65</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130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KONZUM trgovina na veliko i malo d.d.</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29955634590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Marijana Čavića 1a,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14.739,86</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131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ŽELJKO KOSOR</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42051875941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PETRA SVAČIĆA 84, 22320 DRNIŠ</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1.080,00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3D2B5E" w:rsidR="000F240B" w:rsidP="000F240B" w:rsidRDefault="00207C10">
            <w:pPr>
              <w:rPr>
                <w:rFonts w:eastAsia="Calibri"/>
                <w:sz w:val="22"/>
                <w:szCs w:val="22"/>
              </w:rPr>
            </w:pPr>
            <w:r w:rsidRPr="003D2B5E">
              <w:rPr>
                <w:rFonts w:eastAsia="Calibri"/>
                <w:sz w:val="22"/>
                <w:szCs w:val="22"/>
              </w:rPr>
              <w:t>132</w:t>
            </w:r>
          </w:p>
        </w:tc>
        <w:tc>
          <w:tcPr>
            <w:tcW w:w="2268" w:type="dxa"/>
            <w:tcBorders>
              <w:top w:val="nil"/>
              <w:left w:val="nil"/>
              <w:bottom w:val="single" w:color="000000" w:sz="4" w:space="0"/>
              <w:right w:val="single" w:color="000000" w:sz="4" w:space="0"/>
            </w:tcBorders>
            <w:shd w:val="clear" w:color="auto" w:fill="auto"/>
            <w:vAlign w:val="center"/>
            <w:hideMark/>
          </w:tcPr>
          <w:p w:rsidRPr="003D2B5E" w:rsidR="000F240B" w:rsidP="000F240B" w:rsidRDefault="000F240B">
            <w:pPr>
              <w:rPr>
                <w:rFonts w:eastAsia="Calibri"/>
                <w:sz w:val="22"/>
                <w:szCs w:val="22"/>
              </w:rPr>
            </w:pPr>
            <w:r w:rsidRPr="003D2B5E">
              <w:rPr>
                <w:rFonts w:eastAsia="Calibri"/>
                <w:sz w:val="22"/>
                <w:szCs w:val="22"/>
              </w:rPr>
              <w:t>KREDITNA BANKA ZAGREB, dioničko društvo</w:t>
            </w:r>
          </w:p>
        </w:tc>
        <w:tc>
          <w:tcPr>
            <w:tcW w:w="1985" w:type="dxa"/>
            <w:tcBorders>
              <w:top w:val="nil"/>
              <w:left w:val="nil"/>
              <w:bottom w:val="single" w:color="000000" w:sz="4" w:space="0"/>
              <w:right w:val="single" w:color="000000" w:sz="4" w:space="0"/>
            </w:tcBorders>
            <w:shd w:val="clear" w:color="auto" w:fill="auto"/>
            <w:noWrap/>
            <w:vAlign w:val="center"/>
            <w:hideMark/>
          </w:tcPr>
          <w:p w:rsidRPr="003D2B5E" w:rsidR="000F240B" w:rsidP="000F240B" w:rsidRDefault="000F240B">
            <w:pPr>
              <w:rPr>
                <w:rFonts w:eastAsia="Calibri"/>
                <w:sz w:val="22"/>
                <w:szCs w:val="22"/>
              </w:rPr>
            </w:pPr>
            <w:r w:rsidRPr="003D2B5E">
              <w:rPr>
                <w:rFonts w:eastAsia="Calibri"/>
                <w:sz w:val="22"/>
                <w:szCs w:val="22"/>
              </w:rPr>
              <w:t>70663193635</w:t>
            </w:r>
          </w:p>
        </w:tc>
        <w:tc>
          <w:tcPr>
            <w:tcW w:w="1701" w:type="dxa"/>
            <w:tcBorders>
              <w:top w:val="nil"/>
              <w:left w:val="nil"/>
              <w:bottom w:val="single" w:color="000000" w:sz="4" w:space="0"/>
              <w:right w:val="single" w:color="000000" w:sz="4" w:space="0"/>
            </w:tcBorders>
            <w:shd w:val="clear" w:color="auto" w:fill="auto"/>
            <w:vAlign w:val="center"/>
            <w:hideMark/>
          </w:tcPr>
          <w:p w:rsidRPr="003D2B5E" w:rsidR="000F240B" w:rsidP="000F240B" w:rsidRDefault="000F240B">
            <w:pPr>
              <w:rPr>
                <w:rFonts w:eastAsia="Calibri"/>
                <w:sz w:val="22"/>
                <w:szCs w:val="22"/>
              </w:rPr>
            </w:pPr>
            <w:r w:rsidRPr="003D2B5E">
              <w:rPr>
                <w:rFonts w:eastAsia="Calibri"/>
                <w:sz w:val="22"/>
                <w:szCs w:val="22"/>
              </w:rPr>
              <w:t>Ulica grada Vukovara 74, 10000 Zagreb</w:t>
            </w:r>
          </w:p>
        </w:tc>
        <w:tc>
          <w:tcPr>
            <w:tcW w:w="1984" w:type="dxa"/>
            <w:tcBorders>
              <w:top w:val="nil"/>
              <w:left w:val="nil"/>
              <w:bottom w:val="single" w:color="000000" w:sz="4" w:space="0"/>
              <w:right w:val="single" w:color="000000" w:sz="4" w:space="0"/>
            </w:tcBorders>
          </w:tcPr>
          <w:p w:rsidRPr="003D2B5E" w:rsidR="000F240B" w:rsidP="000F240B" w:rsidRDefault="000F240B">
            <w:pPr>
              <w:rPr>
                <w:rFonts w:eastAsia="Calibri"/>
                <w:sz w:val="22"/>
                <w:szCs w:val="22"/>
              </w:rPr>
            </w:pPr>
          </w:p>
          <w:p w:rsidRPr="003D2B5E" w:rsidR="000F240B" w:rsidP="000F240B" w:rsidRDefault="000F240B">
            <w:pPr>
              <w:rPr>
                <w:rFonts w:eastAsia="Calibri"/>
                <w:sz w:val="22"/>
                <w:szCs w:val="22"/>
              </w:rPr>
            </w:pPr>
            <w:r w:rsidRPr="003D2B5E">
              <w:rPr>
                <w:rFonts w:eastAsia="Calibri"/>
                <w:sz w:val="22"/>
                <w:szCs w:val="22"/>
              </w:rPr>
              <w:t>1.270,65</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133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KRIZANTEMA društvo s ograničenom odgovornošću za pogrebne usluge u stečaju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93453109599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Raslinska cesta 2, 22215 Zaton</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300,00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134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KROVOPOKRIVAČ KARTELO društvo s ograničenom odgovornošću za građenje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63265115263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Kalina 46, 22202 Primošten Burnji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8.200,00</w:t>
            </w:r>
          </w:p>
        </w:tc>
      </w:tr>
      <w:tr w:rsidRPr="00BD1501" w:rsidR="000F240B" w:rsidTr="000F240B">
        <w:trPr>
          <w:trHeight w:val="153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135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MARKO LACIĆ, vl. "Donor" obrt za prodaju i servis uredske opreme i registar blagajne,8. DALMATINSKE UDARNE BRIGADE 6, ŠIBENIK</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62834005659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8. DALMATINSKE UDARNE BRIGADE 6,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366,00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136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LASER d.o.o. za trgovinu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48289235159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Ivana Rendića 19,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2.299,50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137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LetMeDo d.o.o. za informatičku djelatnost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48601051863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J.J.Strossmayera 341, 31000 Osijek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8.690,00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138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IVICA LUCIĆ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34581714320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ALEKSIĆI 24, 22323 POKROVNIK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5.925,00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139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VLADIMIR LUŠA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99848299628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BILI BRIG 23, 22231 BRODARICA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7.295,00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lastRenderedPageBreak/>
              <w:t>140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NEVENKA MAGLOV</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29023648122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TRTARSKA 82,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2.050,00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141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MALI HRAST društvo s ograničenom odgovornošću za trgovinu i prijevoz robe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33849777424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Vukšić 172, 23422 Vukšić</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20.500,00 </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207C10">
            <w:pPr>
              <w:rPr>
                <w:rFonts w:eastAsia="Calibri"/>
                <w:sz w:val="22"/>
                <w:szCs w:val="22"/>
              </w:rPr>
            </w:pPr>
            <w:r w:rsidRPr="00BD1501">
              <w:rPr>
                <w:rFonts w:eastAsia="Calibri"/>
                <w:sz w:val="22"/>
                <w:szCs w:val="22"/>
              </w:rPr>
              <w:t>142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MALI PALIT društvo s ograničenom odgovornošću za trgovinu i turizam</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81377394871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Banjol 165, 51280 Rab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15.282,56</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143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STANKO MARAS</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99816703339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MARASI 3, 22323 OSTROGAŠICA</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1.809,00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14</w:t>
            </w:r>
            <w:r w:rsidRPr="00BD1501" w:rsidR="000F240B">
              <w:rPr>
                <w:rFonts w:eastAsia="Calibri"/>
                <w:sz w:val="22"/>
                <w:szCs w:val="22"/>
              </w:rPr>
              <w:t>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ANA MARETIĆ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37243925213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PIRAMATOVCI 70, 22223 PIRAMATOVCI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7.532,00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14</w:t>
            </w:r>
            <w:r w:rsidRPr="00BD1501" w:rsidR="000F240B">
              <w:rPr>
                <w:rFonts w:eastAsia="Calibri"/>
                <w:sz w:val="22"/>
                <w:szCs w:val="22"/>
              </w:rPr>
              <w:t>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NIKO MARETIĆ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03729400200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PUDARICA 4, 22211 VODICE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540,00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14</w:t>
            </w:r>
            <w:r w:rsidRPr="00BD1501" w:rsidR="000F240B">
              <w:rPr>
                <w:rFonts w:eastAsia="Calibri"/>
                <w:sz w:val="22"/>
                <w:szCs w:val="22"/>
              </w:rPr>
              <w:t>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NIKOLA MARETIĆ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57850559811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BANA IVANA MAŽURANIĆA 86,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2.970,00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14</w:t>
            </w:r>
            <w:r w:rsidRPr="00BD1501" w:rsidR="000F240B">
              <w:rPr>
                <w:rFonts w:eastAsia="Calibri"/>
                <w:sz w:val="22"/>
                <w:szCs w:val="22"/>
              </w:rPr>
              <w:t>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ANĐE MARINOV</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89254582389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GORNJI VEZAC 4, 22204 VEZAC</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19.677,00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14</w:t>
            </w:r>
            <w:r w:rsidRPr="00BD1501" w:rsidR="000F240B">
              <w:rPr>
                <w:rFonts w:eastAsia="Calibri"/>
                <w:sz w:val="22"/>
                <w:szCs w:val="22"/>
              </w:rPr>
              <w:t>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BRANKO MARINOV</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42614167398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GORNJI VEZAC 18, 22204 VEZAC</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28.974,00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14</w:t>
            </w:r>
            <w:r w:rsidRPr="00BD1501" w:rsidR="000F240B">
              <w:rPr>
                <w:rFonts w:eastAsia="Calibri"/>
                <w:sz w:val="22"/>
                <w:szCs w:val="22"/>
              </w:rPr>
              <w:t>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NEDJELJKO MARINOV</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02162867277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GORNJI VEZAC 6, 22204 VEZAC</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7.680,00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15</w:t>
            </w:r>
            <w:r w:rsidRPr="00BD1501" w:rsidR="000F240B">
              <w:rPr>
                <w:rFonts w:eastAsia="Calibri"/>
                <w:sz w:val="22"/>
                <w:szCs w:val="22"/>
              </w:rPr>
              <w:t>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BRANKO MARJANICA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61760960460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MARIJANI 8, 21201 LJUBITOVICA</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5.775,00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151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JANKO MATIĆ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73238718865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MATIĆI 7, 22222 SONKOVIĆ</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4.816,80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152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VESELIN MATIĆ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92690573574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MATIĆI 7, 22222 SONKOVIĆ</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2.295,00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153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MEGAMARKETING društvo s ograničenom odgovornošću za reklamu i propagandu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66470344830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Bioca 2A,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3.702,50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154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META GRUPA d.o.o. za trgovinu, proizvodnju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72530488515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Šubićeva 42, 10000 Zagreb</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859,85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155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VLADE MIKULANDRA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69088496807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MIKULANDRE 17, 22000 BILICE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14.092,50</w:t>
            </w:r>
          </w:p>
          <w:p w:rsidRPr="00BD1501" w:rsidR="000F240B" w:rsidP="000F240B" w:rsidRDefault="000F240B">
            <w:pPr>
              <w:rPr>
                <w:rFonts w:eastAsia="Calibri"/>
                <w:sz w:val="22"/>
                <w:szCs w:val="22"/>
              </w:rPr>
            </w:pP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lastRenderedPageBreak/>
              <w:t>156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MIKULIĆ društvo s ograničenom odgovornošću za trgovinu, ugostiteljstvo i turizam</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49084046215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Vladimira Nazora 1a, 51211 Matulji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37.947,59</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157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DAVOR MILETIĆ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29772587952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BILA VLAKA 55, 23422 BILA VLAKA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14.306,25</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158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DRAGAN MILETIĆ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09703707362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STANKOVCI 206, 23422 STANKOVCI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15.066,00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159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JOSIP MILETIĆ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53936501052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STANKOVCI 200, 23422 STANKOVCI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17.199,00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160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VICA MILIŠA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85243659908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DONJA LOŽNICA 6, 22204 LOŽNICE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22.025,00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161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MILENKO MILOVIĆ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86724081625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MILOVIĆI 55, 22222 GRAČAC</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5.842,00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162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VINKO MILUTIN</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31811532995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II 22, 22231 KRAPANJ</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1.900,00</w:t>
            </w:r>
          </w:p>
        </w:tc>
      </w:tr>
      <w:tr w:rsidRPr="00BD1501" w:rsidR="000F240B" w:rsidTr="000F240B">
        <w:trPr>
          <w:trHeight w:val="660"/>
        </w:trPr>
        <w:tc>
          <w:tcPr>
            <w:tcW w:w="675" w:type="dxa"/>
            <w:vMerge w:val="restart"/>
            <w:tcBorders>
              <w:top w:val="nil"/>
              <w:left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163</w:t>
            </w:r>
          </w:p>
        </w:tc>
        <w:tc>
          <w:tcPr>
            <w:tcW w:w="2268" w:type="dxa"/>
            <w:tcBorders>
              <w:top w:val="nil"/>
              <w:left w:val="nil"/>
              <w:bottom w:val="single" w:color="auto"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REPUBLIKA HRVATSKA, MINISTARSTVO FINANCIJA, POREZNA UPRAVA, Područni ured Šibenik</w:t>
            </w:r>
          </w:p>
        </w:tc>
        <w:tc>
          <w:tcPr>
            <w:tcW w:w="1985" w:type="dxa"/>
            <w:tcBorders>
              <w:top w:val="nil"/>
              <w:left w:val="nil"/>
              <w:bottom w:val="single" w:color="auto"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18683136487</w:t>
            </w:r>
          </w:p>
        </w:tc>
        <w:tc>
          <w:tcPr>
            <w:tcW w:w="1701" w:type="dxa"/>
            <w:tcBorders>
              <w:top w:val="nil"/>
              <w:left w:val="nil"/>
              <w:bottom w:val="single" w:color="auto"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Katančićeva 5, 10000 ZAGREB</w:t>
            </w:r>
          </w:p>
        </w:tc>
        <w:tc>
          <w:tcPr>
            <w:tcW w:w="1984" w:type="dxa"/>
            <w:tcBorders>
              <w:top w:val="nil"/>
              <w:left w:val="nil"/>
              <w:bottom w:val="single" w:color="auto" w:sz="4" w:space="0"/>
              <w:right w:val="single" w:color="000000" w:sz="4" w:space="0"/>
            </w:tcBorders>
          </w:tcPr>
          <w:p w:rsidRPr="00F10E19" w:rsidR="000F240B" w:rsidP="000F240B" w:rsidRDefault="000F240B">
            <w:pPr>
              <w:rPr>
                <w:rFonts w:eastAsia="Calibri"/>
                <w:sz w:val="22"/>
                <w:szCs w:val="22"/>
              </w:rPr>
            </w:pPr>
            <w:r w:rsidRPr="00F10E19">
              <w:rPr>
                <w:rFonts w:eastAsia="Calibri"/>
                <w:sz w:val="22"/>
                <w:szCs w:val="22"/>
              </w:rPr>
              <w:t xml:space="preserve">5.185.728,46 </w:t>
            </w:r>
          </w:p>
        </w:tc>
      </w:tr>
      <w:tr w:rsidRPr="00BD1501" w:rsidR="000F240B" w:rsidTr="000F240B">
        <w:trPr>
          <w:trHeight w:val="600"/>
        </w:trPr>
        <w:tc>
          <w:tcPr>
            <w:tcW w:w="675" w:type="dxa"/>
            <w:vMerge/>
            <w:tcBorders>
              <w:left w:val="single" w:color="000000" w:sz="4" w:space="0"/>
              <w:bottom w:val="single" w:color="000000" w:sz="4" w:space="0"/>
              <w:right w:val="single" w:color="000000" w:sz="4" w:space="0"/>
            </w:tcBorders>
            <w:shd w:val="clear" w:color="auto" w:fill="auto"/>
            <w:noWrap/>
            <w:vAlign w:val="center"/>
          </w:tcPr>
          <w:p w:rsidRPr="00BD1501" w:rsidR="000F240B" w:rsidP="000F240B" w:rsidRDefault="000F240B">
            <w:pPr>
              <w:rPr>
                <w:rFonts w:eastAsia="Calibri"/>
                <w:sz w:val="22"/>
                <w:szCs w:val="22"/>
              </w:rPr>
            </w:pPr>
          </w:p>
        </w:tc>
        <w:tc>
          <w:tcPr>
            <w:tcW w:w="2268" w:type="dxa"/>
            <w:tcBorders>
              <w:top w:val="single" w:color="auto" w:sz="4" w:space="0"/>
              <w:left w:val="nil"/>
              <w:bottom w:val="single" w:color="000000" w:sz="4" w:space="0"/>
              <w:right w:val="single" w:color="000000" w:sz="4" w:space="0"/>
            </w:tcBorders>
            <w:shd w:val="clear" w:color="auto" w:fill="auto"/>
            <w:vAlign w:val="center"/>
          </w:tcPr>
          <w:p w:rsidRPr="00BD1501" w:rsidR="000F240B" w:rsidP="000F240B" w:rsidRDefault="000F240B">
            <w:pPr>
              <w:rPr>
                <w:rFonts w:eastAsia="Calibri"/>
                <w:sz w:val="22"/>
                <w:szCs w:val="22"/>
              </w:rPr>
            </w:pPr>
            <w:r w:rsidRPr="00BD1501">
              <w:rPr>
                <w:rFonts w:eastAsia="Calibri"/>
                <w:sz w:val="22"/>
                <w:szCs w:val="22"/>
              </w:rPr>
              <w:t>REPUBLIKA HRVATSKA, MINISTARSTVO FINANCIJA, CARINSKA UPRAVA, Područni i carinski ured Split</w:t>
            </w:r>
          </w:p>
        </w:tc>
        <w:tc>
          <w:tcPr>
            <w:tcW w:w="1985" w:type="dxa"/>
            <w:tcBorders>
              <w:top w:val="single" w:color="auto" w:sz="4" w:space="0"/>
              <w:left w:val="nil"/>
              <w:bottom w:val="single" w:color="000000" w:sz="4" w:space="0"/>
              <w:right w:val="single" w:color="000000" w:sz="4" w:space="0"/>
            </w:tcBorders>
            <w:shd w:val="clear" w:color="auto" w:fill="auto"/>
            <w:noWrap/>
            <w:vAlign w:val="center"/>
          </w:tcPr>
          <w:p w:rsidRPr="00BD1501" w:rsidR="000F240B" w:rsidP="000F240B" w:rsidRDefault="000F240B">
            <w:pPr>
              <w:rPr>
                <w:rFonts w:eastAsia="Calibri"/>
                <w:sz w:val="22"/>
                <w:szCs w:val="22"/>
              </w:rPr>
            </w:pPr>
            <w:r w:rsidRPr="00BD1501">
              <w:rPr>
                <w:rFonts w:eastAsia="Calibri"/>
                <w:sz w:val="22"/>
                <w:szCs w:val="22"/>
              </w:rPr>
              <w:t>18683136487</w:t>
            </w:r>
          </w:p>
        </w:tc>
        <w:tc>
          <w:tcPr>
            <w:tcW w:w="1701" w:type="dxa"/>
            <w:tcBorders>
              <w:top w:val="single" w:color="auto" w:sz="4" w:space="0"/>
              <w:left w:val="nil"/>
              <w:bottom w:val="single" w:color="000000" w:sz="4" w:space="0"/>
              <w:right w:val="single" w:color="000000" w:sz="4" w:space="0"/>
            </w:tcBorders>
            <w:shd w:val="clear" w:color="auto" w:fill="auto"/>
            <w:vAlign w:val="center"/>
          </w:tcPr>
          <w:p w:rsidRPr="00BD1501" w:rsidR="000F240B" w:rsidP="000F240B" w:rsidRDefault="000F240B">
            <w:pPr>
              <w:rPr>
                <w:rFonts w:eastAsia="Calibri"/>
                <w:sz w:val="22"/>
                <w:szCs w:val="22"/>
              </w:rPr>
            </w:pPr>
            <w:r w:rsidRPr="00BD1501">
              <w:rPr>
                <w:rFonts w:eastAsia="Calibri"/>
                <w:sz w:val="22"/>
                <w:szCs w:val="22"/>
              </w:rPr>
              <w:t>Katančićeva 5, 10000 ZAGREB</w:t>
            </w:r>
          </w:p>
        </w:tc>
        <w:tc>
          <w:tcPr>
            <w:tcW w:w="1984" w:type="dxa"/>
            <w:tcBorders>
              <w:top w:val="single" w:color="auto" w:sz="4" w:space="0"/>
              <w:left w:val="nil"/>
              <w:bottom w:val="single" w:color="000000" w:sz="4" w:space="0"/>
              <w:right w:val="single" w:color="000000" w:sz="4" w:space="0"/>
            </w:tcBorders>
          </w:tcPr>
          <w:p w:rsidRPr="00F10E19" w:rsidR="000F240B" w:rsidP="000F240B" w:rsidRDefault="000F240B">
            <w:pPr>
              <w:rPr>
                <w:rFonts w:eastAsia="Calibri"/>
                <w:sz w:val="22"/>
                <w:szCs w:val="22"/>
              </w:rPr>
            </w:pPr>
            <w:r w:rsidRPr="00F10E19">
              <w:rPr>
                <w:rFonts w:eastAsia="Calibri"/>
                <w:sz w:val="22"/>
                <w:szCs w:val="22"/>
              </w:rPr>
              <w:t>11.586.128,32</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164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REPUBLIKA HRVATSKA, MINISTARSTVO POLJOPRIVREDE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76767369197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grada Vukovara 78,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F10E19">
              <w:rPr>
                <w:rFonts w:eastAsia="Calibri"/>
                <w:sz w:val="22"/>
                <w:szCs w:val="22"/>
              </w:rPr>
              <w:t>34.077,79</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165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IVO MIŠURA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61006468804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MIŠURE 4A, 22323 DANILO KRALJICE</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3.492,50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166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ZVONKO MIŠURA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17544306488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VRPOLJAČKA CESTA 8, 22000 DONJE POLJE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297.097,00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167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MOBILITAS d.o.o. za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20819220092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Alojzija Stepinca 61,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833,36</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168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KATARINA MORIĆ, vl. obrta za prijevoz i ugostiteljstvo "JELENA", Velim, Velim 12, Stankovci</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28317087619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STANKOVCI 242, 23422 STANKOVCI</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12.250,00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lastRenderedPageBreak/>
              <w:t>169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MARICA MORIĆ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18787673880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STANKOVCI 240, 23422 STANKOVCI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13.539,50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VINKO MORIĆ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79557312261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CRLJENIK 6, 23422 CRLJENIK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1.230,00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Zdravko Morović, vl. obrta "PRINTAL- GRAFIKA" </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45184562262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OBALA MORINJE 7, 22231 JADRTOVAC</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1.000,00</w:t>
            </w:r>
          </w:p>
          <w:p w:rsidRPr="00BD1501" w:rsidR="000F240B" w:rsidP="000F240B" w:rsidRDefault="000F240B">
            <w:pPr>
              <w:rPr>
                <w:rFonts w:eastAsia="Calibri"/>
                <w:sz w:val="22"/>
                <w:szCs w:val="22"/>
              </w:rPr>
            </w:pP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MORULA d.o.o. za trgovinu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88833097372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sv. Florijana 46, 21204 Dugopolje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3.255,00</w:t>
            </w:r>
          </w:p>
          <w:p w:rsidRPr="00BD1501" w:rsidR="000F240B" w:rsidP="000F240B" w:rsidRDefault="000F240B">
            <w:pPr>
              <w:rPr>
                <w:rFonts w:eastAsia="Calibri"/>
                <w:sz w:val="22"/>
                <w:szCs w:val="22"/>
              </w:rPr>
            </w:pP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MOZAIK KNJIGA društvo s ograničenom odgovornošću za nakladničku djelatnost</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57010186553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Karlovačka cesta 24a,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1.500,00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JAGODA MUNJIZA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70920984996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KNEZA DOMAGOJA 75, 21218 SEGET DONJI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6.820,00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NAKIĆ, vl. obrta ''Prijevoz robe (tereta) cestom, (unutarnji i međunarodni-javni)''</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40508782680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SVILAJSKA 26,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120.591,40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ŠIME NAKIĆ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89931829547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VUKŠIĆ 139, 23422 VUKŠIĆ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3.420,00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NASTAVNI ZAVOD ZA JAVNO ZDRAVSTVO SPLITSKO-DALMATINSKE ŽUPANIJE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54948902275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Vukovarska Ulica 46,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968,75</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TEREZA-ROŽA OMRČEN</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05044098077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LAĐEVCI II 49, 22223 LAĐEVCI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880,00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179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OPĆINA PRIMOŠTEN-OPĆINSKO VIJEĆE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13609654349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TRG DON IVE ŠARIĆA 2, 22202 PRIMOŠTEN</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11.250,90</w:t>
            </w:r>
          </w:p>
          <w:p w:rsidRPr="00BD1501" w:rsidR="000F240B" w:rsidP="000F240B" w:rsidRDefault="000F240B">
            <w:pPr>
              <w:rPr>
                <w:rFonts w:eastAsia="Calibri"/>
                <w:sz w:val="22"/>
                <w:szCs w:val="22"/>
              </w:rPr>
            </w:pP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180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OPTIKA Dr. MEDIĆ d.o.o. za izradu i promet optičkih pomagala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05691241585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Terzićeva 7,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16.250,00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181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BORE ORLOVIĆ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76415314111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BUDAK 72, 23422 BUDAK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8.002,50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182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JANKO ORLOVIĆ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05551588286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BUDAK 78, 23422 BUDAK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4.390,00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183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MILE ORLOVIĆ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51982957434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BUDAK 92, 23422 BUDAK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9.517,50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184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EXCLUSIVE CENTAR BOŽO PAIĆ urarsko-zlatarski i trgovački obrt</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38135956530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4F,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34.646,44</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lastRenderedPageBreak/>
              <w:t>185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PALINIĆ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49188889702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PALINIĆI 15, 22222 SONKOVIĆ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52.577,50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186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VJEKOSLAV PELAIĆ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67004146407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STANKOVCI 94, 23422 STANKOVCI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4.155,00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187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DINKO PERAN, vl. "AVANTI" obrt za ugostiteljstvo i pranje automobila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96593261016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GREBAŠTICA DONJA 50, 22231 GREBAŠTICA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1.220,00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188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TOMISLAV PERICA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13805077699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DONJI LEPURI 52, 23420 DONJI LEPURI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27.255,00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189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LJILJANA PERIĆ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75623877027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IZNAD VETERINARSKE I 8, 22303 OKLAJ</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31.741,87</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ANĐELKO PERIŠA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98598211214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JURASA I 16, 22000 ŠIBENIK</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540,00 </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Ante Petrović, vl. ugostiteljskog obrta "ZLATNE ŠKOLJKE" vl. </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17108451140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GRGURA NINSKOG 24, 22222 SKRADIN</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1.006,00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SVJEŽANA PIVAC vl. obrta (SVJEŽA TRG.OBR..mbo 91704286)</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30287493961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VRPOLJAČKA CESTA 113, 22205 VRPOLJE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1.500,00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SAVA POPRATNJAK</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51017287225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POLJE 18, 22300 UZDOLJE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2.160,00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POS, društvo s ograničenom odgovornošću za informatičke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84938865556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Tolstojeva 32I,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93.666,25</w:t>
            </w: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"PLEŠKA VG" AUTOMEHANIČARSKI OBRT VL. ZORAN POSTIĆ, VELIKA GORICA, PLEŠKA 14</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93501915438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PLEŠKA 14, 10410 VELIKA GORICA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2.593,75</w:t>
            </w: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STANKO PULJIĆ, vl. obrt za ugostiteljstvo, "ANTIN GUŠT", ŠIBENIK, VELIMIRA ŠKORPIKA 18</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92881351384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DONJI EMOVCI 30E, 34000 DONJI EMOVCI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2.954,50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MARA RADAN</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71888637527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RADANI 6, 22323 OSTROGAŠICA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1.210,00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BRANKO RADETIĆ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06655223424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MAŽURICA 45,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48.690,00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199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RADIO RITAM društvo s ograničenom odgovornošću za </w:t>
            </w:r>
            <w:r w:rsidRPr="00BD1501">
              <w:rPr>
                <w:rFonts w:eastAsia="Calibri"/>
                <w:sz w:val="22"/>
                <w:szCs w:val="22"/>
              </w:rPr>
              <w:lastRenderedPageBreak/>
              <w:t>radijsku i televizijsku djelatnost</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lastRenderedPageBreak/>
              <w:t>48385608825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24,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11.677,58</w:t>
            </w:r>
          </w:p>
          <w:p w:rsidRPr="00BD1501" w:rsidR="000F240B" w:rsidP="000F240B" w:rsidRDefault="000F240B">
            <w:pPr>
              <w:rPr>
                <w:rFonts w:eastAsia="Calibri"/>
                <w:sz w:val="22"/>
                <w:szCs w:val="22"/>
              </w:rPr>
            </w:pP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D167F4">
            <w:pPr>
              <w:rPr>
                <w:rFonts w:eastAsia="Calibri"/>
                <w:sz w:val="22"/>
                <w:szCs w:val="22"/>
              </w:rPr>
            </w:pPr>
            <w:r w:rsidRPr="00BD1501">
              <w:rPr>
                <w:rFonts w:eastAsia="Calibri"/>
                <w:sz w:val="22"/>
                <w:szCs w:val="22"/>
              </w:rPr>
              <w:t>200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REGE-COMMERCE - Društvo za unutarnju i vanjsku trgovinu d.o.o.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26527179409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Adolfa Waldingera 4a, 31000 Osijek</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494,00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201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ANKA RELJA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38917916693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RELJE-JUNAKOVIĆI 74, 22000 DUBRAVA KOD ŠIBENIKA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3.375,00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202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IVO RELJA vl. obrta '' RELJA, obrt za prijevoz robe, Dubrava kod Šibenika, Relje-Junakovići 75</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24940130771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RELJE-JUNAKOVIĆI 75, 22000 DUBRAVA KOD ŠIBENIKA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97.376,21</w:t>
            </w:r>
          </w:p>
          <w:p w:rsidRPr="00BD1501" w:rsidR="000F240B" w:rsidP="000F240B" w:rsidRDefault="000F240B">
            <w:pPr>
              <w:rPr>
                <w:rFonts w:eastAsia="Calibri"/>
                <w:sz w:val="22"/>
                <w:szCs w:val="22"/>
              </w:rPr>
            </w:pP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203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RESTORAN TRNJANKA  d.o.o. za ugostiteljstvo i usluge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51095398279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Trnjanska cesta 31,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1.599,01</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204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ANITA RONČEVIĆ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80977987840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STABLINAC II 2, 22211 VODICE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4.446,00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205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MARA ROŠKO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44961646849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MATIĆI 69, 22222 SONKOVIĆ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20.648,50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206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Javni bilježnik JOZO ROTIM,Trg Johna Fitzgeralda Kennedyja 6b, 10000, Zagreb</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15618163660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TRNJANSKA CESTA 105,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2.690,00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207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ROTO DINAMIC društvo s ograničenom odgovornošću za unutarnju i vanjsku trgovinu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24723122482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Samoborska Cesta 102,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51.764,56</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208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RUPIĆ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15858212642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MARIBORSKA 25,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7.362,50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209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MLADEN RUPIĆ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41415369215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NOVA V 7,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8.273,00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210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PETAR RUPIĆ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07338082039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RUPIĆI 5, 22000 DANILO BIRANJ</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1.806,00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211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Saponia kemijska, prehrambena i farmaceutska industrija d.d.</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37879152548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Matije Gupca 2, 31000 Osijek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1.244,99</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212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VINKO SAŠA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98704917504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SAŠE 8, 21220 BLIZNA DONJA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5.952,00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213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SAVEZ ENERGETIČARA HRVATSKE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56822948795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Ilica 34/I,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1.900,00</w:t>
            </w:r>
          </w:p>
          <w:p w:rsidRPr="00BD1501" w:rsidR="000F240B" w:rsidP="000F240B" w:rsidRDefault="000F240B">
            <w:pPr>
              <w:rPr>
                <w:rFonts w:eastAsia="Calibri"/>
                <w:sz w:val="22"/>
                <w:szCs w:val="22"/>
              </w:rPr>
            </w:pP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lastRenderedPageBreak/>
              <w:t>214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ZLATKO SKELIN, vl. "AS" ugostiteljsko trgovački obrt, ZAGREB, ZELENGAJ 2/A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99415519065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KRALJEVEC 59,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896,00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215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MARKO SLAMIĆ,PRO-WEB obrt za računalne djelatnosti</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75850679491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GIMNAZIJE 42,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850,00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216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SLOBODNA DALMACIJA izdavačka i tiskarska djelatnost, dioničko društvo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35075764438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Hrvatske Mornarice 4,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1.125,00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217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UGOSTITELJSKI OBRT "ZLATNI TULP "- JOSO SMOLIĆ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18000109617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56A,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1.250,00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218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MARKO SMOLIĆ, vl. SMOLIĆ GRAFIKA obrt za reklame i tisak</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64796748545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113.ŠIBENSKE BRIGADE HV-A 1,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375,00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219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SENKA SMOLIĆ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93902133208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PUTIČANJE 27, 22213 PUTIČANJE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30.181,50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220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SPLENDID ugostiteljstvo, društvo s ograničenom odgovornošću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31618014301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Mlinovi 28,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3.031,23</w:t>
            </w:r>
          </w:p>
          <w:p w:rsidRPr="00BD1501" w:rsidR="000F240B" w:rsidP="000F240B" w:rsidRDefault="000F240B">
            <w:pPr>
              <w:rPr>
                <w:rFonts w:eastAsia="Calibri"/>
                <w:sz w:val="22"/>
                <w:szCs w:val="22"/>
              </w:rPr>
            </w:pP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466BD3" w:rsidRDefault="00466BD3">
            <w:pPr>
              <w:rPr>
                <w:rFonts w:eastAsia="Calibri"/>
                <w:sz w:val="22"/>
                <w:szCs w:val="22"/>
              </w:rPr>
            </w:pPr>
            <w:r w:rsidRPr="00BD1501">
              <w:rPr>
                <w:rFonts w:eastAsia="Calibri"/>
                <w:sz w:val="22"/>
                <w:szCs w:val="22"/>
              </w:rPr>
              <w:t>221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SREDIŠNJE KLIRINŠKO DEPOZITARNO DRUŠTVO, dioničko društvo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64406809162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Heinzelova 62a,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9.316,38</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w:t>
            </w:r>
            <w:r w:rsidRPr="00BD1501" w:rsidR="00466BD3">
              <w:rPr>
                <w:rFonts w:eastAsia="Calibri"/>
                <w:sz w:val="22"/>
                <w:szCs w:val="22"/>
              </w:rPr>
              <w:t>22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NEVENKA STANČIĆ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32385556054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60,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440,00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223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SVEUČILIŠTE U ZAGREBU, PREHRAMBENO-BIOTEHNOLOŠKI FAKULTET</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47824453867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Pierottijeva 6,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3.605,00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224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ŠAKIĆ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53138995288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BILO STANOVI 1, 22223 PIRAMATOVCI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4.586,01</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225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ŠI-ŠPED d.o.o za domaću i međunarodnu špediciju, turizam i trgovinu u stečaju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04261888013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Obala hrvatske mornarice 1,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4.025,00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226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ŠIBENSKI LIST, društvo za javno priopćavanje, d.o.o.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94202251484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Petra Grubišića 3/3,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20.602,00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227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ŽELJKO ŠKUGOR</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08729629194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ŠKUGORI 59, 22000 </w:t>
            </w:r>
            <w:r w:rsidRPr="00BD1501">
              <w:rPr>
                <w:rFonts w:eastAsia="Calibri"/>
                <w:sz w:val="22"/>
                <w:szCs w:val="22"/>
              </w:rPr>
              <w:lastRenderedPageBreak/>
              <w:t>DUBRAVA KOD ŠIBENIKA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lastRenderedPageBreak/>
              <w:t>8.153,00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lastRenderedPageBreak/>
              <w:t>228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ŠODA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85237939766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SAŠE 2, 21220 BLIZNA DONJA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5.856,00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229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FRANE ŠODA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32076309728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GAĆELEZI 20, 22215 GAĆELEZI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3.600,00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230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IVAN ŠPADINA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84626049044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ŠPADINA 1, 22240 DAZLINA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5.872,50</w:t>
            </w: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231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ŠPICA SUSTAVI za automatsku identifikaciju, društvo s ograničenom odgovornošću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08747661196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Radoslava Cimermana 64a,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4.223,75</w:t>
            </w:r>
          </w:p>
          <w:p w:rsidRPr="00BD1501" w:rsidR="000F240B" w:rsidP="000F240B" w:rsidRDefault="000F240B">
            <w:pPr>
              <w:rPr>
                <w:rFonts w:eastAsia="Calibri"/>
                <w:sz w:val="22"/>
                <w:szCs w:val="22"/>
              </w:rPr>
            </w:pP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232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ŠUPERBA JERE, vl. ugostiteljskog obrta " TORCIDA" Donje Polje, </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37712913310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DONJE POLJE 70, 22000 DONJE POLJE</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8.335,94</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234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DUŠAN TABULA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06513564730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GAĆELEZI 47, 22215 GAĆELEZI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3.220,00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235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MOMO TABULA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88971205532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GAĆELEZI 141, 22215 GAĆELEZI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3.495,00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236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NIKO TARLE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07753816584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ANTUNA BRANKA ŠIMIĆA 2, 22320 DRNIŠ</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5.275,00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237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TIM KING društvo s ograničenom odgovornošću za projektiranje i inženjering</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28777680011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Greberanec 25, 48260 Križevci</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3.637,50</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238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TISKARA MALENICA d.o.o. u stečaju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21268596817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113. Šibenske brigade HV-a 193, 22000 Šibenik</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6.443,75 </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239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OPG TVRTKO TOPIĆ, SIVERIĆ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15832739048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OD LOTOSA UZ CESTU 37A, 22321 SIVERIĆ</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69.906,25</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240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SRĐAN TROJAN, vl. obrta Elektro radiona "Trojan" Šibenik </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22074958126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KRALJA ZVONIMIRA 92,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2.450,00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241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UGOCER za trgovinu, usluge, izvoz i uvoz d.o.o.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63629609201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Trg kralja Tomislava 26, 10410 Velika Gorica</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2.752,47</w:t>
            </w:r>
          </w:p>
          <w:p w:rsidRPr="00BD1501" w:rsidR="000F240B" w:rsidP="000F240B" w:rsidRDefault="000F240B">
            <w:pPr>
              <w:rPr>
                <w:rFonts w:eastAsia="Calibri"/>
                <w:sz w:val="22"/>
                <w:szCs w:val="22"/>
              </w:rPr>
            </w:pP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242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ULTRA GROS društvo s ograničenom odgovornošću za trgovinu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50266527938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Rudeška cesta 14,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15.311,14</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lastRenderedPageBreak/>
              <w:t>243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UNION d.d. za trgovinu na veliko i malo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00716582732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Rapska 33,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11.837,69</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244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VA d.o.o.</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 xml:space="preserve">           </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 xml:space="preserve">SLOVENIJA </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11.535,50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245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ANA VIDOVIĆ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99124063285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CRKVE 10, 22322 GRADAC</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2.060,00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246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VILSTROJ društvo s ograničenom odgovornošću za usluge i trgovinu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14411754953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Mažinjica 77, 52420 Buzet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8.251,95</w:t>
            </w:r>
          </w:p>
          <w:p w:rsidRPr="00BD1501" w:rsidR="000F240B" w:rsidP="000F240B" w:rsidRDefault="000F240B">
            <w:pPr>
              <w:rPr>
                <w:rFonts w:eastAsia="Calibri"/>
                <w:sz w:val="22"/>
                <w:szCs w:val="22"/>
              </w:rPr>
            </w:pP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247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VINKO TRGOVINA d.o.o. za ugostiteljstvo i trgovinu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83803022560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Koledovčina 4, 10000 Zagreb</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1.646,20</w:t>
            </w:r>
          </w:p>
          <w:p w:rsidRPr="00BD1501" w:rsidR="000F240B" w:rsidP="000F240B" w:rsidRDefault="000F240B">
            <w:pPr>
              <w:rPr>
                <w:rFonts w:eastAsia="Calibri"/>
                <w:sz w:val="22"/>
                <w:szCs w:val="22"/>
              </w:rPr>
            </w:pP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248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VIŠIĆ i PARTNERI j.t.d. za pružanje odvjetničkih usluga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81742785904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53,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35.549,09</w:t>
            </w:r>
          </w:p>
        </w:tc>
      </w:tr>
      <w:tr w:rsidRPr="00BD1501" w:rsidR="000F240B" w:rsidTr="000F240B">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249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Prijevoz robe tereta cestom Autoprijevoznik ŽELJKO VIŠNJIĆ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62348846329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DRAGUTINA DOMJANIĆA 5, 10410 VELIKA GORICA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173.737,82</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250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VODOVOD I ODVODNJA društvo s ograničenom odgovornošću za vodoopskrbu, te odvodnju i pročišćavanje otpadnih voda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26251326399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Kralja Zvonimira 50,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38.674,79</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251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MILENA VUKIČEVIĆ</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49455915200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DONJA GREBAŠTICA 118, 22231 GREBAŠTICA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1.472,50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252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ZADRUŽNI SAVEZ DALMACIJE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97059868731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Ulica Kamila Tončića 4, 21000 Split</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1.950,00</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253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ZAVOD ZA JAVNO ZDRAVSTVO ŠIBENSKO-KNINSKE ŽUPANIJE</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84082732674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Matije Gupca 74,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10.418,75</w:t>
            </w:r>
          </w:p>
          <w:p w:rsidRPr="00BD1501" w:rsidR="000F240B" w:rsidP="000F240B" w:rsidRDefault="000F240B">
            <w:pPr>
              <w:rPr>
                <w:rFonts w:eastAsia="Calibri"/>
                <w:sz w:val="22"/>
                <w:szCs w:val="22"/>
              </w:rPr>
            </w:pPr>
          </w:p>
        </w:tc>
      </w:tr>
      <w:tr w:rsidRPr="00BD1501" w:rsidR="000F240B" w:rsidTr="000F240B">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254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ZELENI GRAD ŠIBENIK društvo s ograničenom odgovornošću za komunalne djelatnosti</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54873130289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Stjepana Radića 100,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8.249,51</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255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ZELENILO društvo s ograničenom odgovornošću za održavanje zelenih površina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64313434346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Eugena Kvaternika 7, 22000 Šibenik</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1.448,66</w:t>
            </w:r>
          </w:p>
        </w:tc>
      </w:tr>
      <w:tr w:rsidRPr="00BD1501" w:rsidR="000F240B" w:rsidTr="000F240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256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ZLATAN OTOK društvo s ograničenom odgovornošću za proizvodnju vina i trgovinu</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46934345825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Put Stjepana Radića 3, 21465 Sveta Nedjelja</w:t>
            </w:r>
          </w:p>
        </w:tc>
        <w:tc>
          <w:tcPr>
            <w:tcW w:w="1984" w:type="dxa"/>
            <w:tcBorders>
              <w:top w:val="nil"/>
              <w:left w:val="nil"/>
              <w:bottom w:val="single" w:color="000000" w:sz="4" w:space="0"/>
              <w:right w:val="single" w:color="000000" w:sz="4" w:space="0"/>
            </w:tcBorders>
            <w:vAlign w:val="center"/>
          </w:tcPr>
          <w:p w:rsidRPr="00BD1501" w:rsidR="000F240B" w:rsidP="000F240B" w:rsidRDefault="000F240B">
            <w:pPr>
              <w:rPr>
                <w:rFonts w:eastAsia="Calibri"/>
                <w:sz w:val="22"/>
                <w:szCs w:val="22"/>
              </w:rPr>
            </w:pPr>
            <w:r w:rsidRPr="00BD1501">
              <w:rPr>
                <w:rFonts w:eastAsia="Calibri"/>
                <w:sz w:val="22"/>
                <w:szCs w:val="22"/>
              </w:rPr>
              <w:t xml:space="preserve">41.518,75 </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lastRenderedPageBreak/>
              <w:t>257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ŽAJA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37367091008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KRUŠEVO 32, 22204 KRUŠEVO</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r w:rsidRPr="00BD1501">
              <w:rPr>
                <w:rFonts w:eastAsia="Calibri"/>
                <w:sz w:val="22"/>
                <w:szCs w:val="22"/>
              </w:rPr>
              <w:t>21.140,00</w:t>
            </w:r>
          </w:p>
          <w:p w:rsidRPr="00BD1501" w:rsidR="000F240B" w:rsidP="000F240B" w:rsidRDefault="000F240B">
            <w:pPr>
              <w:rPr>
                <w:rFonts w:eastAsia="Calibri"/>
                <w:sz w:val="22"/>
                <w:szCs w:val="22"/>
              </w:rPr>
            </w:pP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258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ANTE ŽAJA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96846558702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ŽAJE 35, 21228 VINOVAC</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16.752,00</w:t>
            </w:r>
          </w:p>
        </w:tc>
      </w:tr>
      <w:tr w:rsidRPr="00BD1501" w:rsidR="000F240B" w:rsidTr="000F240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259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MARIJAN ŽAJA</w:t>
            </w:r>
          </w:p>
        </w:tc>
        <w:tc>
          <w:tcPr>
            <w:tcW w:w="1985" w:type="dxa"/>
            <w:tcBorders>
              <w:top w:val="nil"/>
              <w:left w:val="nil"/>
              <w:bottom w:val="single" w:color="000000"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93174410632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PURIĆI 4, 21220 BLIZNA GORNJA</w:t>
            </w:r>
          </w:p>
        </w:tc>
        <w:tc>
          <w:tcPr>
            <w:tcW w:w="1984" w:type="dxa"/>
            <w:tcBorders>
              <w:top w:val="nil"/>
              <w:left w:val="nil"/>
              <w:bottom w:val="single" w:color="000000"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2.184,00</w:t>
            </w:r>
          </w:p>
        </w:tc>
      </w:tr>
      <w:tr w:rsidRPr="00BD1501" w:rsidR="000F240B" w:rsidTr="000F240B">
        <w:trPr>
          <w:trHeight w:val="1922"/>
        </w:trPr>
        <w:tc>
          <w:tcPr>
            <w:tcW w:w="675" w:type="dxa"/>
            <w:tcBorders>
              <w:top w:val="nil"/>
              <w:left w:val="single" w:color="000000" w:sz="4" w:space="0"/>
              <w:bottom w:val="single" w:color="auto" w:sz="4" w:space="0"/>
              <w:right w:val="single" w:color="000000" w:sz="4" w:space="0"/>
            </w:tcBorders>
            <w:shd w:val="clear" w:color="auto" w:fill="auto"/>
            <w:noWrap/>
            <w:vAlign w:val="center"/>
            <w:hideMark/>
          </w:tcPr>
          <w:p w:rsidRPr="00BD1501" w:rsidR="000F240B" w:rsidP="000F240B" w:rsidRDefault="00466BD3">
            <w:pPr>
              <w:rPr>
                <w:rFonts w:eastAsia="Calibri"/>
                <w:sz w:val="22"/>
                <w:szCs w:val="22"/>
              </w:rPr>
            </w:pPr>
            <w:r w:rsidRPr="00BD1501">
              <w:rPr>
                <w:rFonts w:eastAsia="Calibri"/>
                <w:sz w:val="22"/>
                <w:szCs w:val="22"/>
              </w:rPr>
              <w:t>260</w:t>
            </w:r>
          </w:p>
        </w:tc>
        <w:tc>
          <w:tcPr>
            <w:tcW w:w="2268" w:type="dxa"/>
            <w:tcBorders>
              <w:top w:val="nil"/>
              <w:left w:val="nil"/>
              <w:bottom w:val="single" w:color="auto"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ŽUPANIJSKI RADIO ŠIBENIK društvo s ograničenom odgovornošću za radijsku djelatnost u stečaju</w:t>
            </w:r>
          </w:p>
        </w:tc>
        <w:tc>
          <w:tcPr>
            <w:tcW w:w="1985" w:type="dxa"/>
            <w:tcBorders>
              <w:top w:val="nil"/>
              <w:left w:val="nil"/>
              <w:bottom w:val="single" w:color="auto" w:sz="4" w:space="0"/>
              <w:right w:val="single" w:color="000000" w:sz="4" w:space="0"/>
            </w:tcBorders>
            <w:shd w:val="clear" w:color="auto" w:fill="auto"/>
            <w:noWrap/>
            <w:vAlign w:val="center"/>
            <w:hideMark/>
          </w:tcPr>
          <w:p w:rsidRPr="00BD1501" w:rsidR="000F240B" w:rsidP="000F240B" w:rsidRDefault="000F240B">
            <w:pPr>
              <w:rPr>
                <w:rFonts w:eastAsia="Calibri"/>
                <w:sz w:val="22"/>
                <w:szCs w:val="22"/>
              </w:rPr>
            </w:pPr>
            <w:r w:rsidRPr="00BD1501">
              <w:rPr>
                <w:rFonts w:eastAsia="Calibri"/>
                <w:sz w:val="22"/>
                <w:szCs w:val="22"/>
              </w:rPr>
              <w:t>50868563028</w:t>
            </w:r>
          </w:p>
        </w:tc>
        <w:tc>
          <w:tcPr>
            <w:tcW w:w="1701" w:type="dxa"/>
            <w:tcBorders>
              <w:top w:val="nil"/>
              <w:left w:val="nil"/>
              <w:bottom w:val="single" w:color="auto" w:sz="4" w:space="0"/>
              <w:right w:val="single" w:color="000000" w:sz="4" w:space="0"/>
            </w:tcBorders>
            <w:shd w:val="clear" w:color="auto" w:fill="auto"/>
            <w:vAlign w:val="center"/>
            <w:hideMark/>
          </w:tcPr>
          <w:p w:rsidRPr="00BD1501" w:rsidR="000F240B" w:rsidP="000F240B" w:rsidRDefault="000F240B">
            <w:pPr>
              <w:rPr>
                <w:rFonts w:eastAsia="Calibri"/>
                <w:sz w:val="22"/>
                <w:szCs w:val="22"/>
              </w:rPr>
            </w:pPr>
            <w:r w:rsidRPr="00BD1501">
              <w:rPr>
                <w:rFonts w:eastAsia="Calibri"/>
                <w:sz w:val="22"/>
                <w:szCs w:val="22"/>
              </w:rPr>
              <w:t>Obala palih omladinaca 4, 22000 Šibenik</w:t>
            </w:r>
          </w:p>
        </w:tc>
        <w:tc>
          <w:tcPr>
            <w:tcW w:w="1984" w:type="dxa"/>
            <w:tcBorders>
              <w:top w:val="nil"/>
              <w:left w:val="nil"/>
              <w:bottom w:val="single" w:color="auto" w:sz="4" w:space="0"/>
              <w:right w:val="single" w:color="000000" w:sz="4" w:space="0"/>
            </w:tcBorders>
          </w:tcPr>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p>
          <w:p w:rsidRPr="00BD1501" w:rsidR="000F240B" w:rsidP="000F240B" w:rsidRDefault="000F240B">
            <w:pPr>
              <w:rPr>
                <w:rFonts w:eastAsia="Calibri"/>
                <w:sz w:val="22"/>
                <w:szCs w:val="22"/>
              </w:rPr>
            </w:pPr>
            <w:r w:rsidRPr="00BD1501">
              <w:rPr>
                <w:rFonts w:eastAsia="Calibri"/>
                <w:sz w:val="22"/>
                <w:szCs w:val="22"/>
              </w:rPr>
              <w:t>1.286,25</w:t>
            </w:r>
          </w:p>
        </w:tc>
      </w:tr>
    </w:tbl>
    <w:p w:rsidRPr="00BD1501" w:rsidR="000960A2" w:rsidP="000960A2" w:rsidRDefault="000960A2">
      <w:pPr>
        <w:pStyle w:val="Odlomakpopisa"/>
        <w:ind w:left="0"/>
        <w:rPr>
          <w:sz w:val="22"/>
          <w:szCs w:val="22"/>
        </w:rPr>
      </w:pPr>
    </w:p>
    <w:p w:rsidRPr="00BD1501" w:rsidR="00B24B25" w:rsidP="00B24B25" w:rsidRDefault="00361150">
      <w:pPr>
        <w:tabs>
          <w:tab w:val="left" w:pos="993"/>
        </w:tabs>
        <w:rPr>
          <w:sz w:val="22"/>
          <w:szCs w:val="22"/>
        </w:rPr>
      </w:pPr>
      <w:r w:rsidRPr="00BD1501">
        <w:rPr>
          <w:sz w:val="22"/>
          <w:szCs w:val="22"/>
        </w:rPr>
        <w:t xml:space="preserve">Utvrđuje se da je do početka ročišta za glasovanje pristiglo ukupno  </w:t>
      </w:r>
      <w:r w:rsidR="002C0529">
        <w:rPr>
          <w:sz w:val="22"/>
          <w:szCs w:val="22"/>
        </w:rPr>
        <w:t>190</w:t>
      </w:r>
      <w:r w:rsidRPr="00BD1501" w:rsidR="00E2008A">
        <w:rPr>
          <w:sz w:val="22"/>
          <w:szCs w:val="22"/>
        </w:rPr>
        <w:t xml:space="preserve"> </w:t>
      </w:r>
      <w:r w:rsidRPr="00BD1501">
        <w:rPr>
          <w:sz w:val="22"/>
          <w:szCs w:val="22"/>
        </w:rPr>
        <w:t>(</w:t>
      </w:r>
      <w:r w:rsidR="002C0529">
        <w:rPr>
          <w:sz w:val="22"/>
          <w:szCs w:val="22"/>
        </w:rPr>
        <w:t>stodevedeset</w:t>
      </w:r>
      <w:r w:rsidRPr="00BD1501">
        <w:rPr>
          <w:sz w:val="22"/>
          <w:szCs w:val="22"/>
        </w:rPr>
        <w:t xml:space="preserve">) obrasca za glasovanje, </w:t>
      </w:r>
      <w:r w:rsidRPr="00BD1501" w:rsidR="00E2008A">
        <w:rPr>
          <w:sz w:val="22"/>
          <w:szCs w:val="22"/>
        </w:rPr>
        <w:t xml:space="preserve">i to vjerovnika: </w:t>
      </w:r>
    </w:p>
    <w:p w:rsidRPr="00BD1501" w:rsidR="00B24B25" w:rsidP="00B24B25" w:rsidRDefault="00B24B25">
      <w:pPr>
        <w:tabs>
          <w:tab w:val="left" w:pos="993"/>
        </w:tabs>
        <w:rPr>
          <w:sz w:val="22"/>
          <w:szCs w:val="22"/>
        </w:rPr>
      </w:pPr>
    </w:p>
    <w:p w:rsidRPr="00BD1501" w:rsidR="00B24B25" w:rsidP="00B24B25" w:rsidRDefault="00B24B25">
      <w:pPr>
        <w:tabs>
          <w:tab w:val="left" w:pos="993"/>
        </w:tabs>
        <w:rPr>
          <w:sz w:val="22"/>
          <w:szCs w:val="22"/>
        </w:rPr>
      </w:pPr>
    </w:p>
    <w:p w:rsidRPr="00BD1501" w:rsidR="00B24B25" w:rsidP="00E73453" w:rsidRDefault="00E73453">
      <w:pPr>
        <w:pStyle w:val="Tijeloteksta"/>
        <w:numPr>
          <w:ilvl w:val="0"/>
          <w:numId w:val="3"/>
        </w:numPr>
        <w:ind w:left="993" w:firstLine="0"/>
        <w:rPr>
          <w:rFonts w:ascii="Times New Roman" w:hAnsi="Times New Roman"/>
          <w:bCs/>
          <w:sz w:val="22"/>
          <w:szCs w:val="22"/>
          <w:lang w:val="hr-HR"/>
        </w:rPr>
      </w:pPr>
      <w:r>
        <w:rPr>
          <w:rFonts w:ascii="Times New Roman" w:hAnsi="Times New Roman"/>
          <w:bCs/>
          <w:sz w:val="22"/>
          <w:szCs w:val="22"/>
          <w:lang w:val="hr-HR"/>
        </w:rPr>
        <w:t xml:space="preserve">      </w:t>
      </w:r>
      <w:r w:rsidRPr="00BD1501" w:rsidR="00B24B25">
        <w:rPr>
          <w:rFonts w:ascii="Times New Roman" w:hAnsi="Times New Roman"/>
          <w:bCs/>
          <w:sz w:val="22"/>
          <w:szCs w:val="22"/>
          <w:lang w:val="hr-HR"/>
        </w:rPr>
        <w:t>MARKO BADŽIM iz Čvrljeva, Badžim 15, OIB: 0 9131330288;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ANĐELKO BLAŽEV iz Široke, Ulica I 43, OIB: 50665367070;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KREŠO BRUSAN iz Grabovaca, Grabovci 32, OIB: 19344885415;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IVAN CIGIĆ iz Dubravice, Srida Dubravica 37, OIB: 16050871266;</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COPAN ZAGREB društvo s ograničenom odgovornošću za trgovinu i zastupanje, Selnica Šćitarjevska, Selnica Šćitarjevska 25, OIB: 43698579132, zastupano po direktoru Davoru Hrvojiću;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IVAN ČERINA iz Podgrađa, Podgrađe 2, OIB: 41856186112;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DJELO, poduzeće za trgovinu na veliko i malo, turizam, ugostiteljstvo i izvoz-uvoz, d.o.o., Unešić, Ljubostinje, Slamići 19, OIB: 62613135937, zastupano po direktorici Luciji Slamić;</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DRAGO DRAGOVIĆ iz Sonkovića, Dragovići 16, OIB: 70755372712;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EMINEO, d.o.o. za promidžbu i trgovinu, Zagreb, Kutnjački put 18, OIB: 72461356905, zastupano po direktoru Kristijanu Lemcu;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ANTE GAĆINA, iz Vezca, Gornji Vezac 8, OIB: 02218702963;</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NEDA GOJANOVIĆ iz  Brodarice, Šibenska 2, OIB: 01490382023;</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GOSPODARSKA INTERESNA UDRUGA PROIZVOĐAČA PIĆA HRVATSKE, Zagreb, Kučerina 64, OIB: 01877454077, zastupano po direktorici Jasni Čačić;</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GRAD ŠIBENIK, Šibenik, Trg palih branitelja Domovinskog rata 1, OIB: 55644094063, zastupan po Gradonačelniku Željku Buriću;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H T Z društvo s ograničenom odgovornošću za prijevoz i usluge, Zagreb, Trsje 37 A, OIB: 01086461670, zastupano po direktoru Ivanu Milošu;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BLAŽ JURIN iz Primoštena, Svetog Josipa 13, OIB: 18337432909;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JUŽNI PRIMOŠTEN, poljoprivredna zadruga, Široke, Bratski Dolac 3, OIB: 07030398614, zastupano po upravitelju zadruge Damiru Juriću;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NIKOLA KENDEŠ iz Grabovaca, Grabovci 8, OIB: 56748519239;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MALI HRAST društvo s ograničenom odgovornošću za trgovinu i prijevoz robe, Vukšić, Vukšić 172, OIB: 33849777424, zastupano po direktoru Ivi Kartelu;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MALI PALIT društvo s ograničenom odgovornošću za trgovinu i turizam, Rab, Banjol 165, OIB: 81377394871, zastupano po direktoru Anđelku Pahljini;</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ANĐE MARINOV, iz Vezca, Gornji Vezac 4, OIB: 89254582389;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BRANKO MARINOV, iz Vezca, Gornji Vezac 18, OIB: 42614167398;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VLADE MIKULANDRA iz Bilica, Mikulandre 17, OIB: 69088496807;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MIKULIĆ društvo s ograničenom odgovornošću za trgovinu, ugostiteljstvo i turizam, Matulji, Vladimira Nazora 1a, OIB: 49084046215, zastupano po direktoru Ivanu Mikuliću;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DAVOR MILETIĆ iz Bile Vlake, Bila Vlaka 55, OIB: 29772587952;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ZVONKO MIŠURA iz Donjeg Polja, Vrpoljačka cesta 8, OIB: 17544306488;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MARICA MORIĆ iz Stankovaca, Stankovci 240, OIB: 18787673880;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IVAN NAKIĆ, vl. obrta ''Prijevoz robe (tereta) cestom, (unutarnji i međunarodni-javni)'' iz Šibenika, Svilajska 26, OIB: 40508782680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EXCLUSIVE CENTAR BOŽO PAIĆ urarsko-zlatarski i trgovački obrt, Šibenik, Stjepana Radića 4F, OIB: 38135956530;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ANTE PALINIĆ iz Sonkovića, Palinići 15, OIB: 49188889702;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TOMISLAV PERICA iz Donjih Lepura, Donji Lepuri 52, OIB: 13805077699;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LJILJANA PERIĆ iz Oklaja, Iznad Veterinarske I 8, OIB: 75623877027;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POS, društvo s ograničenom odgovornošću za informatičke usluge, Split, Tolstojeva 32I, OIB: 84938865556, zastupan po direktoru Zoranu Kapovu;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RADIO RITAM društvo s ograničenom odgovornošću za radijsku i televizijsku djelatnost, Stjepana Radića 24, 22000 Šibenik, OIB: 48385608825, zastupano po direktoru Miši Bijeliću;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IVO RELJA vl. obrta '' RELJA, obrt za prijevoz robe, Dubrava kod Šibenika, Relje-Junakovići 75 iz Dubrave kod Šibenika, Relje-Junakovići 75, OIB: 24940130771;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MARA ROŠKO iz Sonkovića, Matići 69, OIB: 44961646849;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OPG TVRTKO TOPIĆ, SIVERIĆ, Od Lotosa Uz Cestu 37a, 22321 Siverić, OIB: 15832739048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VA d.o.o., Ilirska Bistrica, Kosovelova ulica 2A, Slovenija, matični broj 5802687000, zastupano po direktorici Antoniji Valenčić;</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VIŠIĆ i PARTNERI j.t.d. za pružanje odvjetničkih usluga, Šibenik, Stjepana Radića 53, OIB: 81742785904, zastupano po predsjedniku uprave Pašku Višiću;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Prijevoz robe tereta cestom Autoprijevoznik ŽELJKO VIŠNJIĆ, Velika Gorica, Dragutina Domjanića 5, OIB: 62348846329;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ZAVOD ZA JAVNO ZDRAVSTVO ŠIBENSKO-KNINSKE ŽUPANIJE, Šibenik, Matije Gupca 74, OIB: 84082732674, zastupano po ravnateljici Diani Dulibić;</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ZLATAN OTOK društvo s ograničenom odgovornošću za proizvodnju vina i trgovinu, Sveta Nedjelja, Put Stjepana Radića 3, OIB: 46934345825, zastupano po direktoru Nikoli Plenkoviću;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ANTE ŽAJA iz Kruševa, Kruševo 32, OIB: 37367091008;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ANTE ALAJBEG iz Ljubitovice, Alajbezi 19, OIB: 81963775378;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AS-EKO društvo s ograničenom odgovornošću za pružanje usluga i trgovinu, Šibenik, Industrijska zona Podi, Dolačka 2, OIB: 10342586958, zastupano po direktoru Damiru Vrvilu;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MIRKO ATLAGIĆ iz Ostrovice, Ostrovica 38, OIB: 45889849637;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ĐURO BABIĆ iz Uzdolja, Ćenići 31, OIB: 48660727216;</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IVAN BABIĆ iz Sonkovića, Babići 4, OIB: 42979427771;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JERKO BAČELIĆ iz Sapina Doca, Palasova Kotelja 25, OIB: 06966520681;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MILAN BAIĆ iz Vrpolja, Vrpoljačka cesta 156, OIB: 26955992187;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BAKMAZ d.o.o. za trgovinu i prijevoz, Zadar, Marijane Radev 14, OIB: 27391110825, zastupano po direktoru Josipu Bakmazu;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BANESTRA, trgovina na veliko i malo, d.o.o., Zadar, Stjepana Radića 6f, OIB: 56078562148, zastupano po direktoru Goranu Maletiću;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NIKOLA BARADIĆ iz Banjevaca, Banjevci 67, OIB: 08922173276;</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JOSO BASTAĆ iz Vukšića, Vukšić 96, OIB: 09292905508;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ANTE BAŠIĆ, iz Vezca, Gornji Vezac 12, OIB: 17136609600;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NIKICA BATINICA iz Šibenika, Paška Zjačića 2, OIB: 25975124355;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FRANE BELAMARIĆ iz Dubrave kod Šibenika, Daska 84, OIB: 62377080791;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STIPAN BILAĆ iz Gaćeleza, Gaćelezi 97, OIB: 72994523405;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IVO BLAĆE iz Donjeg Polja, Spahija 7, OIB: 80073094039;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DAVOR BRAJKOVIĆ, pok. IVE iz Šibenika, Stjepana Radića 19, OIB: 70058200365;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TRUTKO BRAJKOVIĆ iz Dubravice, Glavica 3, OIB: 42821374840;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DRAGO BRALIĆ iz Danilo Kraljice, Bralići 3, OIB: 03925253291;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JANDRIJA BRATIĆ iz Piramatovaca, Piramatovci 108, OIB: 53293834465;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ŽELJKO BRONIĆ iz Oklaja, Put Osmanovca 7, OIB: 32073341318;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IVAN BURA iz Šibenika, Visovačka 54, OIB: 45990732937;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NEVENKA BURAZER vl. Ugostiteljski obrt "Boraja" iz Boraje, Boraja 17, OIB: 97752224240;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JOSIP ČOBANOV iz Primoštena, Podadrage 8, OIB: 15905885697;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DALMACIJA, društvo s ograničenom odgovornošću za trgovinu i turizam, Vodice,  Ante Lasan Kabalera 53, OIB: 41808499373, zastupano po direktoru Mati Aleksiću;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DB-KANTUN d.o.o. za savjetovanje, trgovinu i usluge, Dubrovnik, Lukše Beritića 27, OIB: 16278459495, zastupano po direktoru Ivi Brbori;</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MARKO DEUR iz Bile Vlake, Bila Vlaka 48, OIB: 88791214409;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IVE DIČAK iz Badnja, Dičaci 7, OIB: 15242615333</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DISK društvo s ograničenom odgovornošću za informatičku tehnologiju, Šibenik, Stjepana Radića 60, OIB: 08623414761, zastupano po direktoru Šimi Bumbaku;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ZDENKO DIZDAR iz Oklaja, Put kroz Oklaj 31, OIB: 71428729842;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PETAR DRAGOVIĆ iz Sonkovića, Dragovići 4, OIB: 66293490694;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DROPI PROMOCIJA d.o.o. za trgovinu i usluge, Zagreb, Krešićeva 32, OIB: 40790191911, zastupano po direktoru Domagoju Dropuljiću;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DSL d.o.o. za prijevoz, trgovinu i usluge, Osijek, Ulica Jablanova 45, OIB: 98247627579, zastupano po direktorici Ljubici Rašo;</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MARINKO DUBRAVICA iz Budaka, Budak 86, OIB: 49537505762;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FRANE DUGOPOLJAC iz Rupe, Rupa 80, OIB: 10700503702;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MARIJAN DUJIĆ iz Ićeva, Dujići 12, OIB: 18220370331;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DANIJELA DŽEPINA iz Vukšića, Vukšić 144, OIB: 09561276267;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EDUCA d.o.o. za trgovinu i usluge, Šibenik, Šibenskih vatrogasaca 14, OIB: 64606800724, zastupano po direktoru Slavenu Drmaću;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JOŠKO ERAK iz Šibenika, Borajska 32, OIB: 48374492248;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ANTICA ERCEGOVIĆ iz Trogira, Kamenita 10, OIB: 28318356661;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G.I.M. GASE, d.o.o. za usluge, trgovinu i ugostiteljstvo, Šibenik, Ul. Ivana Meštrovića 68, OIB: 75784153366, zastupano po direktoru Mariju Kuvaču;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GAFIL društvo s ograničenom odgovornošću za usluge, trgovinu i proizvodnju, Sesvete, Vinogorska 59 A, OIB: 44071140370, zastupano po direktorici Petri Gašparac Validžić;</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GAMBI, d.o.o. za servis i prodaju uredske opreme, vaga, registar blagajni i informatički inženjering, Bilice, Novo naselje 28, OIB: 22418618872, zastupano po članu uprave Goranu Plenči;</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DANICA GARDIJAN iz Plastova, Plastovo 27, OIB: 97625597788;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TOMISLAV GOBOV iz Primoštena, Zagrebačka 6, OIB: 72691556469;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ANTE GOLEŠ iz Podglavice, Čelina IV 17, OIB: 58850911116;</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JOSIP GRACIN iz Primoštena, Splitska 43, OIB: 38452174682;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VICKO GRANDEŠ iz Šibenika, Nove crkve 6, OIB: 12718163429;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JERKO GRUBIŠIĆ iz Bilica, Ul. 113. Šib. Brigade HV 88, OIB: 06507484265;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KAJA GRUBIŠIĆ iz Dubrave kod Šibenika, Grubišići 16, OIB: 79461570155;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ROBERT GRUBIŠIĆ vl. obrta za proizvodnju i usluge "MIMA", Dubrava kod Šibenika, Rakovo Selo 100/a iz Dubrave kod Šibenika, Grubišići 18, OIB: 22503845604;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IVAN GRUJA iz Vadlja, Krč Dolac-Grujini 1, OIB: 88333209556;</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EDITA HULJEV iz Široke, Ulica I 42A, OIB: 64583216052;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MATE HULJEV iz Primoštena Burnji, Krčulj Gracini 17, OIB: 23851180784;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INSTITUT ZA JADRANSKE KULTURE I MELIORACIJU KRŠA, Split, Put Duilova 11, OIB: 90884993104, zastupano po ravnateljici Katji Žanić;</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CVITA IVANKOVIĆ, ud. STANKA iz Šibenika, Dobrić 8, OIB: 15028136278;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LJILJAN IVANKOVIĆ iz Grabovaca, Grabovci 20, OIB: 71871767273;</w:t>
      </w:r>
    </w:p>
    <w:p w:rsidRPr="00BD1501" w:rsidR="00B24B25" w:rsidP="00BD1501" w:rsidRDefault="00B24B25">
      <w:pPr>
        <w:pStyle w:val="Tijeloteksta"/>
        <w:numPr>
          <w:ilvl w:val="0"/>
          <w:numId w:val="3"/>
        </w:numPr>
        <w:tabs>
          <w:tab w:val="clear" w:pos="0"/>
          <w:tab w:val="left" w:pos="1276"/>
        </w:tabs>
        <w:ind w:left="1701" w:hanging="643"/>
        <w:rPr>
          <w:rFonts w:ascii="Times New Roman" w:hAnsi="Times New Roman"/>
          <w:bCs/>
          <w:sz w:val="22"/>
          <w:szCs w:val="22"/>
          <w:lang w:val="hr-HR"/>
        </w:rPr>
      </w:pPr>
      <w:r w:rsidRPr="00BD1501">
        <w:rPr>
          <w:rFonts w:ascii="Times New Roman" w:hAnsi="Times New Roman"/>
          <w:bCs/>
          <w:sz w:val="22"/>
          <w:szCs w:val="22"/>
          <w:lang w:val="hr-HR"/>
        </w:rPr>
        <w:t>JADRAN GRUPA d.o.o. za trgovinu i usluge, Dugopolje, Sv. Leopolda Mandića 7a, OIB:  17807936627, zastupano po direktoru Stipi Majiću;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JADRANKA TRGOVINA trgovina d. o. o., Mali Lošinj, Dražica 1, OIB: 02198337590, zastupano po direktoru Milutinu Džebiću;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JEDINSTVO društvo s ograničenom odgovornošću za prehrambenu proizvodnju, Labin, Pulska 3, OIB: 29947239127, zastupano po direktoru Elvinu Krušlji;</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ANTE JUNAKOVIĆ iz Dubrave kod Šibenika, Relje-Junakovići 77, OIB: 67749568143;</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TONA JUNAKOVIĆ iz Dubrave kod Šibenika, Relje-Junakovići 67, OIB: 66280133373;</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PAŠKO JURIĆ iz Kruševa, Kruševo 37, OIB: 51760054938;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ŠPIRO JURIĆ iz Kruševa, Kruševo 67, OIB: 73943922711;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ROSA JURIŠIĆ iz Grabovaca, Grabovci 5, OIB: 65038602111;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Javni bilježnik ALISA KALE, S. RADIĆA 79 A, ŠIBENIK iz Šibenika, Put kroz Meterize 42, OIB: 20422098987;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ANĐELKO KARTELO iz Sonkovića, Kula Petkovića 5, OIB: 80211883710;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IVICA KARTELO iz Vukšića, Vukšić 171, OIB: 04537798373;</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KOSA KARTELO iz Sonkovića, Kula Petkovića 5, OIB: 17724560578;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FRANE KLARIĆ iz Bilica, 113.Šibenske Brigade HV-A 145, OIB: 54728099862;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IVAN KLARIĆ iz Dubravice, Klarići 1, OIB: 35740822244;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MARIJA KLISOVIĆ, vl. "BULIN" obrt za iznajmljivanje nekretnina, posredovanje i usluge, Riderska cesta 10 iz Danila, Riderska Cesta 10, OIB: 39759288765;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KOMERC PANCIROV d.o.o. za trgovinu, ugostiteljstvo, turizam i usluge, Šibenik, Stjepana Radića 25, OIB: 62891337171, zastupano po direktoru Josipu Pancirovu;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ŽELJKO KOSOR iz Drniša, Petra Svačića 84, OIB: 42051875941;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MARKO LACIĆ, vl. "Donor" obrt za prodaju i servis uredske opreme i registar blagajne, 8. DALMATINSKE UDARNE BRIGADE 6, ŠIBENIK, iz Šibenika, 8. dalmatinske udarne brigade 6, OIB: 62834005659;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LASER d.o.o. za trgovinu i usluge, Šibenik, Ivana Rendića 19, OIB: 48289235159, zastupano po direktoru Siniši Bušcu;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LetMeDo d.o.o. za informatičku djelatnost i usluge, Osijek, J. J. Strossmayera 341, OIB: 48601051863, zastupano po direktoru Dejanu Beširu;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IVICA LUCIĆ iz Pokrovnika, Ulica Aleksići 24, OIB: 34581714320;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VLADIMIR LUŠA iz Brodarice, Bili brig 23, OIB: 99848299628;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NEVENKA MAGLOV iz Šibenika, Trtarska 82, OIB: 29023648122;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STANKO MARAS iz Ostrogašice, Marasi 3, OIB: 99816703339;</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ANA MARETIĆ iz Piramatovaca, Piramatovci 70, OIB: 37243925213;</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NIKO MARETIĆ iz Vodica, Pudarica 4, OIB: 03729400200;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NIKOLA MARETIĆ iz Šibenika, Bana Ivana Mažuranića 86, OIB: 57850559811;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NEDJELJKO MARINOV, iz Vezca, Gornji Vezac 6, OIB: 02162867277;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BRANKO MARJANICA iz Ljubitovice, Marijani 8, OIB: 61760960460;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JANKO MATIĆ iz Sonkovića, Matići 7, OIB: 73238718865;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VESELIN MATIĆ iz Sonkovića, Matići 7, OIB: 92690573574;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MEGAMARKETING društvo s ograničenom odgovornošću za reklamu i propaganda, Šibenik, Put Bioca 2A, OIB: 66470344830, zastupano po direktoru Živana Luša;</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META GRUPA d.o.o. za trgovinu, proizvodnju i usluge, Zagreb, Šubićeva 42, OIB: 72530488515, zastupano po prokuristici Sandri Špoljar Begović;</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MILENKO MILOVIĆ iz Gračaca, Milovići 55, OIB: 86724081625;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VINKO MILUTIN iz Krapnja, Ulica II 22, OIB: 31811532995;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IVO MIŠURA iz Danilo Kraljice, Mišure 4A, OIB: 61006468804;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MOBILITAS d.o.o. za usluge, Split, Alojzija Stepinca 61, OIB: 20819220092, zastupano po članu uprave Mariu Jelčiću;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VINKO MORIĆ iz Crljenika, Crljenik 6, OIB: 79557312261;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Zdravko Morović, vl. obrta "PRINTAL- GRAFIKA", Jadrtovac, Obala Morinje 7, OIB: 45184562262;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MORULA d.o.o. za trgovinu i usluge, Dugopolje, Ulica sv. Florijana 46, OIB: 88833097372, zastupano po direktoru Ivici Delašu;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MOZAIK KNJIGA društvo s ograničenom odgovornošću za nakladničku djelatnost, Zagreb, Karlovačka cesta 24a, OIB: 57010186553, zastupano po direktoru Bojanu Vidmaru;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ŠIME NAKIĆ iz Vukšića, Vukšić 139, OIB: 89931829547;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TEREZA-ROŽA OMRČEN iz Lađevaca, Lađevci II 49, OIB: 05044098077;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BORE ORLOVIĆ iz Budaka, Budak 72, OIB: 76415314111;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JANKO ORLOVIĆ iz Budaka, Budak 78, OIB: 05551588286;</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MILE ORLOVIĆ iz Budaka, Budak 92, OIB: 51982957434;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VJEKOSLAV PELAIĆ iz Stankovaca, Stankovci 94, OIB: 67004146407;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ANĐELKO PERIŠA iz Šibenika, Put Jurasa I 16, OIB: 98598211214;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Ante Petrović, vl. ugostiteljskog obrta "ZLATNE ŠKOLJKE" iz Skradina, Grgura Ninskog 24, OIB: 17108451140;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STANKO PULJIĆ, vl. obrt za ugostiteljstvo, "ANTIN GUŠT", ŠIBENIK, VELIMIRA ŠKORPIKA 18, Donji Emovci 30e, 34000 Donji Emovci, OIB: 92881351384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MARA RADAN iz Ostrogašice, Radani 6, OIB: 71888637527;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ANKA RELJA iz Dubrave kod Šibenika, Relje-Junakovići 74, OIB: 38917916693;</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RESTORAN TRNJANKA  d.o.o. za ugostiteljstvo i usluge, Zagreb, Trnjanska cesta 31, OIB: 51095398279, zastupano po direktoru Aleksandru Vračaru;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ANITA RONČEVIĆ iz Vodica, Stablinac II 2, OIB: 80977987840;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Javni bilježnik JOZO ROTIM,Trg Johna Fitzgeralda Kennedyja 6b, 10000, Zagreb iz Zagreba, Trnjanska cesta 105, OIB: 15618163660;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IVAN RUPIĆ iz Šibenika, Mariborska 25, OIB: 15858212642;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MLADEN RUPIĆ iz Šibenika, Nova V 7, OIB: 41415369215;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VINKO SAŠA iz Blizne Donje, Saše 8, OIB: 98704917504;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MARKO SLAMIĆ,PRO-WEB obrt za računalne djelatnosti, Šibenik, Put gimnazije 42, OIB: 75850679491;</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UGOSTITELJSKI OBRT "ZLATNI TULP "- JOSO SMOLIĆ, Šibenik, Stjepana Radića 56A, OIB: 18000109617;</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MARKO SMOLIĆ, vl. SMOLIĆ GRAFIKA obrt za reklame i tisak, Šibenik, 113. šibenske brigade HV-a 1, OIB: 64796748545;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SPLENDID ugostiteljstvo, društvo s ograničenom odgovornošću, Zagreb, Mlinovi 28, OIB: 31618014301, zastupano po direktorici Danieli Gajski;</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NEVENKA STANČIĆ iz Šibenika, Stjepana Radića 60, OIB: 32385556054;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SVEUČILIŠTE U ZAGREBU, PREHRAMBENO-BIOTEHNOLOŠKI FAKULTET, Zagreb, Pierottijeva 6, OIB: 47824453867, zastupano po dekanu Damiru Ježeku;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IVAN ŠAKIĆ iz Piramatovaca, Bilo Stanovi 1, OIB: 53138995288;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ŽELJKO ŠKUGOR iz Dubrave kod Šibenika, Škugori 59, OIB: 08729629194;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ANTE ŠODA iz Blizne Donje, Saše 2, OIB: 85237939766;</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FRANE ŠODA iz Gaćeleza, Gaćelezi 20, OIB: 32076309728;</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ŠUPERBA JERE, vl. ugostiteljskog obrta " TORCIDA" Donje Polje iz Donjeg Polja, Donje Polje 70, OIB: 37712913310;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DUŠAN TABULA iz Gaćeleza, Gaćelezi 47, OIB: 06513564730;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MOMO TABULA iz Gaćeleza, Gaćelezi 141, OIB: 88971205532;</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NIKO TARLE iz Drniša, Antuna Branka Šimića 2, OIB: 07753816584;</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SRĐAN TROJAN, vl. obrta Elektro radiona "Trojan" Šibenik iz Šibenika, Kralja Zvonimira 92, OIB: 22074958126;</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UGOCER za trgovinu, usluge, izvoz i uvoz d.o.o., Velika Gorica, Trg kralja Tomislava 26, OIB: 63629609201, zastupano po direktoru Bruni Ceronji;</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ANA VIDOVIĆ iz Gradaca, Put crkve 10, OIB: 99124063285;</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VILSTROJ društvo s ograničenom odgovornošću za usluge i trgovinu, Buzet, Mažinjica 77, OIB: 14411754953, zastupano po direktoru Mladenu Merliću;</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lastRenderedPageBreak/>
        <w:t>MILENA VUKIČEVIĆ iz Grebaštice, Donja Grebaštica 118, OIB: 49455915200;</w:t>
      </w:r>
    </w:p>
    <w:p w:rsidRPr="00BD1501"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ZADRUŽNI SAVEZ DALMACIJE, Split, Ulica Kamila Tončića 4, OIB: 97059868731, zastupano po predsjedniku Lordanu Ljubenkovu;</w:t>
      </w:r>
    </w:p>
    <w:p w:rsidR="00B24B25" w:rsidP="00BD1501" w:rsidRDefault="00B24B25">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ŽUPANIJSKI RADIO ŠIBENIK društvo s ograničenom odgovornošću za radijsku djelatnost, Obala palih omladinaca 4, 22000 Šibenik, OIB: 50868563028 (ranije: ŽUPANIJSKI RADIO ŠIBENIK društvo s ograničenom odgovornošću za radijsku djelatnost u stečaju), zastupano po direktoru Nikici Bujasu;</w:t>
      </w:r>
    </w:p>
    <w:p w:rsidR="003D2B5E" w:rsidP="00BD1501" w:rsidRDefault="003D2B5E">
      <w:pPr>
        <w:pStyle w:val="Tijeloteksta"/>
        <w:numPr>
          <w:ilvl w:val="0"/>
          <w:numId w:val="3"/>
        </w:numPr>
        <w:ind w:left="1701" w:hanging="643"/>
        <w:rPr>
          <w:rFonts w:ascii="Times New Roman" w:hAnsi="Times New Roman"/>
          <w:bCs/>
          <w:sz w:val="22"/>
          <w:szCs w:val="22"/>
          <w:lang w:val="hr-HR"/>
        </w:rPr>
      </w:pPr>
      <w:r>
        <w:rPr>
          <w:rFonts w:ascii="Times New Roman" w:hAnsi="Times New Roman"/>
          <w:bCs/>
          <w:sz w:val="22"/>
          <w:szCs w:val="22"/>
          <w:lang w:val="hr-HR"/>
        </w:rPr>
        <w:t>ZVONIMIR GRGIĆ, vl. trgovačkog obrta ''GRGA'', Pula, Valica 9, OIB: 52564029533, Monte Paradiso 38;</w:t>
      </w:r>
    </w:p>
    <w:p w:rsidR="003D2B5E" w:rsidP="00BD1501" w:rsidRDefault="003D2B5E">
      <w:pPr>
        <w:pStyle w:val="Tijeloteksta"/>
        <w:numPr>
          <w:ilvl w:val="0"/>
          <w:numId w:val="3"/>
        </w:numPr>
        <w:ind w:left="1701" w:hanging="643"/>
        <w:rPr>
          <w:rFonts w:ascii="Times New Roman" w:hAnsi="Times New Roman"/>
          <w:bCs/>
          <w:sz w:val="22"/>
          <w:szCs w:val="22"/>
          <w:lang w:val="hr-HR"/>
        </w:rPr>
      </w:pPr>
      <w:r>
        <w:rPr>
          <w:rFonts w:ascii="Times New Roman" w:hAnsi="Times New Roman"/>
          <w:bCs/>
          <w:sz w:val="22"/>
          <w:szCs w:val="22"/>
          <w:lang w:val="hr-HR"/>
        </w:rPr>
        <w:t>KANAVA jednostavno društvo sa ograničenom odgovornošću za građevinu, Šibenik, Zagorska 6, OIB: 79276309490</w:t>
      </w:r>
      <w:r w:rsidR="00DC6FDE">
        <w:rPr>
          <w:rFonts w:ascii="Times New Roman" w:hAnsi="Times New Roman"/>
          <w:bCs/>
          <w:sz w:val="22"/>
          <w:szCs w:val="22"/>
          <w:lang w:val="hr-HR"/>
        </w:rPr>
        <w:t>, zastupana po direktoru Zvonimiru Jajašu</w:t>
      </w:r>
      <w:r>
        <w:rPr>
          <w:rFonts w:ascii="Times New Roman" w:hAnsi="Times New Roman"/>
          <w:bCs/>
          <w:sz w:val="22"/>
          <w:szCs w:val="22"/>
          <w:lang w:val="hr-HR"/>
        </w:rPr>
        <w:t>;</w:t>
      </w:r>
      <w:r w:rsidR="00DC6FDE">
        <w:rPr>
          <w:rFonts w:ascii="Times New Roman" w:hAnsi="Times New Roman"/>
          <w:bCs/>
          <w:sz w:val="22"/>
          <w:szCs w:val="22"/>
          <w:lang w:val="hr-HR"/>
        </w:rPr>
        <w:t xml:space="preserve"> </w:t>
      </w:r>
    </w:p>
    <w:p w:rsidR="003D2B5E" w:rsidP="00BD1501" w:rsidRDefault="003D2B5E">
      <w:pPr>
        <w:pStyle w:val="Tijeloteksta"/>
        <w:numPr>
          <w:ilvl w:val="0"/>
          <w:numId w:val="3"/>
        </w:numPr>
        <w:ind w:left="1701" w:hanging="643"/>
        <w:rPr>
          <w:rFonts w:ascii="Times New Roman" w:hAnsi="Times New Roman"/>
          <w:bCs/>
          <w:sz w:val="22"/>
          <w:szCs w:val="22"/>
          <w:lang w:val="hr-HR"/>
        </w:rPr>
      </w:pPr>
      <w:r>
        <w:rPr>
          <w:rFonts w:ascii="Times New Roman" w:hAnsi="Times New Roman"/>
          <w:bCs/>
          <w:sz w:val="22"/>
          <w:szCs w:val="22"/>
          <w:lang w:val="hr-HR"/>
        </w:rPr>
        <w:t>KATARINA MORIĆ, vl. obrta za prijevoz i ugostiteljstvo ''JELENA'', Stankovci, Velim, Velim 12, OIB: 28317087619;</w:t>
      </w:r>
    </w:p>
    <w:p w:rsidRPr="00BD1501" w:rsidR="007D222F" w:rsidP="00BD1501" w:rsidRDefault="007D222F">
      <w:pPr>
        <w:pStyle w:val="Tijeloteksta"/>
        <w:numPr>
          <w:ilvl w:val="0"/>
          <w:numId w:val="3"/>
        </w:numPr>
        <w:ind w:left="1701" w:hanging="643"/>
        <w:rPr>
          <w:rFonts w:ascii="Times New Roman" w:hAnsi="Times New Roman"/>
          <w:bCs/>
          <w:sz w:val="22"/>
          <w:szCs w:val="22"/>
          <w:lang w:val="hr-HR"/>
        </w:rPr>
      </w:pPr>
      <w:r>
        <w:rPr>
          <w:rFonts w:ascii="Times New Roman" w:hAnsi="Times New Roman"/>
          <w:bCs/>
          <w:sz w:val="22"/>
          <w:szCs w:val="22"/>
          <w:lang w:val="hr-HR"/>
        </w:rPr>
        <w:t>ZLATKO SKELIN, vl. ''AS'', ugostiteljsko trgovački obrt, Zagreb, Zelengaj 2/A, OIB: 99415519065;</w:t>
      </w:r>
    </w:p>
    <w:p w:rsidRPr="00BD1501" w:rsidR="00B24B25" w:rsidP="00BD1501" w:rsidRDefault="008A55DC">
      <w:pPr>
        <w:pStyle w:val="Tijeloteksta"/>
        <w:numPr>
          <w:ilvl w:val="0"/>
          <w:numId w:val="3"/>
        </w:numPr>
        <w:ind w:left="1701" w:hanging="643"/>
        <w:rPr>
          <w:rFonts w:ascii="Times New Roman" w:hAnsi="Times New Roman"/>
          <w:bCs/>
          <w:sz w:val="22"/>
          <w:szCs w:val="22"/>
          <w:lang w:val="hr-HR"/>
        </w:rPr>
      </w:pPr>
      <w:r>
        <w:rPr>
          <w:rFonts w:ascii="Times New Roman" w:hAnsi="Times New Roman"/>
          <w:bCs/>
          <w:sz w:val="22"/>
          <w:szCs w:val="22"/>
          <w:lang w:val="hr-HR"/>
        </w:rPr>
        <w:t>FOND</w:t>
      </w:r>
      <w:r w:rsidRPr="00BD1501" w:rsidR="00E2008A">
        <w:rPr>
          <w:rFonts w:ascii="Times New Roman" w:hAnsi="Times New Roman"/>
          <w:bCs/>
          <w:sz w:val="22"/>
          <w:szCs w:val="22"/>
          <w:lang w:val="hr-HR"/>
        </w:rPr>
        <w:t xml:space="preserve"> ZA ZAŠTITU OKOLIŠA I ENERGETSKU UČINKOVITOST, Zagreb, Radnička cesta 80, OIB:85828625994, zastupan po direktoru Dubravku Ponošu;</w:t>
      </w:r>
    </w:p>
    <w:p w:rsidRPr="00BD1501" w:rsidR="00B24B25" w:rsidP="00BD1501" w:rsidRDefault="00E2008A">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SREDIŠNJE KLIRINŠKO DEPOZITARNO DRUŠTVO dioničko društvo, Zagreb, Heinzelova 62a, OIB:64406809162, zastupan po direktorici mr. sc. Dori Matošić;</w:t>
      </w:r>
    </w:p>
    <w:p w:rsidRPr="00BD1501" w:rsidR="00B24B25" w:rsidP="00BD1501" w:rsidRDefault="00E2008A">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VODOVOD I ODVODNJA društvo s ograničenom odgovornošću, Šibenik, Kralja Zvonimira 50, OIB:26251326399, zastupano po direktoru Frani Malenici;</w:t>
      </w:r>
    </w:p>
    <w:p w:rsidRPr="00BD1501" w:rsidR="00B24B25" w:rsidP="00BD1501" w:rsidRDefault="00E2008A">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ŠIBENS</w:t>
      </w:r>
      <w:r w:rsidR="00E73453">
        <w:rPr>
          <w:rFonts w:ascii="Times New Roman" w:hAnsi="Times New Roman"/>
          <w:bCs/>
          <w:sz w:val="22"/>
          <w:szCs w:val="22"/>
          <w:lang w:val="hr-HR"/>
        </w:rPr>
        <w:t>K</w:t>
      </w:r>
      <w:r w:rsidRPr="00BD1501">
        <w:rPr>
          <w:rFonts w:ascii="Times New Roman" w:hAnsi="Times New Roman"/>
          <w:bCs/>
          <w:sz w:val="22"/>
          <w:szCs w:val="22"/>
          <w:lang w:val="hr-HR"/>
        </w:rPr>
        <w:t>I LIST društvo s ograničenom odgovornošću, Šibenik,</w:t>
      </w:r>
      <w:r w:rsidRPr="00BD1501" w:rsidR="00033B6E">
        <w:rPr>
          <w:rFonts w:ascii="Times New Roman" w:hAnsi="Times New Roman"/>
          <w:bCs/>
          <w:sz w:val="22"/>
          <w:szCs w:val="22"/>
          <w:lang w:val="hr-HR"/>
        </w:rPr>
        <w:t>Petra Grubišića 3/III, OIB:94202251484, zastupano po direktoru Miroslavu Iviću</w:t>
      </w:r>
      <w:r w:rsidRPr="00BD1501" w:rsidR="00C165E2">
        <w:rPr>
          <w:rFonts w:ascii="Times New Roman" w:hAnsi="Times New Roman"/>
          <w:bCs/>
          <w:sz w:val="22"/>
          <w:szCs w:val="22"/>
          <w:lang w:val="hr-HR"/>
        </w:rPr>
        <w:t>;</w:t>
      </w:r>
    </w:p>
    <w:p w:rsidRPr="00BD1501" w:rsidR="00B24B25" w:rsidP="00BD1501" w:rsidRDefault="00C165E2">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BUCAVAC društvo s ograničenom odgovornošću, Primošten, Svetog Josipa 7, OIB:86484630480, zastupan po direktoru Alenu Mikelinu;</w:t>
      </w:r>
    </w:p>
    <w:p w:rsidR="00C165E2" w:rsidP="00BD1501" w:rsidRDefault="00C165E2">
      <w:pPr>
        <w:pStyle w:val="Tijeloteksta"/>
        <w:numPr>
          <w:ilvl w:val="0"/>
          <w:numId w:val="3"/>
        </w:numPr>
        <w:ind w:left="1701" w:hanging="643"/>
        <w:rPr>
          <w:rFonts w:ascii="Times New Roman" w:hAnsi="Times New Roman"/>
          <w:bCs/>
          <w:sz w:val="22"/>
          <w:szCs w:val="22"/>
          <w:lang w:val="hr-HR"/>
        </w:rPr>
      </w:pPr>
      <w:r w:rsidRPr="00BD1501">
        <w:rPr>
          <w:rFonts w:ascii="Times New Roman" w:hAnsi="Times New Roman"/>
          <w:bCs/>
          <w:sz w:val="22"/>
          <w:szCs w:val="22"/>
          <w:lang w:val="hr-HR"/>
        </w:rPr>
        <w:t>OPĆINA PRIMOŠTEN, Primošten, Svetog Josipa 7, OIB:16878804200, zastupan po načelniku Stipi Petrini;</w:t>
      </w:r>
    </w:p>
    <w:p w:rsidR="00DC6FDE" w:rsidP="00BD1501" w:rsidRDefault="00DC6FDE">
      <w:pPr>
        <w:pStyle w:val="Tijeloteksta"/>
        <w:numPr>
          <w:ilvl w:val="0"/>
          <w:numId w:val="3"/>
        </w:numPr>
        <w:ind w:left="1701" w:hanging="643"/>
        <w:rPr>
          <w:rFonts w:ascii="Times New Roman" w:hAnsi="Times New Roman"/>
          <w:bCs/>
          <w:sz w:val="22"/>
          <w:szCs w:val="22"/>
          <w:lang w:val="hr-HR"/>
        </w:rPr>
      </w:pPr>
      <w:r>
        <w:rPr>
          <w:rFonts w:ascii="Times New Roman" w:hAnsi="Times New Roman"/>
          <w:bCs/>
          <w:sz w:val="22"/>
          <w:szCs w:val="22"/>
          <w:lang w:val="hr-HR"/>
        </w:rPr>
        <w:t>CROATIA OSIGURANJE dioničko društvo, Zagreb, Vatroslava Jagića 33, OIB: 26187994862, zastupana po direktorima Miroslavu Klepaču i Davoru Tomaškoviću;</w:t>
      </w:r>
    </w:p>
    <w:p w:rsidR="002C0529" w:rsidP="00BD1501" w:rsidRDefault="002C0529">
      <w:pPr>
        <w:pStyle w:val="Tijeloteksta"/>
        <w:numPr>
          <w:ilvl w:val="0"/>
          <w:numId w:val="3"/>
        </w:numPr>
        <w:ind w:left="1701" w:hanging="643"/>
        <w:rPr>
          <w:rFonts w:ascii="Times New Roman" w:hAnsi="Times New Roman"/>
          <w:bCs/>
          <w:sz w:val="22"/>
          <w:szCs w:val="22"/>
          <w:lang w:val="hr-HR"/>
        </w:rPr>
      </w:pPr>
      <w:r>
        <w:rPr>
          <w:rFonts w:ascii="Times New Roman" w:hAnsi="Times New Roman"/>
          <w:bCs/>
          <w:sz w:val="22"/>
          <w:szCs w:val="22"/>
          <w:lang w:val="hr-HR"/>
        </w:rPr>
        <w:t>ZELENI GRAD ŠIBENIK društvo s ograničenom odgovornošću Šibenik</w:t>
      </w:r>
      <w:r w:rsidR="008A55DC">
        <w:rPr>
          <w:rFonts w:ascii="Times New Roman" w:hAnsi="Times New Roman"/>
          <w:bCs/>
          <w:sz w:val="22"/>
          <w:szCs w:val="22"/>
          <w:lang w:val="hr-HR"/>
        </w:rPr>
        <w:t xml:space="preserve"> (pravni slijednik ZELENILO d.o.o., Šibenik)</w:t>
      </w:r>
      <w:r>
        <w:rPr>
          <w:rFonts w:ascii="Times New Roman" w:hAnsi="Times New Roman"/>
          <w:bCs/>
          <w:sz w:val="22"/>
          <w:szCs w:val="22"/>
          <w:lang w:val="hr-HR"/>
        </w:rPr>
        <w:t>, Stjepana Radića 100, OIB: 54873130289, zastupan po direktoru Novici Ljubičiću;</w:t>
      </w:r>
    </w:p>
    <w:p w:rsidR="00361150" w:rsidP="00361150" w:rsidRDefault="00361150">
      <w:pPr>
        <w:rPr>
          <w:sz w:val="22"/>
          <w:szCs w:val="22"/>
        </w:rPr>
      </w:pPr>
    </w:p>
    <w:p w:rsidRPr="00BD1501" w:rsidR="008A55DC" w:rsidP="00361150" w:rsidRDefault="008A55DC">
      <w:pPr>
        <w:rPr>
          <w:sz w:val="22"/>
          <w:szCs w:val="22"/>
        </w:rPr>
      </w:pPr>
    </w:p>
    <w:p w:rsidRPr="00BD1501" w:rsidR="00E73453" w:rsidP="00E73453" w:rsidRDefault="00E73453">
      <w:pPr>
        <w:rPr>
          <w:sz w:val="22"/>
          <w:szCs w:val="22"/>
        </w:rPr>
      </w:pPr>
      <w:r w:rsidRPr="00BD1501">
        <w:rPr>
          <w:sz w:val="22"/>
          <w:szCs w:val="22"/>
        </w:rPr>
        <w:t xml:space="preserve">Utvrđuje se da </w:t>
      </w:r>
      <w:r>
        <w:rPr>
          <w:sz w:val="22"/>
          <w:szCs w:val="22"/>
        </w:rPr>
        <w:t>je u ovom predstečajnom postupku utvrđeno tražbina u iznosu od ukupno 20.692.677,92 kune</w:t>
      </w:r>
      <w:r w:rsidRPr="00BD1501">
        <w:rPr>
          <w:sz w:val="22"/>
          <w:szCs w:val="22"/>
        </w:rPr>
        <w:t xml:space="preserve"> od toga:</w:t>
      </w:r>
    </w:p>
    <w:p w:rsidRPr="00BD1501" w:rsidR="00E73453" w:rsidP="00E73453" w:rsidRDefault="00E73453">
      <w:pPr>
        <w:rPr>
          <w:sz w:val="22"/>
          <w:szCs w:val="22"/>
        </w:rPr>
      </w:pPr>
      <w:r w:rsidRPr="00BD1501">
        <w:rPr>
          <w:sz w:val="22"/>
          <w:szCs w:val="22"/>
        </w:rPr>
        <w:t xml:space="preserve">na I. skupinu vjerovnika se odnosi zbroj tražbina u iznosu od </w:t>
      </w:r>
      <w:r>
        <w:rPr>
          <w:sz w:val="22"/>
          <w:szCs w:val="22"/>
        </w:rPr>
        <w:t>10.357.112,11</w:t>
      </w:r>
      <w:r w:rsidRPr="00BD1501">
        <w:rPr>
          <w:sz w:val="22"/>
          <w:szCs w:val="22"/>
        </w:rPr>
        <w:t xml:space="preserve"> kn</w:t>
      </w:r>
      <w:r w:rsidR="00C518A7">
        <w:rPr>
          <w:sz w:val="22"/>
          <w:szCs w:val="22"/>
        </w:rPr>
        <w:t>,</w:t>
      </w:r>
    </w:p>
    <w:p w:rsidRPr="00BD1501" w:rsidR="00E73453" w:rsidP="00E73453" w:rsidRDefault="00E73453">
      <w:pPr>
        <w:rPr>
          <w:sz w:val="22"/>
          <w:szCs w:val="22"/>
        </w:rPr>
      </w:pPr>
      <w:r w:rsidRPr="00BD1501">
        <w:rPr>
          <w:sz w:val="22"/>
          <w:szCs w:val="22"/>
        </w:rPr>
        <w:t xml:space="preserve">na II. skupinu vjerovnika se odnosi zbroj tražbina u iznosu od </w:t>
      </w:r>
      <w:r>
        <w:rPr>
          <w:sz w:val="22"/>
          <w:szCs w:val="22"/>
        </w:rPr>
        <w:t xml:space="preserve">9.701.702,89 </w:t>
      </w:r>
      <w:r w:rsidRPr="00BD1501">
        <w:rPr>
          <w:sz w:val="22"/>
          <w:szCs w:val="22"/>
        </w:rPr>
        <w:t>kn</w:t>
      </w:r>
      <w:r w:rsidR="00C518A7">
        <w:rPr>
          <w:sz w:val="22"/>
          <w:szCs w:val="22"/>
        </w:rPr>
        <w:t>,</w:t>
      </w:r>
    </w:p>
    <w:p w:rsidRPr="00BD1501" w:rsidR="00003467" w:rsidP="00392731" w:rsidRDefault="00E73453">
      <w:pPr>
        <w:rPr>
          <w:sz w:val="22"/>
          <w:szCs w:val="22"/>
        </w:rPr>
      </w:pPr>
      <w:r w:rsidRPr="00BD1501">
        <w:rPr>
          <w:sz w:val="22"/>
          <w:szCs w:val="22"/>
        </w:rPr>
        <w:t xml:space="preserve">na III. skupinu vjerovnika se odnosi zbroj tražbina u iznosu od </w:t>
      </w:r>
      <w:r>
        <w:rPr>
          <w:sz w:val="22"/>
          <w:szCs w:val="22"/>
        </w:rPr>
        <w:t>633.862,92</w:t>
      </w:r>
      <w:r w:rsidRPr="00BD1501">
        <w:rPr>
          <w:sz w:val="22"/>
          <w:szCs w:val="22"/>
        </w:rPr>
        <w:t xml:space="preserve"> kn.</w:t>
      </w:r>
    </w:p>
    <w:p w:rsidRPr="00BD1501" w:rsidR="00553211" w:rsidP="008C0C41" w:rsidRDefault="00553211">
      <w:pPr>
        <w:rPr>
          <w:sz w:val="22"/>
          <w:szCs w:val="22"/>
        </w:rPr>
      </w:pPr>
    </w:p>
    <w:p w:rsidRPr="00BD1501" w:rsidR="0064118B" w:rsidP="008C0C41" w:rsidRDefault="008C0C41">
      <w:pPr>
        <w:rPr>
          <w:sz w:val="22"/>
          <w:szCs w:val="22"/>
        </w:rPr>
      </w:pPr>
      <w:r w:rsidRPr="00BD1501">
        <w:rPr>
          <w:sz w:val="22"/>
          <w:szCs w:val="22"/>
        </w:rPr>
        <w:t>Sudac utvrđuje da će vjerovnici na ročištu glasovati na propisanom obrascu za glasovanje</w:t>
      </w:r>
      <w:r w:rsidRPr="00BD1501" w:rsidR="0064118B">
        <w:rPr>
          <w:sz w:val="22"/>
          <w:szCs w:val="22"/>
        </w:rPr>
        <w:t xml:space="preserve"> </w:t>
      </w:r>
      <w:r w:rsidR="00C518A7">
        <w:rPr>
          <w:sz w:val="22"/>
          <w:szCs w:val="22"/>
        </w:rPr>
        <w:t xml:space="preserve">i to vjerovnici koji do održavanja današnjeg ročišta nisu dostavili obrazac za glasovanje, </w:t>
      </w:r>
      <w:r w:rsidRPr="00BD1501" w:rsidR="0064118B">
        <w:rPr>
          <w:sz w:val="22"/>
          <w:szCs w:val="22"/>
        </w:rPr>
        <w:t>a vjerovnici s pravom glasa koji ne glasaju na ovom ročištu smatrat će se da su glasovali protiv plana restrukturiranja.</w:t>
      </w:r>
    </w:p>
    <w:p w:rsidRPr="00BD1501" w:rsidR="0064118B" w:rsidP="008C0C41" w:rsidRDefault="0064118B">
      <w:pPr>
        <w:rPr>
          <w:sz w:val="22"/>
          <w:szCs w:val="22"/>
        </w:rPr>
      </w:pPr>
    </w:p>
    <w:p w:rsidRPr="00BD1501" w:rsidR="0064118B" w:rsidP="008C0C41" w:rsidRDefault="0064118B">
      <w:pPr>
        <w:rPr>
          <w:sz w:val="22"/>
          <w:szCs w:val="22"/>
        </w:rPr>
      </w:pPr>
      <w:r w:rsidRPr="00BD1501">
        <w:rPr>
          <w:sz w:val="22"/>
          <w:szCs w:val="22"/>
        </w:rPr>
        <w:t>S</w:t>
      </w:r>
      <w:r w:rsidRPr="00BD1501" w:rsidR="00903F36">
        <w:rPr>
          <w:sz w:val="22"/>
          <w:szCs w:val="22"/>
        </w:rPr>
        <w:t>ukladno odredbi čl. 59. st. 1. Stečajnog zakona svaka skupina vjerovnika s pravom glasa odvojeno će glas</w:t>
      </w:r>
      <w:r w:rsidRPr="00BD1501" w:rsidR="00263739">
        <w:rPr>
          <w:sz w:val="22"/>
          <w:szCs w:val="22"/>
        </w:rPr>
        <w:t xml:space="preserve">ovati o planu restrukturiranja, </w:t>
      </w:r>
      <w:r w:rsidRPr="00BD1501" w:rsidR="00903F36">
        <w:rPr>
          <w:sz w:val="22"/>
          <w:szCs w:val="22"/>
        </w:rPr>
        <w:t xml:space="preserve">obzirom da iz istoga </w:t>
      </w:r>
      <w:r w:rsidRPr="00BD1501">
        <w:rPr>
          <w:sz w:val="22"/>
          <w:szCs w:val="22"/>
        </w:rPr>
        <w:t xml:space="preserve">proizlazi da će dužnik vjerovnike namirivati kroz </w:t>
      </w:r>
      <w:r w:rsidRPr="00BD1501" w:rsidR="008F6F48">
        <w:rPr>
          <w:sz w:val="22"/>
          <w:szCs w:val="22"/>
        </w:rPr>
        <w:t>tri skupine</w:t>
      </w:r>
      <w:r w:rsidRPr="00BD1501">
        <w:rPr>
          <w:sz w:val="22"/>
          <w:szCs w:val="22"/>
        </w:rPr>
        <w:t>.</w:t>
      </w:r>
    </w:p>
    <w:p w:rsidRPr="00BD1501" w:rsidR="008C0C41" w:rsidP="008C0C41" w:rsidRDefault="0064118B">
      <w:pPr>
        <w:rPr>
          <w:sz w:val="22"/>
          <w:szCs w:val="22"/>
        </w:rPr>
      </w:pPr>
      <w:r w:rsidRPr="00BD1501">
        <w:rPr>
          <w:sz w:val="22"/>
          <w:szCs w:val="22"/>
        </w:rPr>
        <w:t xml:space="preserve"> </w:t>
      </w:r>
    </w:p>
    <w:p w:rsidRPr="00BD1501" w:rsidR="0064118B" w:rsidP="008C0C41" w:rsidRDefault="008C0C41">
      <w:pPr>
        <w:tabs>
          <w:tab w:val="left" w:pos="0"/>
        </w:tabs>
        <w:rPr>
          <w:sz w:val="22"/>
          <w:szCs w:val="22"/>
        </w:rPr>
      </w:pPr>
      <w:r w:rsidRPr="00BD1501">
        <w:rPr>
          <w:sz w:val="22"/>
          <w:szCs w:val="22"/>
        </w:rPr>
        <w:t xml:space="preserve">Sukladno čl. </w:t>
      </w:r>
      <w:r w:rsidRPr="00BD1501" w:rsidR="0064118B">
        <w:rPr>
          <w:sz w:val="22"/>
          <w:szCs w:val="22"/>
        </w:rPr>
        <w:t xml:space="preserve">59. st. 2. </w:t>
      </w:r>
      <w:r w:rsidRPr="00BD1501">
        <w:rPr>
          <w:sz w:val="22"/>
          <w:szCs w:val="22"/>
        </w:rPr>
        <w:t xml:space="preserve">Stečajnog zakona smatrat će se da su vjerovnici prihvatili </w:t>
      </w:r>
      <w:r w:rsidRPr="00BD1501" w:rsidR="0064118B">
        <w:rPr>
          <w:sz w:val="22"/>
          <w:szCs w:val="22"/>
        </w:rPr>
        <w:t>plan restrukturiranja ako je za njega glasovala većina svih vjerovnika i ako u svakoj skupini zb</w:t>
      </w:r>
      <w:r w:rsidRPr="00BD1501" w:rsidR="00F9622E">
        <w:rPr>
          <w:sz w:val="22"/>
          <w:szCs w:val="22"/>
        </w:rPr>
        <w:t>roj</w:t>
      </w:r>
      <w:r w:rsidRPr="00BD1501" w:rsidR="0064118B">
        <w:rPr>
          <w:sz w:val="22"/>
          <w:szCs w:val="22"/>
        </w:rPr>
        <w:t xml:space="preserve"> tražbina vjerovnika koji su glasovali za plan dvostruko prelazi zbroj tražbina vjerovnika koji su gla</w:t>
      </w:r>
      <w:r w:rsidRPr="00BD1501" w:rsidR="00903F36">
        <w:rPr>
          <w:sz w:val="22"/>
          <w:szCs w:val="22"/>
        </w:rPr>
        <w:t>sovali protiv prihvaćanja plana</w:t>
      </w:r>
      <w:r w:rsidRPr="00BD1501" w:rsidR="0064118B">
        <w:rPr>
          <w:sz w:val="22"/>
          <w:szCs w:val="22"/>
        </w:rPr>
        <w:t>.</w:t>
      </w:r>
    </w:p>
    <w:p w:rsidRPr="00BD1501" w:rsidR="008C0C41" w:rsidP="008C0C41" w:rsidRDefault="008C0C41">
      <w:pPr>
        <w:rPr>
          <w:sz w:val="22"/>
          <w:szCs w:val="22"/>
        </w:rPr>
      </w:pPr>
    </w:p>
    <w:p w:rsidR="004E1A3F" w:rsidP="00392731" w:rsidRDefault="008C0C41">
      <w:pPr>
        <w:rPr>
          <w:sz w:val="22"/>
          <w:szCs w:val="22"/>
        </w:rPr>
      </w:pPr>
      <w:r w:rsidRPr="00BD1501">
        <w:rPr>
          <w:sz w:val="22"/>
          <w:szCs w:val="22"/>
        </w:rPr>
        <w:lastRenderedPageBreak/>
        <w:t xml:space="preserve">Sukladno čl. </w:t>
      </w:r>
      <w:r w:rsidRPr="00BD1501" w:rsidR="00903F36">
        <w:rPr>
          <w:sz w:val="22"/>
          <w:szCs w:val="22"/>
        </w:rPr>
        <w:t xml:space="preserve">59. st. 1. Stečajnog zakona </w:t>
      </w:r>
      <w:r w:rsidRPr="00BD1501">
        <w:rPr>
          <w:sz w:val="22"/>
          <w:szCs w:val="22"/>
        </w:rPr>
        <w:t xml:space="preserve">sudac utvrđuje popis vjerovnika I. </w:t>
      </w:r>
      <w:r w:rsidRPr="00BD1501" w:rsidR="00903F36">
        <w:rPr>
          <w:sz w:val="22"/>
          <w:szCs w:val="22"/>
        </w:rPr>
        <w:t>skupine koji imaju pravo glasa.</w:t>
      </w:r>
    </w:p>
    <w:p w:rsidRPr="00BD1501" w:rsidR="00294B5B" w:rsidP="00392731" w:rsidRDefault="00294B5B">
      <w:pPr>
        <w:rPr>
          <w:sz w:val="22"/>
          <w:szCs w:val="22"/>
        </w:rPr>
      </w:pPr>
    </w:p>
    <w:p w:rsidR="00903F36" w:rsidP="00392731" w:rsidRDefault="00903F36">
      <w:pPr>
        <w:rPr>
          <w:sz w:val="22"/>
          <w:szCs w:val="22"/>
        </w:rPr>
      </w:pPr>
    </w:p>
    <w:p w:rsidRPr="00E73453" w:rsidR="00E73453" w:rsidP="00E73453" w:rsidRDefault="00E73453">
      <w:pPr>
        <w:pStyle w:val="Odlomakpopisa"/>
        <w:numPr>
          <w:ilvl w:val="0"/>
          <w:numId w:val="7"/>
        </w:numPr>
        <w:rPr>
          <w:sz w:val="22"/>
          <w:szCs w:val="22"/>
        </w:rPr>
      </w:pPr>
      <w:r>
        <w:rPr>
          <w:sz w:val="22"/>
          <w:szCs w:val="22"/>
        </w:rPr>
        <w:t>SKUPINA</w:t>
      </w:r>
    </w:p>
    <w:p w:rsidRPr="00BD1501" w:rsidR="00903F36" w:rsidP="00903F36" w:rsidRDefault="008F6F48">
      <w:pPr>
        <w:pStyle w:val="Odlomakpopisa"/>
        <w:ind w:left="0"/>
        <w:rPr>
          <w:i/>
          <w:sz w:val="22"/>
          <w:szCs w:val="22"/>
        </w:rPr>
      </w:pPr>
      <w:r w:rsidRPr="00BD1501">
        <w:rPr>
          <w:i/>
          <w:sz w:val="22"/>
          <w:szCs w:val="22"/>
        </w:rPr>
        <w:t xml:space="preserve">Vjerovnici </w:t>
      </w:r>
      <w:r w:rsidRPr="00BD1501" w:rsidR="00E33B8E">
        <w:rPr>
          <w:i/>
          <w:sz w:val="22"/>
          <w:szCs w:val="22"/>
        </w:rPr>
        <w:t>s pravom odvojenog namirenja</w:t>
      </w:r>
      <w:r w:rsidRPr="00BD1501" w:rsidR="00903F36">
        <w:rPr>
          <w:i/>
          <w:sz w:val="22"/>
          <w:szCs w:val="22"/>
        </w:rPr>
        <w:t xml:space="preserve">: </w:t>
      </w:r>
    </w:p>
    <w:p w:rsidRPr="00BD1501" w:rsidR="00903F36" w:rsidP="00903F36" w:rsidRDefault="00903F36">
      <w:pPr>
        <w:pStyle w:val="Odlomakpopisa"/>
        <w:ind w:left="0"/>
        <w:rPr>
          <w:sz w:val="22"/>
          <w:szCs w:val="22"/>
        </w:rPr>
      </w:pPr>
    </w:p>
    <w:p w:rsidRPr="00BD1501" w:rsidR="008359C2" w:rsidP="008359C2" w:rsidRDefault="008359C2">
      <w:pPr>
        <w:rPr>
          <w:sz w:val="22"/>
          <w:szCs w:val="22"/>
        </w:rPr>
      </w:pPr>
    </w:p>
    <w:tbl>
      <w:tblPr>
        <w:tblW w:w="10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77"/>
        <w:gridCol w:w="2268"/>
        <w:gridCol w:w="1559"/>
        <w:gridCol w:w="1843"/>
        <w:gridCol w:w="1275"/>
        <w:gridCol w:w="1200"/>
        <w:gridCol w:w="1163"/>
      </w:tblGrid>
      <w:tr w:rsidRPr="00BD1501" w:rsidR="008F6F48" w:rsidTr="0079529A">
        <w:trPr>
          <w:trHeight w:val="499"/>
          <w:jc w:val="center"/>
        </w:trPr>
        <w:tc>
          <w:tcPr>
            <w:tcW w:w="777" w:type="dxa"/>
            <w:tcBorders>
              <w:bottom w:val="single" w:color="auto" w:sz="4" w:space="0"/>
            </w:tcBorders>
            <w:shd w:val="clear" w:color="auto" w:fill="auto"/>
            <w:vAlign w:val="center"/>
            <w:hideMark/>
          </w:tcPr>
          <w:p w:rsidRPr="00BD1501" w:rsidR="008F6F48" w:rsidP="009F3E53" w:rsidRDefault="008F6F48">
            <w:pPr>
              <w:jc w:val="center"/>
              <w:rPr>
                <w:sz w:val="22"/>
                <w:szCs w:val="22"/>
              </w:rPr>
            </w:pPr>
            <w:r w:rsidRPr="00BD1501">
              <w:rPr>
                <w:sz w:val="22"/>
                <w:szCs w:val="22"/>
              </w:rPr>
              <w:t>Red. broj</w:t>
            </w:r>
          </w:p>
        </w:tc>
        <w:tc>
          <w:tcPr>
            <w:tcW w:w="2268" w:type="dxa"/>
            <w:tcBorders>
              <w:bottom w:val="single" w:color="auto" w:sz="4" w:space="0"/>
            </w:tcBorders>
            <w:shd w:val="clear" w:color="auto" w:fill="auto"/>
            <w:vAlign w:val="center"/>
            <w:hideMark/>
          </w:tcPr>
          <w:p w:rsidRPr="00BD1501" w:rsidR="008F6F48" w:rsidP="009F3E53" w:rsidRDefault="008F6F48">
            <w:pPr>
              <w:rPr>
                <w:sz w:val="22"/>
                <w:szCs w:val="22"/>
              </w:rPr>
            </w:pPr>
            <w:r w:rsidRPr="00BD1501">
              <w:rPr>
                <w:sz w:val="22"/>
                <w:szCs w:val="22"/>
              </w:rPr>
              <w:t>Ime i prezime/Naziv vjerovnika</w:t>
            </w:r>
          </w:p>
        </w:tc>
        <w:tc>
          <w:tcPr>
            <w:tcW w:w="1559" w:type="dxa"/>
            <w:tcBorders>
              <w:bottom w:val="single" w:color="auto" w:sz="4" w:space="0"/>
            </w:tcBorders>
            <w:shd w:val="clear" w:color="auto" w:fill="auto"/>
            <w:vAlign w:val="center"/>
            <w:hideMark/>
          </w:tcPr>
          <w:p w:rsidRPr="00BD1501" w:rsidR="008F6F48" w:rsidP="009F3E53" w:rsidRDefault="008F6F48">
            <w:pPr>
              <w:rPr>
                <w:sz w:val="22"/>
                <w:szCs w:val="22"/>
              </w:rPr>
            </w:pPr>
            <w:r w:rsidRPr="00BD1501">
              <w:rPr>
                <w:sz w:val="22"/>
                <w:szCs w:val="22"/>
              </w:rPr>
              <w:t>OIB vjerovnika</w:t>
            </w:r>
          </w:p>
        </w:tc>
        <w:tc>
          <w:tcPr>
            <w:tcW w:w="1843" w:type="dxa"/>
            <w:tcBorders>
              <w:bottom w:val="single" w:color="auto" w:sz="4" w:space="0"/>
            </w:tcBorders>
            <w:shd w:val="clear" w:color="auto" w:fill="auto"/>
            <w:vAlign w:val="center"/>
            <w:hideMark/>
          </w:tcPr>
          <w:p w:rsidRPr="00BD1501" w:rsidR="008F6F48" w:rsidP="009F3E53" w:rsidRDefault="008F6F48">
            <w:pPr>
              <w:rPr>
                <w:sz w:val="22"/>
                <w:szCs w:val="22"/>
              </w:rPr>
            </w:pPr>
            <w:r w:rsidRPr="00BD1501">
              <w:rPr>
                <w:sz w:val="22"/>
                <w:szCs w:val="22"/>
              </w:rPr>
              <w:t>Adresa vjerovnika</w:t>
            </w:r>
          </w:p>
        </w:tc>
        <w:tc>
          <w:tcPr>
            <w:tcW w:w="1275" w:type="dxa"/>
            <w:tcBorders>
              <w:bottom w:val="single" w:color="auto" w:sz="4" w:space="0"/>
            </w:tcBorders>
            <w:shd w:val="clear" w:color="auto" w:fill="auto"/>
            <w:noWrap/>
            <w:vAlign w:val="center"/>
            <w:hideMark/>
          </w:tcPr>
          <w:p w:rsidRPr="00BD1501" w:rsidR="008F6F48" w:rsidP="009F3E53" w:rsidRDefault="008F6F48">
            <w:pPr>
              <w:jc w:val="right"/>
              <w:rPr>
                <w:sz w:val="22"/>
                <w:szCs w:val="22"/>
              </w:rPr>
            </w:pPr>
            <w:r w:rsidRPr="00BD1501">
              <w:rPr>
                <w:sz w:val="22"/>
                <w:szCs w:val="22"/>
              </w:rPr>
              <w:t>Iznos prava glasa  (kn)</w:t>
            </w:r>
          </w:p>
        </w:tc>
        <w:tc>
          <w:tcPr>
            <w:tcW w:w="1200" w:type="dxa"/>
            <w:tcBorders>
              <w:bottom w:val="single" w:color="auto" w:sz="4" w:space="0"/>
            </w:tcBorders>
            <w:shd w:val="clear" w:color="auto" w:fill="auto"/>
          </w:tcPr>
          <w:p w:rsidRPr="00BD1501" w:rsidR="008F6F48" w:rsidRDefault="008F6F48">
            <w:pPr>
              <w:jc w:val="left"/>
              <w:rPr>
                <w:sz w:val="22"/>
                <w:szCs w:val="22"/>
              </w:rPr>
            </w:pPr>
            <w:r w:rsidRPr="00BD1501">
              <w:rPr>
                <w:sz w:val="22"/>
                <w:szCs w:val="22"/>
              </w:rPr>
              <w:t xml:space="preserve">ZA </w:t>
            </w:r>
          </w:p>
        </w:tc>
        <w:tc>
          <w:tcPr>
            <w:tcW w:w="1163" w:type="dxa"/>
            <w:tcBorders>
              <w:bottom w:val="single" w:color="auto" w:sz="4" w:space="0"/>
            </w:tcBorders>
            <w:shd w:val="clear" w:color="auto" w:fill="auto"/>
          </w:tcPr>
          <w:p w:rsidRPr="00BD1501" w:rsidR="008F6F48" w:rsidRDefault="008F6F48">
            <w:pPr>
              <w:jc w:val="left"/>
              <w:rPr>
                <w:sz w:val="22"/>
                <w:szCs w:val="22"/>
              </w:rPr>
            </w:pPr>
            <w:r w:rsidRPr="00BD1501">
              <w:rPr>
                <w:sz w:val="22"/>
                <w:szCs w:val="22"/>
              </w:rPr>
              <w:t xml:space="preserve">PROTIV </w:t>
            </w:r>
          </w:p>
        </w:tc>
      </w:tr>
      <w:tr w:rsidRPr="00BD1501" w:rsidR="00E33B8E" w:rsidTr="00795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777" w:type="dxa"/>
            <w:tcBorders>
              <w:top w:val="single" w:color="auto" w:sz="4" w:space="0"/>
              <w:left w:val="single" w:color="auto" w:sz="4" w:space="0"/>
            </w:tcBorders>
            <w:shd w:val="clear" w:color="auto" w:fill="auto"/>
            <w:vAlign w:val="center"/>
            <w:hideMark/>
          </w:tcPr>
          <w:p w:rsidR="0079529A" w:rsidP="009F3E53" w:rsidRDefault="0079529A">
            <w:pPr>
              <w:jc w:val="right"/>
              <w:rPr>
                <w:sz w:val="22"/>
                <w:szCs w:val="22"/>
              </w:rPr>
            </w:pPr>
          </w:p>
          <w:p w:rsidR="0079529A" w:rsidP="009F3E53" w:rsidRDefault="0079529A">
            <w:pPr>
              <w:jc w:val="right"/>
              <w:rPr>
                <w:sz w:val="22"/>
                <w:szCs w:val="22"/>
              </w:rPr>
            </w:pPr>
          </w:p>
          <w:p w:rsidR="0079529A" w:rsidP="009F3E53" w:rsidRDefault="0079529A">
            <w:pPr>
              <w:jc w:val="right"/>
              <w:rPr>
                <w:sz w:val="22"/>
                <w:szCs w:val="22"/>
              </w:rPr>
            </w:pPr>
          </w:p>
          <w:p w:rsidR="0079529A" w:rsidP="009F3E53" w:rsidRDefault="0079529A">
            <w:pPr>
              <w:jc w:val="right"/>
              <w:rPr>
                <w:sz w:val="22"/>
                <w:szCs w:val="22"/>
              </w:rPr>
            </w:pPr>
          </w:p>
          <w:p w:rsidR="0079529A" w:rsidP="009F3E53" w:rsidRDefault="0079529A">
            <w:pPr>
              <w:jc w:val="right"/>
              <w:rPr>
                <w:sz w:val="22"/>
                <w:szCs w:val="22"/>
              </w:rPr>
            </w:pPr>
          </w:p>
          <w:p w:rsidRPr="00BD1501" w:rsidR="00E33B8E" w:rsidP="0079529A" w:rsidRDefault="00E33B8E">
            <w:pPr>
              <w:jc w:val="center"/>
              <w:rPr>
                <w:sz w:val="22"/>
                <w:szCs w:val="22"/>
              </w:rPr>
            </w:pPr>
            <w:r w:rsidRPr="00BD1501">
              <w:rPr>
                <w:sz w:val="22"/>
                <w:szCs w:val="22"/>
              </w:rPr>
              <w:t>1</w:t>
            </w:r>
          </w:p>
        </w:tc>
        <w:tc>
          <w:tcPr>
            <w:tcW w:w="2268" w:type="dxa"/>
            <w:tcBorders>
              <w:top w:val="single" w:color="auto" w:sz="4" w:space="0"/>
              <w:bottom w:val="single" w:color="auto" w:sz="4" w:space="0"/>
            </w:tcBorders>
            <w:shd w:val="clear" w:color="auto" w:fill="auto"/>
            <w:vAlign w:val="center"/>
          </w:tcPr>
          <w:p w:rsidRPr="00BD1501" w:rsidR="00E33B8E" w:rsidP="00C518A7" w:rsidRDefault="00E33B8E">
            <w:pPr>
              <w:jc w:val="left"/>
              <w:rPr>
                <w:color w:val="000000"/>
                <w:sz w:val="22"/>
                <w:szCs w:val="22"/>
              </w:rPr>
            </w:pPr>
            <w:r w:rsidRPr="00BD1501">
              <w:rPr>
                <w:color w:val="000000"/>
                <w:sz w:val="22"/>
                <w:szCs w:val="22"/>
              </w:rPr>
              <w:t xml:space="preserve">REPUBLIKA HRVATSKA, MINISTARSTVO FINANCIJA, POREZNA UPRAVA, </w:t>
            </w:r>
            <w:r w:rsidRPr="00BD1501" w:rsidR="00FE0689">
              <w:rPr>
                <w:color w:val="000000"/>
                <w:sz w:val="22"/>
                <w:szCs w:val="22"/>
              </w:rPr>
              <w:t>Područni ured Šibenik</w:t>
            </w:r>
          </w:p>
        </w:tc>
        <w:tc>
          <w:tcPr>
            <w:tcW w:w="1559" w:type="dxa"/>
            <w:tcBorders>
              <w:top w:val="single" w:color="auto" w:sz="4" w:space="0"/>
              <w:bottom w:val="single" w:color="auto" w:sz="4" w:space="0"/>
            </w:tcBorders>
            <w:shd w:val="clear" w:color="auto" w:fill="auto"/>
            <w:vAlign w:val="center"/>
          </w:tcPr>
          <w:p w:rsidRPr="00BD1501" w:rsidR="00E33B8E" w:rsidRDefault="00E33B8E">
            <w:pPr>
              <w:rPr>
                <w:color w:val="000000"/>
                <w:sz w:val="22"/>
                <w:szCs w:val="22"/>
              </w:rPr>
            </w:pPr>
            <w:r w:rsidRPr="00BD1501">
              <w:rPr>
                <w:color w:val="000000"/>
                <w:sz w:val="22"/>
                <w:szCs w:val="22"/>
              </w:rPr>
              <w:t>18683136487</w:t>
            </w:r>
          </w:p>
        </w:tc>
        <w:tc>
          <w:tcPr>
            <w:tcW w:w="1843" w:type="dxa"/>
            <w:tcBorders>
              <w:top w:val="single" w:color="auto" w:sz="4" w:space="0"/>
              <w:bottom w:val="single" w:color="auto" w:sz="4" w:space="0"/>
            </w:tcBorders>
            <w:shd w:val="clear" w:color="auto" w:fill="auto"/>
            <w:vAlign w:val="center"/>
          </w:tcPr>
          <w:p w:rsidRPr="00BD1501" w:rsidR="00E33B8E" w:rsidRDefault="00E33B8E">
            <w:pPr>
              <w:jc w:val="right"/>
              <w:rPr>
                <w:color w:val="000000"/>
                <w:sz w:val="22"/>
                <w:szCs w:val="22"/>
              </w:rPr>
            </w:pPr>
            <w:r w:rsidRPr="00BD1501">
              <w:rPr>
                <w:color w:val="000000"/>
                <w:sz w:val="22"/>
                <w:szCs w:val="22"/>
              </w:rPr>
              <w:t>Katančićeva 5, 10000 ZAGREB</w:t>
            </w:r>
          </w:p>
        </w:tc>
        <w:tc>
          <w:tcPr>
            <w:tcW w:w="1275" w:type="dxa"/>
            <w:tcBorders>
              <w:top w:val="single" w:color="auto" w:sz="4" w:space="0"/>
              <w:bottom w:val="single" w:color="auto" w:sz="4" w:space="0"/>
            </w:tcBorders>
            <w:shd w:val="clear" w:color="auto" w:fill="auto"/>
            <w:noWrap/>
            <w:vAlign w:val="center"/>
          </w:tcPr>
          <w:p w:rsidRPr="00BD1501" w:rsidR="00E33B8E" w:rsidRDefault="00E33B8E">
            <w:pPr>
              <w:rPr>
                <w:color w:val="000000"/>
                <w:sz w:val="22"/>
                <w:szCs w:val="22"/>
              </w:rPr>
            </w:pPr>
            <w:r w:rsidRPr="00BD1501">
              <w:rPr>
                <w:color w:val="000000"/>
                <w:sz w:val="22"/>
                <w:szCs w:val="22"/>
              </w:rPr>
              <w:t>4.192.025,51</w:t>
            </w:r>
          </w:p>
        </w:tc>
        <w:tc>
          <w:tcPr>
            <w:tcW w:w="1200" w:type="dxa"/>
            <w:tcBorders>
              <w:top w:val="single" w:color="auto" w:sz="4" w:space="0"/>
              <w:bottom w:val="single" w:color="auto" w:sz="4" w:space="0"/>
            </w:tcBorders>
            <w:shd w:val="clear" w:color="auto" w:fill="auto"/>
            <w:vAlign w:val="center"/>
          </w:tcPr>
          <w:p w:rsidRPr="00BD1501" w:rsidR="00E33B8E" w:rsidP="00C518A7" w:rsidRDefault="00C518A7">
            <w:pPr>
              <w:jc w:val="center"/>
              <w:rPr>
                <w:color w:val="000000"/>
                <w:sz w:val="22"/>
                <w:szCs w:val="22"/>
              </w:rPr>
            </w:pPr>
            <w:r>
              <w:rPr>
                <w:color w:val="000000"/>
                <w:sz w:val="22"/>
                <w:szCs w:val="22"/>
              </w:rPr>
              <w:t>ZA</w:t>
            </w:r>
          </w:p>
        </w:tc>
        <w:tc>
          <w:tcPr>
            <w:tcW w:w="1163" w:type="dxa"/>
            <w:tcBorders>
              <w:top w:val="single" w:color="auto" w:sz="4" w:space="0"/>
              <w:bottom w:val="single" w:color="auto" w:sz="4" w:space="0"/>
              <w:right w:val="single" w:color="auto" w:sz="4" w:space="0"/>
            </w:tcBorders>
            <w:shd w:val="clear" w:color="auto" w:fill="auto"/>
          </w:tcPr>
          <w:p w:rsidRPr="00BD1501" w:rsidR="00E33B8E" w:rsidRDefault="00E33B8E">
            <w:pPr>
              <w:jc w:val="left"/>
              <w:rPr>
                <w:sz w:val="22"/>
                <w:szCs w:val="22"/>
              </w:rPr>
            </w:pPr>
          </w:p>
        </w:tc>
      </w:tr>
      <w:tr w:rsidRPr="00BD1501" w:rsidR="00FE0689" w:rsidTr="00795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777" w:type="dxa"/>
            <w:tcBorders>
              <w:left w:val="single" w:color="auto" w:sz="4" w:space="0"/>
              <w:bottom w:val="single" w:color="auto" w:sz="4" w:space="0"/>
            </w:tcBorders>
            <w:shd w:val="clear" w:color="auto" w:fill="auto"/>
            <w:vAlign w:val="center"/>
            <w:hideMark/>
          </w:tcPr>
          <w:p w:rsidRPr="00BD1501" w:rsidR="00FE0689" w:rsidP="009F3E53" w:rsidRDefault="00FE0689">
            <w:pPr>
              <w:jc w:val="right"/>
              <w:rPr>
                <w:sz w:val="22"/>
                <w:szCs w:val="22"/>
              </w:rPr>
            </w:pPr>
          </w:p>
        </w:tc>
        <w:tc>
          <w:tcPr>
            <w:tcW w:w="2268" w:type="dxa"/>
            <w:tcBorders>
              <w:top w:val="single" w:color="auto" w:sz="4" w:space="0"/>
              <w:bottom w:val="single" w:color="auto" w:sz="4" w:space="0"/>
            </w:tcBorders>
            <w:shd w:val="clear" w:color="auto" w:fill="auto"/>
            <w:vAlign w:val="center"/>
          </w:tcPr>
          <w:p w:rsidRPr="00BD1501" w:rsidR="00FE0689" w:rsidP="00C518A7" w:rsidRDefault="00FE0689">
            <w:pPr>
              <w:rPr>
                <w:sz w:val="22"/>
                <w:szCs w:val="22"/>
              </w:rPr>
            </w:pPr>
            <w:r w:rsidRPr="00BD1501">
              <w:rPr>
                <w:color w:val="000000"/>
                <w:sz w:val="22"/>
                <w:szCs w:val="22"/>
              </w:rPr>
              <w:t>REPUBLIKA HRVATSKA, MINISTAR</w:t>
            </w:r>
            <w:r w:rsidR="00C518A7">
              <w:rPr>
                <w:color w:val="000000"/>
                <w:sz w:val="22"/>
                <w:szCs w:val="22"/>
              </w:rPr>
              <w:t xml:space="preserve">STVO FINANCIJA, CARINSKA UPRAVA, </w:t>
            </w:r>
            <w:r w:rsidRPr="00BD1501">
              <w:rPr>
                <w:color w:val="000000"/>
                <w:sz w:val="22"/>
                <w:szCs w:val="22"/>
              </w:rPr>
              <w:t xml:space="preserve">Područni carinski ured Split, </w:t>
            </w:r>
          </w:p>
        </w:tc>
        <w:tc>
          <w:tcPr>
            <w:tcW w:w="1559" w:type="dxa"/>
            <w:tcBorders>
              <w:top w:val="single" w:color="auto" w:sz="4" w:space="0"/>
              <w:bottom w:val="single" w:color="auto" w:sz="4" w:space="0"/>
            </w:tcBorders>
            <w:shd w:val="clear" w:color="auto" w:fill="auto"/>
            <w:vAlign w:val="center"/>
          </w:tcPr>
          <w:p w:rsidRPr="00BD1501" w:rsidR="00FE0689" w:rsidP="00044877" w:rsidRDefault="00FE0689">
            <w:pPr>
              <w:rPr>
                <w:color w:val="000000"/>
                <w:sz w:val="22"/>
                <w:szCs w:val="22"/>
              </w:rPr>
            </w:pPr>
            <w:r w:rsidRPr="00BD1501">
              <w:rPr>
                <w:color w:val="000000"/>
                <w:sz w:val="22"/>
                <w:szCs w:val="22"/>
              </w:rPr>
              <w:t>18683136487</w:t>
            </w:r>
          </w:p>
        </w:tc>
        <w:tc>
          <w:tcPr>
            <w:tcW w:w="1843" w:type="dxa"/>
            <w:tcBorders>
              <w:top w:val="single" w:color="auto" w:sz="4" w:space="0"/>
              <w:bottom w:val="single" w:color="auto" w:sz="4" w:space="0"/>
            </w:tcBorders>
            <w:shd w:val="clear" w:color="auto" w:fill="auto"/>
            <w:vAlign w:val="center"/>
          </w:tcPr>
          <w:p w:rsidRPr="00BD1501" w:rsidR="00FE0689" w:rsidP="00044877" w:rsidRDefault="00FE0689">
            <w:pPr>
              <w:jc w:val="right"/>
              <w:rPr>
                <w:color w:val="000000"/>
                <w:sz w:val="22"/>
                <w:szCs w:val="22"/>
              </w:rPr>
            </w:pPr>
            <w:r w:rsidRPr="00BD1501">
              <w:rPr>
                <w:color w:val="000000"/>
                <w:sz w:val="22"/>
                <w:szCs w:val="22"/>
              </w:rPr>
              <w:t>Katančićeva 5, 10000 ZAGREB</w:t>
            </w:r>
          </w:p>
        </w:tc>
        <w:tc>
          <w:tcPr>
            <w:tcW w:w="1275" w:type="dxa"/>
            <w:tcBorders>
              <w:top w:val="single" w:color="auto" w:sz="4" w:space="0"/>
              <w:bottom w:val="single" w:color="auto" w:sz="4" w:space="0"/>
            </w:tcBorders>
            <w:shd w:val="clear" w:color="auto" w:fill="auto"/>
            <w:noWrap/>
            <w:vAlign w:val="center"/>
          </w:tcPr>
          <w:p w:rsidRPr="00BD1501" w:rsidR="00FE0689" w:rsidP="00E33B8E" w:rsidRDefault="00FE0689">
            <w:pPr>
              <w:jc w:val="right"/>
              <w:rPr>
                <w:color w:val="000000"/>
                <w:sz w:val="22"/>
                <w:szCs w:val="22"/>
              </w:rPr>
            </w:pPr>
            <w:r w:rsidRPr="00BD1501">
              <w:rPr>
                <w:color w:val="000000"/>
                <w:sz w:val="22"/>
                <w:szCs w:val="22"/>
              </w:rPr>
              <w:t>6.165.086,60</w:t>
            </w:r>
          </w:p>
          <w:p w:rsidRPr="00BD1501" w:rsidR="00FE0689" w:rsidP="009F3E53" w:rsidRDefault="00FE0689">
            <w:pPr>
              <w:jc w:val="right"/>
              <w:rPr>
                <w:sz w:val="22"/>
                <w:szCs w:val="22"/>
              </w:rPr>
            </w:pPr>
          </w:p>
        </w:tc>
        <w:tc>
          <w:tcPr>
            <w:tcW w:w="1200" w:type="dxa"/>
            <w:tcBorders>
              <w:top w:val="single" w:color="auto" w:sz="4" w:space="0"/>
              <w:bottom w:val="single" w:color="auto" w:sz="4" w:space="0"/>
            </w:tcBorders>
            <w:shd w:val="clear" w:color="auto" w:fill="auto"/>
          </w:tcPr>
          <w:p w:rsidR="00C518A7" w:rsidRDefault="00C518A7">
            <w:pPr>
              <w:jc w:val="left"/>
              <w:rPr>
                <w:sz w:val="22"/>
                <w:szCs w:val="22"/>
              </w:rPr>
            </w:pPr>
          </w:p>
          <w:p w:rsidR="00C518A7" w:rsidRDefault="00C518A7">
            <w:pPr>
              <w:jc w:val="left"/>
              <w:rPr>
                <w:sz w:val="22"/>
                <w:szCs w:val="22"/>
              </w:rPr>
            </w:pPr>
          </w:p>
          <w:p w:rsidRPr="00BD1501" w:rsidR="00FE0689" w:rsidP="00C518A7" w:rsidRDefault="00C518A7">
            <w:pPr>
              <w:jc w:val="center"/>
              <w:rPr>
                <w:sz w:val="22"/>
                <w:szCs w:val="22"/>
              </w:rPr>
            </w:pPr>
            <w:r>
              <w:rPr>
                <w:sz w:val="22"/>
                <w:szCs w:val="22"/>
              </w:rPr>
              <w:t>ZA</w:t>
            </w:r>
          </w:p>
        </w:tc>
        <w:tc>
          <w:tcPr>
            <w:tcW w:w="1163" w:type="dxa"/>
            <w:tcBorders>
              <w:top w:val="single" w:color="auto" w:sz="4" w:space="0"/>
              <w:bottom w:val="single" w:color="auto" w:sz="4" w:space="0"/>
              <w:right w:val="single" w:color="auto" w:sz="4" w:space="0"/>
            </w:tcBorders>
            <w:shd w:val="clear" w:color="auto" w:fill="auto"/>
          </w:tcPr>
          <w:p w:rsidRPr="00BD1501" w:rsidR="00FE0689" w:rsidRDefault="00FE0689">
            <w:pPr>
              <w:jc w:val="left"/>
              <w:rPr>
                <w:sz w:val="22"/>
                <w:szCs w:val="22"/>
              </w:rPr>
            </w:pPr>
          </w:p>
        </w:tc>
      </w:tr>
      <w:tr w:rsidRPr="00BD1501" w:rsidR="00FE0689" w:rsidTr="0079529A">
        <w:tblPrEx>
          <w:tblLook w:firstRow="0" w:lastRow="0" w:firstColumn="0" w:lastColumn="0" w:noHBand="0" w:noVBand="0" w:val="0000"/>
        </w:tblPrEx>
        <w:trPr>
          <w:trHeight w:val="602"/>
          <w:jc w:val="center"/>
        </w:trPr>
        <w:tc>
          <w:tcPr>
            <w:tcW w:w="777" w:type="dxa"/>
            <w:tcBorders>
              <w:top w:val="single" w:color="auto" w:sz="4" w:space="0"/>
            </w:tcBorders>
          </w:tcPr>
          <w:p w:rsidRPr="00BD1501" w:rsidR="00FE0689" w:rsidP="009F3E53" w:rsidRDefault="00FE0689">
            <w:pPr>
              <w:rPr>
                <w:sz w:val="22"/>
                <w:szCs w:val="22"/>
              </w:rPr>
            </w:pPr>
          </w:p>
          <w:p w:rsidRPr="00BD1501" w:rsidR="00FE0689" w:rsidP="009F3E53" w:rsidRDefault="00FE0689">
            <w:pPr>
              <w:rPr>
                <w:sz w:val="22"/>
                <w:szCs w:val="22"/>
              </w:rPr>
            </w:pPr>
          </w:p>
        </w:tc>
        <w:tc>
          <w:tcPr>
            <w:tcW w:w="2268" w:type="dxa"/>
            <w:tcBorders>
              <w:top w:val="single" w:color="auto" w:sz="4" w:space="0"/>
            </w:tcBorders>
          </w:tcPr>
          <w:p w:rsidRPr="00BD1501" w:rsidR="00FE0689" w:rsidP="009F3E53" w:rsidRDefault="00FE0689">
            <w:pPr>
              <w:jc w:val="left"/>
              <w:rPr>
                <w:b/>
                <w:sz w:val="22"/>
                <w:szCs w:val="22"/>
              </w:rPr>
            </w:pPr>
            <w:r w:rsidRPr="00BD1501">
              <w:rPr>
                <w:b/>
                <w:sz w:val="22"/>
                <w:szCs w:val="22"/>
              </w:rPr>
              <w:t>UKUPNO</w:t>
            </w:r>
          </w:p>
          <w:p w:rsidRPr="00BD1501" w:rsidR="00FE0689" w:rsidP="009F3E53" w:rsidRDefault="00FE0689">
            <w:pPr>
              <w:rPr>
                <w:b/>
                <w:sz w:val="22"/>
                <w:szCs w:val="22"/>
              </w:rPr>
            </w:pPr>
          </w:p>
        </w:tc>
        <w:tc>
          <w:tcPr>
            <w:tcW w:w="1559" w:type="dxa"/>
            <w:tcBorders>
              <w:top w:val="single" w:color="auto" w:sz="4" w:space="0"/>
            </w:tcBorders>
          </w:tcPr>
          <w:p w:rsidRPr="00BD1501" w:rsidR="00FE0689" w:rsidP="009F3E53" w:rsidRDefault="00FE0689">
            <w:pPr>
              <w:jc w:val="left"/>
              <w:rPr>
                <w:sz w:val="22"/>
                <w:szCs w:val="22"/>
              </w:rPr>
            </w:pPr>
          </w:p>
          <w:p w:rsidRPr="00BD1501" w:rsidR="00FE0689" w:rsidP="009F3E53" w:rsidRDefault="00FE0689">
            <w:pPr>
              <w:rPr>
                <w:sz w:val="22"/>
                <w:szCs w:val="22"/>
              </w:rPr>
            </w:pPr>
          </w:p>
        </w:tc>
        <w:tc>
          <w:tcPr>
            <w:tcW w:w="1843" w:type="dxa"/>
            <w:tcBorders>
              <w:top w:val="single" w:color="auto" w:sz="4" w:space="0"/>
            </w:tcBorders>
          </w:tcPr>
          <w:p w:rsidRPr="00BD1501" w:rsidR="00FE0689" w:rsidP="009F3E53" w:rsidRDefault="00FE0689">
            <w:pPr>
              <w:jc w:val="left"/>
              <w:rPr>
                <w:sz w:val="22"/>
                <w:szCs w:val="22"/>
              </w:rPr>
            </w:pPr>
          </w:p>
          <w:p w:rsidRPr="00BD1501" w:rsidR="00FE0689" w:rsidP="009F3E53" w:rsidRDefault="00FE0689">
            <w:pPr>
              <w:rPr>
                <w:sz w:val="22"/>
                <w:szCs w:val="22"/>
              </w:rPr>
            </w:pPr>
          </w:p>
        </w:tc>
        <w:tc>
          <w:tcPr>
            <w:tcW w:w="1275" w:type="dxa"/>
            <w:tcBorders>
              <w:top w:val="single" w:color="auto" w:sz="4" w:space="0"/>
            </w:tcBorders>
          </w:tcPr>
          <w:p w:rsidRPr="00BD1501" w:rsidR="00FE0689" w:rsidP="004A2B0C" w:rsidRDefault="00FE0689">
            <w:pPr>
              <w:jc w:val="left"/>
              <w:rPr>
                <w:sz w:val="22"/>
                <w:szCs w:val="22"/>
              </w:rPr>
            </w:pPr>
            <w:r w:rsidRPr="00BD1501">
              <w:rPr>
                <w:sz w:val="22"/>
                <w:szCs w:val="22"/>
              </w:rPr>
              <w:t xml:space="preserve">10.357.112,11 </w:t>
            </w:r>
          </w:p>
        </w:tc>
        <w:tc>
          <w:tcPr>
            <w:tcW w:w="1200" w:type="dxa"/>
            <w:tcBorders>
              <w:top w:val="single" w:color="auto" w:sz="4" w:space="0"/>
              <w:right w:val="single" w:color="auto" w:sz="4" w:space="0"/>
            </w:tcBorders>
            <w:shd w:val="clear" w:color="auto" w:fill="auto"/>
          </w:tcPr>
          <w:p w:rsidRPr="00BD1501" w:rsidR="00FE0689" w:rsidRDefault="00C518A7">
            <w:pPr>
              <w:jc w:val="left"/>
              <w:rPr>
                <w:sz w:val="22"/>
                <w:szCs w:val="22"/>
              </w:rPr>
            </w:pPr>
            <w:r w:rsidRPr="00BD1501">
              <w:rPr>
                <w:sz w:val="22"/>
                <w:szCs w:val="22"/>
              </w:rPr>
              <w:t>10.357.112,11</w:t>
            </w:r>
            <w:r>
              <w:rPr>
                <w:sz w:val="22"/>
                <w:szCs w:val="22"/>
              </w:rPr>
              <w:t xml:space="preserve"> / 100%</w:t>
            </w:r>
          </w:p>
          <w:p w:rsidRPr="00BD1501" w:rsidR="00FE0689" w:rsidRDefault="00FE0689">
            <w:pPr>
              <w:jc w:val="left"/>
              <w:rPr>
                <w:sz w:val="22"/>
                <w:szCs w:val="22"/>
              </w:rPr>
            </w:pPr>
          </w:p>
        </w:tc>
        <w:tc>
          <w:tcPr>
            <w:tcW w:w="1163" w:type="dxa"/>
            <w:tcBorders>
              <w:top w:val="single" w:color="auto" w:sz="4" w:space="0"/>
              <w:right w:val="single" w:color="auto" w:sz="4" w:space="0"/>
            </w:tcBorders>
            <w:shd w:val="clear" w:color="auto" w:fill="auto"/>
          </w:tcPr>
          <w:p w:rsidRPr="00BD1501" w:rsidR="00FE0689" w:rsidRDefault="00FE0689">
            <w:pPr>
              <w:jc w:val="left"/>
              <w:rPr>
                <w:sz w:val="22"/>
                <w:szCs w:val="22"/>
              </w:rPr>
            </w:pPr>
          </w:p>
        </w:tc>
      </w:tr>
    </w:tbl>
    <w:p w:rsidRPr="00BD1501" w:rsidR="008F6F48" w:rsidP="00903F36" w:rsidRDefault="008F6F48">
      <w:pPr>
        <w:pStyle w:val="Odlomakpopisa"/>
        <w:ind w:left="0"/>
        <w:rPr>
          <w:noProof/>
          <w:sz w:val="22"/>
          <w:szCs w:val="22"/>
          <w:lang w:eastAsia="hr-HR"/>
        </w:rPr>
      </w:pPr>
    </w:p>
    <w:p w:rsidRPr="00E73453" w:rsidR="00F9622E" w:rsidP="00E73453" w:rsidRDefault="00E73453">
      <w:pPr>
        <w:pStyle w:val="Odlomakpopisa"/>
        <w:numPr>
          <w:ilvl w:val="0"/>
          <w:numId w:val="7"/>
        </w:numPr>
        <w:rPr>
          <w:sz w:val="22"/>
          <w:szCs w:val="22"/>
        </w:rPr>
      </w:pPr>
      <w:r w:rsidRPr="00E73453">
        <w:rPr>
          <w:sz w:val="22"/>
          <w:szCs w:val="22"/>
        </w:rPr>
        <w:t>SKUPINA</w:t>
      </w:r>
    </w:p>
    <w:p w:rsidRPr="00BD1501" w:rsidR="00FE0689" w:rsidP="004A2B0C" w:rsidRDefault="00FE0689">
      <w:pPr>
        <w:pStyle w:val="Odlomakpopisa"/>
        <w:ind w:left="0"/>
        <w:rPr>
          <w:i/>
          <w:sz w:val="22"/>
          <w:szCs w:val="22"/>
        </w:rPr>
      </w:pPr>
    </w:p>
    <w:p w:rsidRPr="00BD1501" w:rsidR="004A2B0C" w:rsidP="00390192" w:rsidRDefault="00F9622E">
      <w:pPr>
        <w:pStyle w:val="Odlomakpopisa"/>
        <w:ind w:left="0"/>
        <w:rPr>
          <w:i/>
          <w:sz w:val="22"/>
          <w:szCs w:val="22"/>
        </w:rPr>
      </w:pPr>
      <w:r w:rsidRPr="00BD1501">
        <w:rPr>
          <w:i/>
          <w:sz w:val="22"/>
          <w:szCs w:val="22"/>
        </w:rPr>
        <w:t xml:space="preserve">Vjerovnici </w:t>
      </w:r>
      <w:r w:rsidRPr="00BD1501" w:rsidR="00390192">
        <w:rPr>
          <w:i/>
          <w:sz w:val="22"/>
          <w:szCs w:val="22"/>
        </w:rPr>
        <w:t xml:space="preserve">koji nisu nižeg isplatnog reda s tražbinama od 10.000,00 kn i više </w:t>
      </w:r>
    </w:p>
    <w:p w:rsidRPr="00BD1501" w:rsidR="00044877" w:rsidP="00390192" w:rsidRDefault="00044877">
      <w:pPr>
        <w:pStyle w:val="Odlomakpopisa"/>
        <w:ind w:left="0"/>
        <w:rPr>
          <w:i/>
          <w:sz w:val="22"/>
          <w:szCs w:val="22"/>
        </w:rPr>
      </w:pPr>
    </w:p>
    <w:p w:rsidRPr="00BD1501" w:rsidR="00044877" w:rsidP="00044877" w:rsidRDefault="00044877">
      <w:pPr>
        <w:rPr>
          <w:sz w:val="22"/>
          <w:szCs w:val="22"/>
        </w:rPr>
      </w:pPr>
    </w:p>
    <w:tbl>
      <w:tblPr>
        <w:tblW w:w="9607" w:type="dxa"/>
        <w:tblLayout w:type="fixed"/>
        <w:tblLook w:firstRow="1" w:lastRow="0" w:firstColumn="1" w:lastColumn="0" w:noHBand="0" w:noVBand="1" w:val="04A0"/>
      </w:tblPr>
      <w:tblGrid>
        <w:gridCol w:w="675"/>
        <w:gridCol w:w="2268"/>
        <w:gridCol w:w="1276"/>
        <w:gridCol w:w="1701"/>
        <w:gridCol w:w="1276"/>
        <w:gridCol w:w="1134"/>
        <w:gridCol w:w="1277"/>
      </w:tblGrid>
      <w:tr w:rsidRPr="00BD1501" w:rsidR="00044877" w:rsidTr="00843B62">
        <w:trPr>
          <w:trHeight w:val="765"/>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BD1501" w:rsidR="00044877" w:rsidP="00044877" w:rsidRDefault="00044877">
            <w:pPr>
              <w:rPr>
                <w:rFonts w:eastAsia="Calibri"/>
                <w:sz w:val="22"/>
                <w:szCs w:val="22"/>
              </w:rPr>
            </w:pPr>
            <w:r w:rsidRPr="00BD1501">
              <w:rPr>
                <w:rFonts w:eastAsia="Calibri"/>
                <w:sz w:val="22"/>
                <w:szCs w:val="22"/>
              </w:rPr>
              <w:t xml:space="preserve">Redni broj </w:t>
            </w:r>
          </w:p>
        </w:tc>
        <w:tc>
          <w:tcPr>
            <w:tcW w:w="2268" w:type="dxa"/>
            <w:tcBorders>
              <w:top w:val="single" w:color="auto" w:sz="4" w:space="0"/>
              <w:left w:val="nil"/>
              <w:bottom w:val="single" w:color="000000" w:sz="4" w:space="0"/>
              <w:right w:val="single" w:color="000000" w:sz="4" w:space="0"/>
            </w:tcBorders>
            <w:shd w:val="clear" w:color="auto" w:fill="auto"/>
            <w:vAlign w:val="center"/>
          </w:tcPr>
          <w:p w:rsidRPr="00BD1501" w:rsidR="00044877" w:rsidP="00044877" w:rsidRDefault="00044877">
            <w:pPr>
              <w:rPr>
                <w:rFonts w:eastAsia="Calibri"/>
                <w:sz w:val="22"/>
                <w:szCs w:val="22"/>
              </w:rPr>
            </w:pPr>
            <w:r w:rsidRPr="00BD1501">
              <w:rPr>
                <w:rFonts w:eastAsia="Calibri"/>
                <w:sz w:val="22"/>
                <w:szCs w:val="22"/>
              </w:rPr>
              <w:t>Ime i prezime / Naziv vjerovnika</w:t>
            </w:r>
          </w:p>
        </w:tc>
        <w:tc>
          <w:tcPr>
            <w:tcW w:w="1276" w:type="dxa"/>
            <w:tcBorders>
              <w:top w:val="single" w:color="auto" w:sz="4" w:space="0"/>
              <w:left w:val="nil"/>
              <w:bottom w:val="single" w:color="000000" w:sz="4" w:space="0"/>
              <w:right w:val="single" w:color="000000" w:sz="4" w:space="0"/>
            </w:tcBorders>
            <w:shd w:val="clear" w:color="auto" w:fill="auto"/>
            <w:noWrap/>
            <w:vAlign w:val="center"/>
          </w:tcPr>
          <w:p w:rsidRPr="00BD1501" w:rsidR="00044877" w:rsidP="00044877" w:rsidRDefault="00044877">
            <w:pPr>
              <w:rPr>
                <w:rFonts w:eastAsia="Calibri"/>
                <w:sz w:val="22"/>
                <w:szCs w:val="22"/>
              </w:rPr>
            </w:pPr>
            <w:r w:rsidRPr="00BD1501">
              <w:rPr>
                <w:rFonts w:eastAsia="Calibri"/>
                <w:sz w:val="22"/>
                <w:szCs w:val="22"/>
              </w:rPr>
              <w:t>OIB vjerovnika</w:t>
            </w:r>
          </w:p>
        </w:tc>
        <w:tc>
          <w:tcPr>
            <w:tcW w:w="1701" w:type="dxa"/>
            <w:tcBorders>
              <w:top w:val="single" w:color="auto" w:sz="4" w:space="0"/>
              <w:left w:val="nil"/>
              <w:bottom w:val="single" w:color="000000" w:sz="4" w:space="0"/>
              <w:right w:val="single" w:color="000000" w:sz="4" w:space="0"/>
            </w:tcBorders>
            <w:shd w:val="clear" w:color="auto" w:fill="auto"/>
            <w:vAlign w:val="center"/>
          </w:tcPr>
          <w:p w:rsidRPr="00BD1501" w:rsidR="00044877" w:rsidP="00044877" w:rsidRDefault="00044877">
            <w:pPr>
              <w:rPr>
                <w:rFonts w:eastAsia="Calibri"/>
                <w:sz w:val="22"/>
                <w:szCs w:val="22"/>
              </w:rPr>
            </w:pPr>
            <w:r w:rsidRPr="00BD1501">
              <w:rPr>
                <w:rFonts w:eastAsia="Calibri"/>
                <w:sz w:val="22"/>
                <w:szCs w:val="22"/>
              </w:rPr>
              <w:t>Adresa vjerovnika</w:t>
            </w:r>
          </w:p>
        </w:tc>
        <w:tc>
          <w:tcPr>
            <w:tcW w:w="1276" w:type="dxa"/>
            <w:tcBorders>
              <w:top w:val="single" w:color="auto" w:sz="4" w:space="0"/>
              <w:left w:val="nil"/>
              <w:bottom w:val="single" w:color="000000" w:sz="4" w:space="0"/>
              <w:right w:val="single" w:color="000000" w:sz="4" w:space="0"/>
            </w:tcBorders>
            <w:shd w:val="clear" w:color="33CCCC" w:fill="00CCFF"/>
          </w:tcPr>
          <w:p w:rsidRPr="00BD1501" w:rsidR="00044877" w:rsidP="00044877" w:rsidRDefault="00044877">
            <w:pPr>
              <w:rPr>
                <w:rFonts w:eastAsia="Calibri"/>
                <w:sz w:val="22"/>
                <w:szCs w:val="22"/>
              </w:rPr>
            </w:pPr>
            <w:r w:rsidRPr="00BD1501">
              <w:rPr>
                <w:rFonts w:eastAsia="Calibri"/>
                <w:sz w:val="22"/>
                <w:szCs w:val="22"/>
              </w:rPr>
              <w:t xml:space="preserve"> </w:t>
            </w:r>
          </w:p>
          <w:p w:rsidRPr="00BD1501" w:rsidR="00044877" w:rsidP="00044877" w:rsidRDefault="00044877">
            <w:pPr>
              <w:rPr>
                <w:rFonts w:eastAsia="Calibri"/>
                <w:sz w:val="22"/>
                <w:szCs w:val="22"/>
              </w:rPr>
            </w:pPr>
            <w:r w:rsidRPr="00BD1501">
              <w:rPr>
                <w:rFonts w:eastAsia="Calibri"/>
                <w:sz w:val="22"/>
                <w:szCs w:val="22"/>
              </w:rPr>
              <w:t>Iznos prava glasa</w:t>
            </w:r>
          </w:p>
        </w:tc>
        <w:tc>
          <w:tcPr>
            <w:tcW w:w="1134" w:type="dxa"/>
            <w:tcBorders>
              <w:top w:val="single" w:color="auto" w:sz="4" w:space="0"/>
              <w:left w:val="nil"/>
              <w:bottom w:val="single" w:color="000000" w:sz="4" w:space="0"/>
              <w:right w:val="single" w:color="000000" w:sz="4" w:space="0"/>
            </w:tcBorders>
            <w:shd w:val="clear" w:color="33CCCC" w:fill="00CCFF"/>
          </w:tcPr>
          <w:p w:rsidRPr="00BD1501" w:rsidR="00044877" w:rsidP="00044877" w:rsidRDefault="00044877">
            <w:pPr>
              <w:rPr>
                <w:rFonts w:eastAsia="Calibri"/>
                <w:sz w:val="22"/>
                <w:szCs w:val="22"/>
              </w:rPr>
            </w:pPr>
            <w:r w:rsidRPr="00BD1501">
              <w:rPr>
                <w:rFonts w:eastAsia="Calibri"/>
                <w:sz w:val="22"/>
                <w:szCs w:val="22"/>
              </w:rPr>
              <w:t>ZA</w:t>
            </w:r>
          </w:p>
        </w:tc>
        <w:tc>
          <w:tcPr>
            <w:tcW w:w="1277" w:type="dxa"/>
            <w:tcBorders>
              <w:top w:val="single" w:color="auto" w:sz="4" w:space="0"/>
              <w:left w:val="nil"/>
              <w:bottom w:val="single" w:color="000000" w:sz="4" w:space="0"/>
              <w:right w:val="single" w:color="000000" w:sz="4" w:space="0"/>
            </w:tcBorders>
            <w:shd w:val="clear" w:color="33CCCC" w:fill="00CCFF"/>
          </w:tcPr>
          <w:p w:rsidRPr="00BD1501" w:rsidR="00044877" w:rsidP="00044877" w:rsidRDefault="00044877">
            <w:pPr>
              <w:rPr>
                <w:rFonts w:eastAsia="Calibri"/>
                <w:sz w:val="22"/>
                <w:szCs w:val="22"/>
              </w:rPr>
            </w:pPr>
            <w:r w:rsidRPr="00BD1501">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MARKO BADŽIM</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09131330288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BADŽIM 15, 22221 ČVRLJEVO</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10.380,00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ANĐELKO BLAŽEV</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50665367070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ULICA I 43, 22204 ŠIROKE</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17.642,50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KREŠO BRUSAN</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19344885415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GRABOVCI 32, 22215 GRABOVCI</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25.012,50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SAVA BUAČ</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93963836394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PUT KEKIĆA 10, 22300 ORLIĆ</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12.495,00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IVAN CIGIĆ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16050871266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SRIDA DUBRAVICA 37, 22222 DUBRAVICE</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13.223,00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COPAN ZAGREB društvo s ograničenom odgovornošću za trgovinu i zastupanje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43698579132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Selnica Šćitarjevska 25, 10410 Selnica Šćitarjevska</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10.571,25</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CROATIA OSIGURANJE d.d.</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26187994862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 xml:space="preserve">Vatroslava Jagića 33, 10000 </w:t>
            </w:r>
            <w:r w:rsidRPr="00BD1501">
              <w:rPr>
                <w:rFonts w:eastAsia="Calibri"/>
                <w:sz w:val="22"/>
                <w:szCs w:val="22"/>
              </w:rPr>
              <w:lastRenderedPageBreak/>
              <w:t>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276.505,48</w:t>
            </w:r>
          </w:p>
        </w:tc>
        <w:tc>
          <w:tcPr>
            <w:tcW w:w="1134" w:type="dxa"/>
            <w:tcBorders>
              <w:top w:val="nil"/>
              <w:left w:val="nil"/>
              <w:bottom w:val="single" w:color="000000" w:sz="4" w:space="0"/>
              <w:right w:val="single" w:color="000000" w:sz="4" w:space="0"/>
            </w:tcBorders>
          </w:tcPr>
          <w:p w:rsidRPr="00BD1501" w:rsidR="00044877" w:rsidP="00044877" w:rsidRDefault="008D2288">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PERICA ČALA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85614041811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BLAJBURŠKIH ŽRTAVA 30,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20.846,00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IVAN ČERINA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41856186112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PODGRAĐE 2, 23420 PODGRAĐE</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14.975,00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DJELO, poduzeće za trgovinu na veliko i malo, turizam, ugostiteljstvo i izvoz-uvoz, d.o.o.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62613135937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Ljubostinje, Slamići 19, 22323 Unešić</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38.750,00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DRAGO DRAGOVIĆ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70755372712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DRAGOVIĆI 16, 22222 SONKOVIĆ</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20.970,50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SLAVKO DŽAPO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61501267392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PUT KROZ OKLAJ 25, 22303 OKLAJ</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57.187,50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PROTIV</w:t>
            </w: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EMINEO, d.o.o. za promidžbu i trgovinu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72461356905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Kutnjački put 18,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14.156,26</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FIT-STANČIĆ i dr. javno trgovačko društvo za zaštitarsku djelatnost</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99684998316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Petra Grubišića 1,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364.552,10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PROTIV</w:t>
            </w: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FOND ZA ZAŠTITU OKOLIŠA I ENERGETSKU UČINKOVITOST</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85828625994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Radnička cesta 80,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19.531,78</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JOSIP FURČIĆ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98118513568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PRHOVO 4, 22202 PRIMOŠTEN BURNJI</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101.117,57</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ANTE GAĆINA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02218702963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GORNJI VEZAC 8, 22204 VEZAC</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27.861,00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NEDA GOJANOVIĆ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01490382023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ŠIBENSKA 2, 22231 BRODARICA</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18.412,50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19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GOSPODARSKA INTERESNA UDRUGA PROIZVOĐAČA PIĆA HRVATSKE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01877454077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Kučerina 64,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32.300,00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GRAD ŠIBENIK</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55644094063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Trg palih branitelja Domovinskog rata 1, 22000 Šibenik</w:t>
            </w:r>
          </w:p>
        </w:tc>
        <w:tc>
          <w:tcPr>
            <w:tcW w:w="1276" w:type="dxa"/>
            <w:tcBorders>
              <w:top w:val="nil"/>
              <w:left w:val="nil"/>
              <w:bottom w:val="single" w:color="000000" w:sz="4" w:space="0"/>
              <w:right w:val="single" w:color="000000" w:sz="4" w:space="0"/>
            </w:tcBorders>
            <w:vAlign w:val="center"/>
          </w:tcPr>
          <w:p w:rsidRPr="00BD1501" w:rsidR="00044877" w:rsidP="00044877" w:rsidRDefault="00044877">
            <w:pPr>
              <w:rPr>
                <w:rFonts w:eastAsia="Calibri"/>
                <w:sz w:val="22"/>
                <w:szCs w:val="22"/>
              </w:rPr>
            </w:pPr>
            <w:r w:rsidRPr="00BD1501">
              <w:rPr>
                <w:rFonts w:eastAsia="Calibri"/>
                <w:sz w:val="22"/>
                <w:szCs w:val="22"/>
              </w:rPr>
              <w:t xml:space="preserve">63.410,44 </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GRAFOPLEX, društvo s ograničenom odgovornošću, za trgovinu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71142152777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Hektorovićeva 47, 21000 Split</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24.875,00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PROTIV</w:t>
            </w: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 xml:space="preserve">H T Z društvo s ograničenom odgovornošću za </w:t>
            </w:r>
            <w:r w:rsidRPr="00BD1501">
              <w:rPr>
                <w:rFonts w:eastAsia="Calibri"/>
                <w:sz w:val="22"/>
                <w:szCs w:val="22"/>
              </w:rPr>
              <w:lastRenderedPageBreak/>
              <w:t>prijevoz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lastRenderedPageBreak/>
              <w:t>01086461670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Trsje 37 A,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106.550,00</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HEP - Opskrba d.o.o. za opskrbu potrošača električnom, toplinskom energijom i plinom</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63073332379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Ulica grada Vukovara 37,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17.880,45</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PROTIV</w:t>
            </w: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HRVATSKE VODE, PRAVNA OSOBA ZA UPRAVLJANJE VODAMA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28921383001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Grada Vukovara 220, 10000 Zagreb</w:t>
            </w:r>
          </w:p>
        </w:tc>
        <w:tc>
          <w:tcPr>
            <w:tcW w:w="1276" w:type="dxa"/>
            <w:tcBorders>
              <w:top w:val="nil"/>
              <w:left w:val="nil"/>
              <w:bottom w:val="single" w:color="000000" w:sz="4" w:space="0"/>
              <w:right w:val="single" w:color="000000" w:sz="4" w:space="0"/>
            </w:tcBorders>
            <w:vAlign w:val="center"/>
          </w:tcPr>
          <w:p w:rsidRPr="00BD1501" w:rsidR="00044877" w:rsidP="00044877" w:rsidRDefault="00044877">
            <w:pPr>
              <w:rPr>
                <w:rFonts w:eastAsia="Calibri"/>
                <w:sz w:val="22"/>
                <w:szCs w:val="22"/>
              </w:rPr>
            </w:pPr>
            <w:r w:rsidRPr="00BD1501">
              <w:rPr>
                <w:rFonts w:eastAsia="Calibri"/>
                <w:sz w:val="22"/>
                <w:szCs w:val="22"/>
              </w:rPr>
              <w:t>83.700,87</w:t>
            </w:r>
          </w:p>
        </w:tc>
        <w:tc>
          <w:tcPr>
            <w:tcW w:w="1134"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HRVATSKI TELEKOM d.d.</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81793146560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Roberta Frangeša Mihanovića 9,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15.808,00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PROTIV</w:t>
            </w: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INA-INDUSTRIJA NAFTE, d.d.</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27759560625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Avenija V. Holjevca 10, 10000 Zagreb</w:t>
            </w:r>
          </w:p>
        </w:tc>
        <w:tc>
          <w:tcPr>
            <w:tcW w:w="1276" w:type="dxa"/>
            <w:tcBorders>
              <w:top w:val="nil"/>
              <w:left w:val="nil"/>
              <w:bottom w:val="single" w:color="000000" w:sz="4" w:space="0"/>
              <w:right w:val="single" w:color="000000" w:sz="4" w:space="0"/>
            </w:tcBorders>
            <w:vAlign w:val="center"/>
          </w:tcPr>
          <w:p w:rsidRPr="00BD1501" w:rsidR="00044877" w:rsidP="00044877" w:rsidRDefault="00044877">
            <w:pPr>
              <w:rPr>
                <w:rFonts w:eastAsia="Calibri"/>
                <w:sz w:val="22"/>
                <w:szCs w:val="22"/>
              </w:rPr>
            </w:pPr>
            <w:r w:rsidRPr="00BD1501">
              <w:rPr>
                <w:rFonts w:eastAsia="Calibri"/>
                <w:sz w:val="22"/>
                <w:szCs w:val="22"/>
              </w:rPr>
              <w:t xml:space="preserve">85.651,51 </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B05677">
            <w:pPr>
              <w:rPr>
                <w:rFonts w:eastAsia="Calibri"/>
                <w:sz w:val="22"/>
                <w:szCs w:val="22"/>
              </w:rPr>
            </w:pPr>
            <w:r>
              <w:rPr>
                <w:rFonts w:eastAsia="Calibri"/>
                <w:sz w:val="22"/>
                <w:szCs w:val="22"/>
              </w:rPr>
              <w:t>PROTIV</w:t>
            </w: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JADRANSKA BANKA dioničko društvo</w:t>
            </w:r>
            <w:r w:rsidR="00B05677">
              <w:rPr>
                <w:rFonts w:eastAsia="Calibri"/>
                <w:sz w:val="22"/>
                <w:szCs w:val="22"/>
              </w:rPr>
              <w:t xml:space="preserve"> (kao pravni prednik HRVATSKA POŠTANSKA BANKA d.d. Zagreb)</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02899494784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Ante Starčevića 4,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34.730,88</w:t>
            </w:r>
          </w:p>
        </w:tc>
        <w:tc>
          <w:tcPr>
            <w:tcW w:w="1134"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BLAŽ JURIN</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18337432909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SVETOG JOSIPA 13, 22202 PRIMOŠTEN</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16.800,00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29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JUŽNI PRIMOŠTEN, poljoprivredna zadruga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07030398614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Bratski Dolac 3, 22202 Široke</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35.690,59</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30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NIKOLA KENDEŠ</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56748519239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GRABOVCI 8, 22215 GRABOVCI</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13.295,00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43B62" w:rsidR="00044877" w:rsidP="00044877" w:rsidRDefault="00E5195C">
            <w:pPr>
              <w:rPr>
                <w:rFonts w:eastAsia="Calibri"/>
                <w:sz w:val="22"/>
                <w:szCs w:val="22"/>
              </w:rPr>
            </w:pPr>
            <w:r w:rsidRPr="00843B62">
              <w:rPr>
                <w:rFonts w:eastAsia="Calibri"/>
                <w:sz w:val="22"/>
                <w:szCs w:val="22"/>
              </w:rPr>
              <w:t>31</w:t>
            </w:r>
          </w:p>
        </w:tc>
        <w:tc>
          <w:tcPr>
            <w:tcW w:w="2268" w:type="dxa"/>
            <w:tcBorders>
              <w:top w:val="nil"/>
              <w:left w:val="nil"/>
              <w:bottom w:val="single" w:color="000000" w:sz="4" w:space="0"/>
              <w:right w:val="single" w:color="000000" w:sz="4" w:space="0"/>
            </w:tcBorders>
            <w:shd w:val="clear" w:color="auto" w:fill="auto"/>
            <w:vAlign w:val="center"/>
            <w:hideMark/>
          </w:tcPr>
          <w:p w:rsidRPr="00843B62" w:rsidR="00044877" w:rsidP="00044877" w:rsidRDefault="00044877">
            <w:pPr>
              <w:rPr>
                <w:rFonts w:eastAsia="Calibri"/>
                <w:sz w:val="22"/>
                <w:szCs w:val="22"/>
              </w:rPr>
            </w:pPr>
            <w:r w:rsidRPr="00843B62">
              <w:rPr>
                <w:rFonts w:eastAsia="Calibri"/>
                <w:sz w:val="22"/>
                <w:szCs w:val="22"/>
              </w:rPr>
              <w:t>KONZUM trgovina na veliko i malo d.d.</w:t>
            </w:r>
          </w:p>
        </w:tc>
        <w:tc>
          <w:tcPr>
            <w:tcW w:w="1276" w:type="dxa"/>
            <w:tcBorders>
              <w:top w:val="nil"/>
              <w:left w:val="nil"/>
              <w:bottom w:val="single" w:color="000000" w:sz="4" w:space="0"/>
              <w:right w:val="single" w:color="000000" w:sz="4" w:space="0"/>
            </w:tcBorders>
            <w:shd w:val="clear" w:color="auto" w:fill="auto"/>
            <w:noWrap/>
            <w:vAlign w:val="center"/>
            <w:hideMark/>
          </w:tcPr>
          <w:p w:rsidRPr="00843B62" w:rsidR="00044877" w:rsidP="00044877" w:rsidRDefault="00044877">
            <w:pPr>
              <w:rPr>
                <w:rFonts w:eastAsia="Calibri"/>
                <w:sz w:val="22"/>
                <w:szCs w:val="22"/>
              </w:rPr>
            </w:pPr>
            <w:r w:rsidRPr="00843B62">
              <w:rPr>
                <w:rFonts w:eastAsia="Calibri"/>
                <w:sz w:val="22"/>
                <w:szCs w:val="22"/>
              </w:rPr>
              <w:t>29955634590</w:t>
            </w:r>
          </w:p>
        </w:tc>
        <w:tc>
          <w:tcPr>
            <w:tcW w:w="1701" w:type="dxa"/>
            <w:tcBorders>
              <w:top w:val="nil"/>
              <w:left w:val="nil"/>
              <w:bottom w:val="single" w:color="000000" w:sz="4" w:space="0"/>
              <w:right w:val="single" w:color="000000" w:sz="4" w:space="0"/>
            </w:tcBorders>
            <w:shd w:val="clear" w:color="auto" w:fill="auto"/>
            <w:vAlign w:val="center"/>
            <w:hideMark/>
          </w:tcPr>
          <w:p w:rsidRPr="00843B62" w:rsidR="00044877" w:rsidP="00044877" w:rsidRDefault="00044877">
            <w:pPr>
              <w:rPr>
                <w:rFonts w:eastAsia="Calibri"/>
                <w:sz w:val="22"/>
                <w:szCs w:val="22"/>
              </w:rPr>
            </w:pPr>
            <w:r w:rsidRPr="00843B62">
              <w:rPr>
                <w:rFonts w:eastAsia="Calibri"/>
                <w:sz w:val="22"/>
                <w:szCs w:val="22"/>
              </w:rPr>
              <w:t>Marijana Čavića 1a, 10000 Zagreb</w:t>
            </w:r>
          </w:p>
        </w:tc>
        <w:tc>
          <w:tcPr>
            <w:tcW w:w="1276" w:type="dxa"/>
            <w:tcBorders>
              <w:top w:val="nil"/>
              <w:left w:val="nil"/>
              <w:bottom w:val="single" w:color="000000" w:sz="4" w:space="0"/>
              <w:right w:val="single" w:color="000000" w:sz="4" w:space="0"/>
            </w:tcBorders>
          </w:tcPr>
          <w:p w:rsidRPr="00843B62" w:rsidR="00044877" w:rsidP="00044877" w:rsidRDefault="00044877">
            <w:pPr>
              <w:rPr>
                <w:rFonts w:eastAsia="Calibri"/>
                <w:sz w:val="22"/>
                <w:szCs w:val="22"/>
              </w:rPr>
            </w:pPr>
          </w:p>
          <w:p w:rsidRPr="00843B62" w:rsidR="00044877" w:rsidP="00044877" w:rsidRDefault="00044877">
            <w:pPr>
              <w:rPr>
                <w:rFonts w:eastAsia="Calibri"/>
                <w:sz w:val="22"/>
                <w:szCs w:val="22"/>
              </w:rPr>
            </w:pPr>
            <w:r w:rsidRPr="00843B62">
              <w:rPr>
                <w:rFonts w:eastAsia="Calibri"/>
                <w:sz w:val="22"/>
                <w:szCs w:val="22"/>
              </w:rPr>
              <w:t>14.739,86</w:t>
            </w:r>
          </w:p>
        </w:tc>
        <w:tc>
          <w:tcPr>
            <w:tcW w:w="1134" w:type="dxa"/>
            <w:tcBorders>
              <w:top w:val="nil"/>
              <w:left w:val="nil"/>
              <w:bottom w:val="single" w:color="000000" w:sz="4" w:space="0"/>
              <w:right w:val="single" w:color="000000" w:sz="4" w:space="0"/>
            </w:tcBorders>
          </w:tcPr>
          <w:p w:rsidRPr="00843B62"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32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MALI HRAST društvo s ograničenom odgovornošću za trgovinu i prijevoz robe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33849777424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Vukšić 172, 23422 Vukšić</w:t>
            </w:r>
          </w:p>
        </w:tc>
        <w:tc>
          <w:tcPr>
            <w:tcW w:w="1276" w:type="dxa"/>
            <w:tcBorders>
              <w:top w:val="nil"/>
              <w:left w:val="nil"/>
              <w:bottom w:val="single" w:color="000000" w:sz="4" w:space="0"/>
              <w:right w:val="single" w:color="000000" w:sz="4" w:space="0"/>
            </w:tcBorders>
            <w:vAlign w:val="center"/>
          </w:tcPr>
          <w:p w:rsidRPr="00BD1501" w:rsidR="00044877" w:rsidP="00044877" w:rsidRDefault="00044877">
            <w:pPr>
              <w:rPr>
                <w:rFonts w:eastAsia="Calibri"/>
                <w:sz w:val="22"/>
                <w:szCs w:val="22"/>
              </w:rPr>
            </w:pPr>
            <w:r w:rsidRPr="00BD1501">
              <w:rPr>
                <w:rFonts w:eastAsia="Calibri"/>
                <w:sz w:val="22"/>
                <w:szCs w:val="22"/>
              </w:rPr>
              <w:t xml:space="preserve">20.500,00 </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33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MALI PALIT društvo s ograničenom odgovornošću za trgovinu i turizam</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81377394871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Banjol 165, 51280 Rab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15.282,56</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34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ANĐE MARINOV</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89254582389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GORNJI VEZAC 4, 22204 VEZAC</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19.677,00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35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BRANKO MARINOV</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42614167398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GORNJI VEZAC 18, 22204 VEZAC</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28.974,00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36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VLADE MIKULANDRA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69088496807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MIKULANDRE 17, 22000 BILICE</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14.092,50</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lastRenderedPageBreak/>
              <w:t>37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MIKULIĆ društvo s ograničenom odgovornošću za trgovinu, ugostiteljstvo i turizam</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49084046215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Vladimira Nazora 1a, 51211 Matulji</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37.947,59</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38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DAVOR MILETIĆ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29772587952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BILA VLAKA 55, 23422 BILA VLAKA</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14.306,25</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39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DRAGAN MILETIĆ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09703707362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STANKOVCI 206, 23422 STANKOVCI</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15.066,00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JOSIP MILETIĆ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53936501052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STANKOVCI 200, 23422 STANKOVCI</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17.199,00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VICA MILIŠA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85243659908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DONJA LOŽNICA 6, 22204 LOŽNICE</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22.025,00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660"/>
        </w:trPr>
        <w:tc>
          <w:tcPr>
            <w:tcW w:w="675" w:type="dxa"/>
            <w:vMerge w:val="restart"/>
            <w:tcBorders>
              <w:top w:val="nil"/>
              <w:left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42</w:t>
            </w:r>
          </w:p>
        </w:tc>
        <w:tc>
          <w:tcPr>
            <w:tcW w:w="2268" w:type="dxa"/>
            <w:tcBorders>
              <w:top w:val="nil"/>
              <w:left w:val="nil"/>
              <w:bottom w:val="single" w:color="auto"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REPUBLIKA HRVATSKA, MINISTARSTVO FINANCIJA, POREZNA UPRAVA, Područni ured Šibenik</w:t>
            </w:r>
          </w:p>
        </w:tc>
        <w:tc>
          <w:tcPr>
            <w:tcW w:w="1276" w:type="dxa"/>
            <w:tcBorders>
              <w:top w:val="nil"/>
              <w:left w:val="nil"/>
              <w:bottom w:val="single" w:color="auto"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18683136487</w:t>
            </w:r>
          </w:p>
        </w:tc>
        <w:tc>
          <w:tcPr>
            <w:tcW w:w="1701" w:type="dxa"/>
            <w:tcBorders>
              <w:top w:val="nil"/>
              <w:left w:val="nil"/>
              <w:bottom w:val="single" w:color="auto"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Katančićeva 5, 10000 ZAGREB</w:t>
            </w:r>
          </w:p>
        </w:tc>
        <w:tc>
          <w:tcPr>
            <w:tcW w:w="1276" w:type="dxa"/>
            <w:tcBorders>
              <w:top w:val="nil"/>
              <w:left w:val="nil"/>
              <w:bottom w:val="single" w:color="auto" w:sz="4" w:space="0"/>
              <w:right w:val="single" w:color="000000" w:sz="4" w:space="0"/>
            </w:tcBorders>
          </w:tcPr>
          <w:p w:rsidRPr="00E94C7A" w:rsidR="00044877" w:rsidP="00044877" w:rsidRDefault="00080FCF">
            <w:pPr>
              <w:rPr>
                <w:rFonts w:eastAsia="Calibri"/>
                <w:sz w:val="22"/>
                <w:szCs w:val="22"/>
              </w:rPr>
            </w:pPr>
            <w:r>
              <w:rPr>
                <w:rFonts w:eastAsia="Calibri"/>
                <w:sz w:val="22"/>
                <w:szCs w:val="22"/>
              </w:rPr>
              <w:t>993.702,89</w:t>
            </w:r>
          </w:p>
        </w:tc>
        <w:tc>
          <w:tcPr>
            <w:tcW w:w="1134" w:type="dxa"/>
            <w:tcBorders>
              <w:top w:val="nil"/>
              <w:left w:val="nil"/>
              <w:bottom w:val="single" w:color="auto" w:sz="4" w:space="0"/>
              <w:right w:val="single" w:color="000000" w:sz="4" w:space="0"/>
            </w:tcBorders>
          </w:tcPr>
          <w:p w:rsidRPr="00843B62" w:rsidR="00044877" w:rsidP="00044877" w:rsidRDefault="00843B62">
            <w:pPr>
              <w:rPr>
                <w:rFonts w:eastAsia="Calibri"/>
                <w:sz w:val="22"/>
                <w:szCs w:val="22"/>
              </w:rPr>
            </w:pPr>
            <w:r w:rsidRPr="00843B62">
              <w:rPr>
                <w:rFonts w:eastAsia="Calibri"/>
                <w:sz w:val="22"/>
                <w:szCs w:val="22"/>
              </w:rPr>
              <w:t>ZA</w:t>
            </w:r>
          </w:p>
        </w:tc>
        <w:tc>
          <w:tcPr>
            <w:tcW w:w="1277" w:type="dxa"/>
            <w:tcBorders>
              <w:top w:val="nil"/>
              <w:left w:val="nil"/>
              <w:bottom w:val="single" w:color="auto" w:sz="4" w:space="0"/>
              <w:right w:val="single" w:color="000000" w:sz="4" w:space="0"/>
            </w:tcBorders>
          </w:tcPr>
          <w:p w:rsidRPr="00843B62" w:rsidR="00044877" w:rsidP="00044877" w:rsidRDefault="00044877">
            <w:pPr>
              <w:rPr>
                <w:rFonts w:eastAsia="Calibri"/>
                <w:sz w:val="22"/>
                <w:szCs w:val="22"/>
              </w:rPr>
            </w:pPr>
          </w:p>
        </w:tc>
      </w:tr>
      <w:tr w:rsidRPr="00BD1501" w:rsidR="00044877" w:rsidTr="00843B62">
        <w:trPr>
          <w:trHeight w:val="600"/>
        </w:trPr>
        <w:tc>
          <w:tcPr>
            <w:tcW w:w="675" w:type="dxa"/>
            <w:vMerge/>
            <w:tcBorders>
              <w:left w:val="single" w:color="000000" w:sz="4" w:space="0"/>
              <w:bottom w:val="single" w:color="000000" w:sz="4" w:space="0"/>
              <w:right w:val="single" w:color="000000" w:sz="4" w:space="0"/>
            </w:tcBorders>
            <w:shd w:val="clear" w:color="auto" w:fill="auto"/>
            <w:noWrap/>
            <w:vAlign w:val="center"/>
          </w:tcPr>
          <w:p w:rsidRPr="00BD1501" w:rsidR="00044877" w:rsidP="00044877" w:rsidRDefault="00044877">
            <w:pPr>
              <w:rPr>
                <w:rFonts w:eastAsia="Calibri"/>
                <w:sz w:val="22"/>
                <w:szCs w:val="22"/>
              </w:rPr>
            </w:pPr>
          </w:p>
        </w:tc>
        <w:tc>
          <w:tcPr>
            <w:tcW w:w="2268" w:type="dxa"/>
            <w:tcBorders>
              <w:top w:val="single" w:color="auto" w:sz="4" w:space="0"/>
              <w:left w:val="nil"/>
              <w:bottom w:val="single" w:color="000000" w:sz="4" w:space="0"/>
              <w:right w:val="single" w:color="000000" w:sz="4" w:space="0"/>
            </w:tcBorders>
            <w:shd w:val="clear" w:color="auto" w:fill="auto"/>
            <w:vAlign w:val="center"/>
          </w:tcPr>
          <w:p w:rsidRPr="00BD1501" w:rsidR="00044877" w:rsidP="00044877" w:rsidRDefault="00044877">
            <w:pPr>
              <w:rPr>
                <w:rFonts w:eastAsia="Calibri"/>
                <w:sz w:val="22"/>
                <w:szCs w:val="22"/>
              </w:rPr>
            </w:pPr>
            <w:r w:rsidRPr="00BD1501">
              <w:rPr>
                <w:rFonts w:eastAsia="Calibri"/>
                <w:sz w:val="22"/>
                <w:szCs w:val="22"/>
              </w:rPr>
              <w:t>REPUBLIKA HRVATSKA, MINISTARSTVO FINANCIJA, CARINSKA UPRAVA, Područni i carinski ured Split</w:t>
            </w:r>
          </w:p>
        </w:tc>
        <w:tc>
          <w:tcPr>
            <w:tcW w:w="1276" w:type="dxa"/>
            <w:tcBorders>
              <w:top w:val="single" w:color="auto" w:sz="4" w:space="0"/>
              <w:left w:val="nil"/>
              <w:bottom w:val="single" w:color="000000" w:sz="4" w:space="0"/>
              <w:right w:val="single" w:color="000000" w:sz="4" w:space="0"/>
            </w:tcBorders>
            <w:shd w:val="clear" w:color="auto" w:fill="auto"/>
            <w:noWrap/>
            <w:vAlign w:val="center"/>
          </w:tcPr>
          <w:p w:rsidRPr="00BD1501" w:rsidR="00044877" w:rsidP="00044877" w:rsidRDefault="00044877">
            <w:pPr>
              <w:rPr>
                <w:rFonts w:eastAsia="Calibri"/>
                <w:sz w:val="22"/>
                <w:szCs w:val="22"/>
              </w:rPr>
            </w:pPr>
            <w:r w:rsidRPr="00BD1501">
              <w:rPr>
                <w:rFonts w:eastAsia="Calibri"/>
                <w:sz w:val="22"/>
                <w:szCs w:val="22"/>
              </w:rPr>
              <w:t>18683136487</w:t>
            </w:r>
          </w:p>
        </w:tc>
        <w:tc>
          <w:tcPr>
            <w:tcW w:w="1701" w:type="dxa"/>
            <w:tcBorders>
              <w:top w:val="single" w:color="auto" w:sz="4" w:space="0"/>
              <w:left w:val="nil"/>
              <w:bottom w:val="single" w:color="000000" w:sz="4" w:space="0"/>
              <w:right w:val="single" w:color="000000" w:sz="4" w:space="0"/>
            </w:tcBorders>
            <w:shd w:val="clear" w:color="auto" w:fill="auto"/>
            <w:vAlign w:val="center"/>
          </w:tcPr>
          <w:p w:rsidRPr="00BD1501" w:rsidR="00044877" w:rsidP="00044877" w:rsidRDefault="00044877">
            <w:pPr>
              <w:rPr>
                <w:rFonts w:eastAsia="Calibri"/>
                <w:sz w:val="22"/>
                <w:szCs w:val="22"/>
              </w:rPr>
            </w:pPr>
            <w:r w:rsidRPr="00BD1501">
              <w:rPr>
                <w:rFonts w:eastAsia="Calibri"/>
                <w:sz w:val="22"/>
                <w:szCs w:val="22"/>
              </w:rPr>
              <w:t>Katančićeva 5, 10000 ZAGREB</w:t>
            </w:r>
          </w:p>
        </w:tc>
        <w:tc>
          <w:tcPr>
            <w:tcW w:w="1276" w:type="dxa"/>
            <w:tcBorders>
              <w:top w:val="single" w:color="auto" w:sz="4" w:space="0"/>
              <w:left w:val="nil"/>
              <w:bottom w:val="single" w:color="000000" w:sz="4" w:space="0"/>
              <w:right w:val="single" w:color="000000" w:sz="4" w:space="0"/>
            </w:tcBorders>
          </w:tcPr>
          <w:p w:rsidRPr="00E94C7A" w:rsidR="00044877" w:rsidP="00044877" w:rsidRDefault="00E5195C">
            <w:pPr>
              <w:rPr>
                <w:rFonts w:eastAsia="Calibri"/>
                <w:sz w:val="22"/>
                <w:szCs w:val="22"/>
              </w:rPr>
            </w:pPr>
            <w:r w:rsidRPr="00E94C7A">
              <w:rPr>
                <w:rFonts w:eastAsia="Calibri"/>
                <w:sz w:val="22"/>
                <w:szCs w:val="22"/>
              </w:rPr>
              <w:t>5.421.041,72</w:t>
            </w:r>
          </w:p>
        </w:tc>
        <w:tc>
          <w:tcPr>
            <w:tcW w:w="1134" w:type="dxa"/>
            <w:tcBorders>
              <w:top w:val="single" w:color="auto" w:sz="4" w:space="0"/>
              <w:left w:val="nil"/>
              <w:bottom w:val="single" w:color="000000" w:sz="4" w:space="0"/>
              <w:right w:val="single" w:color="000000" w:sz="4" w:space="0"/>
            </w:tcBorders>
          </w:tcPr>
          <w:p w:rsidRPr="00843B62" w:rsidR="00044877" w:rsidP="00044877" w:rsidRDefault="00843B62">
            <w:pPr>
              <w:rPr>
                <w:rFonts w:eastAsia="Calibri"/>
                <w:sz w:val="22"/>
                <w:szCs w:val="22"/>
              </w:rPr>
            </w:pPr>
            <w:r>
              <w:rPr>
                <w:rFonts w:eastAsia="Calibri"/>
                <w:sz w:val="22"/>
                <w:szCs w:val="22"/>
              </w:rPr>
              <w:t>ZA</w:t>
            </w:r>
          </w:p>
        </w:tc>
        <w:tc>
          <w:tcPr>
            <w:tcW w:w="1277" w:type="dxa"/>
            <w:tcBorders>
              <w:top w:val="single" w:color="auto" w:sz="4" w:space="0"/>
              <w:left w:val="nil"/>
              <w:bottom w:val="single" w:color="000000" w:sz="4" w:space="0"/>
              <w:right w:val="single" w:color="000000" w:sz="4" w:space="0"/>
            </w:tcBorders>
          </w:tcPr>
          <w:p w:rsidRPr="00843B62" w:rsidR="00044877" w:rsidP="00044877" w:rsidRDefault="00044877">
            <w:pPr>
              <w:rPr>
                <w:rFonts w:eastAsia="Calibri"/>
                <w:sz w:val="22"/>
                <w:szCs w:val="22"/>
              </w:rPr>
            </w:pP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REPUBLIKA HRVATSKA, MINISTARSTVO POLJOPRIVREDE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76767369197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Ulica grada Vukovara 78,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E94C7A">
              <w:rPr>
                <w:rFonts w:eastAsia="Calibri"/>
                <w:sz w:val="22"/>
                <w:szCs w:val="22"/>
              </w:rPr>
              <w:t>34.077,79</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ZVONKO MIŠURA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17544306488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VRPOLJAČKA CESTA 8, 22000 DONJE POLJE</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297.097,00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KATARINA MORIĆ, vl. obrta za prijevoz i ugostiteljstvo "JELENA", Velim, Velim 12, Stankovci</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28317087619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STANKOVCI 242, 23422 STANKOVCI</w:t>
            </w:r>
          </w:p>
        </w:tc>
        <w:tc>
          <w:tcPr>
            <w:tcW w:w="1276" w:type="dxa"/>
            <w:tcBorders>
              <w:top w:val="nil"/>
              <w:left w:val="nil"/>
              <w:bottom w:val="single" w:color="000000" w:sz="4" w:space="0"/>
              <w:right w:val="single" w:color="000000" w:sz="4" w:space="0"/>
            </w:tcBorders>
            <w:vAlign w:val="center"/>
          </w:tcPr>
          <w:p w:rsidRPr="00BD1501" w:rsidR="00044877" w:rsidP="00044877" w:rsidRDefault="00044877">
            <w:pPr>
              <w:rPr>
                <w:rFonts w:eastAsia="Calibri"/>
                <w:sz w:val="22"/>
                <w:szCs w:val="22"/>
              </w:rPr>
            </w:pPr>
            <w:r w:rsidRPr="00BD1501">
              <w:rPr>
                <w:rFonts w:eastAsia="Calibri"/>
                <w:sz w:val="22"/>
                <w:szCs w:val="22"/>
              </w:rPr>
              <w:t xml:space="preserve">12.250,00 </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MARICA MORIĆ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18787673880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STANKOVCI 240, 23422 STANKOVCI</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13.539,50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IVAN NAKIĆ, vl. obrta ''Prijevoz robe (tereta) cestom, (unutarnji i međunarodni-javni)''</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40508782680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SVILAJSKA 26,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120.591,40</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48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OPĆINA PRIMOŠTEN-OPĆINSKO VIJEĆE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13609654349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TRG DON IVE ŠARIĆA 2, 22202 PRIMOŠTEN</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11.250,90</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PROTIV</w:t>
            </w: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lastRenderedPageBreak/>
              <w:t>49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OPTIKA Dr. MEDIĆ d.o.o. za izradu i promet optičkih pomagala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05691241585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Terzićeva 7, 21000 Split</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16.250,00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EXCLUSIVE CENTAR BOŽO PAIĆ urarsko-zlatarski i trgovački obrt</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38135956530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STJEPANA RADIĆA 4F,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34.646,44</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ANTE PALINIĆ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49188889702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PALINIĆI 15, 22222 SONKOVIĆ</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52.577,50</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TOMISLAV PERICA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13805077699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DONJI LEPURI 52, 23420 DONJI LEPURI</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27.255,00</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LJILJANA PERIĆ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75623877027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IZNAD VETERINARSKE I 8, 22303 OKLAJ</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31.741,87</w:t>
            </w:r>
          </w:p>
        </w:tc>
        <w:tc>
          <w:tcPr>
            <w:tcW w:w="1134" w:type="dxa"/>
            <w:tcBorders>
              <w:top w:val="nil"/>
              <w:left w:val="nil"/>
              <w:bottom w:val="single" w:color="000000" w:sz="4" w:space="0"/>
              <w:right w:val="single" w:color="000000" w:sz="4" w:space="0"/>
            </w:tcBorders>
          </w:tcPr>
          <w:p w:rsidRPr="00BD1501" w:rsidR="00044877" w:rsidP="00044877" w:rsidRDefault="0092781B">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POS, društvo s ograničenom odgovornošću za informatičke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84938865556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Tolstojeva 32I, 21000 Split</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93.666,25</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BRANKO RADETIĆ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06655223424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MAŽURICA 45,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48.690,00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RADIO RITAM društvo s ograničenom odgovornošću za radijsku i televizijsku djelatnost</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48385608825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Stjepana Radića 24,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11.677,58</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IVO RELJA vl. obrta '' RELJA, obrt za prijevoz robe, Dubrava kod Šibenika, Relje-Junakovići 75</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24940130771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RELJE-JUNAKOVIĆI 75, 22000 DUBRAVA KOD ŠIBENIKA</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97.376,21</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MARA ROŠKO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44961646849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MATIĆI 69, 22222 SONKOVIĆ</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20.648,50</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59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ROTO DINAMIC društvo s ograničenom odgovornošću za unutarnju i vanjsku trgovinu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24723122482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Samoborska Cesta 102,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51.764,56</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SENKA SMOLIĆ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93902133208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PUTIČANJE 27, 22213 PUTIČANJE</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30.181,50</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ŠIBENSKI LIST, društvo za javno priopćavanje, d.o.o.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94202251484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Petra Grubišića 3/3,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20.602,00</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OPG TVRTKO TOPIĆ, SIVERIĆ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15832739048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OD LOTOSA UZ CESTU 37A, 22321 SIVERIĆ</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69.906,25</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 xml:space="preserve">ULTRA GROS društvo s ograničenom odgovornošću za </w:t>
            </w:r>
            <w:r w:rsidRPr="00BD1501">
              <w:rPr>
                <w:rFonts w:eastAsia="Calibri"/>
                <w:sz w:val="22"/>
                <w:szCs w:val="22"/>
              </w:rPr>
              <w:lastRenderedPageBreak/>
              <w:t>trgovinu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lastRenderedPageBreak/>
              <w:t>50266527938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Rudeška cesta 14,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15.311,14</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UNION d.d. za trgovinu na veliko i malo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00716582732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Rapska 33, 10000 Zagreb</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11.837,69</w:t>
            </w:r>
          </w:p>
        </w:tc>
        <w:tc>
          <w:tcPr>
            <w:tcW w:w="1134"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VA d.o.o.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 xml:space="preserve">           </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 xml:space="preserve">SLOVENIJA </w:t>
            </w:r>
          </w:p>
        </w:tc>
        <w:tc>
          <w:tcPr>
            <w:tcW w:w="1276" w:type="dxa"/>
            <w:tcBorders>
              <w:top w:val="nil"/>
              <w:left w:val="nil"/>
              <w:bottom w:val="single" w:color="000000" w:sz="4" w:space="0"/>
              <w:right w:val="single" w:color="000000" w:sz="4" w:space="0"/>
            </w:tcBorders>
            <w:vAlign w:val="center"/>
          </w:tcPr>
          <w:p w:rsidRPr="00BD1501" w:rsidR="00044877" w:rsidP="00044877" w:rsidRDefault="00044877">
            <w:pPr>
              <w:rPr>
                <w:rFonts w:eastAsia="Calibri"/>
                <w:sz w:val="22"/>
                <w:szCs w:val="22"/>
              </w:rPr>
            </w:pPr>
            <w:r w:rsidRPr="00BD1501">
              <w:rPr>
                <w:rFonts w:eastAsia="Calibri"/>
                <w:sz w:val="22"/>
                <w:szCs w:val="22"/>
              </w:rPr>
              <w:t xml:space="preserve">11.535,50 </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VIŠIĆ i PARTNERI j.t.d. za pružanje odvjetničkih usluga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81742785904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Stjepana Radića 53,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35.549,09</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Prijevoz robe tereta cestom Autoprijevoznik ŽELJKO VIŠNJIĆ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62348846329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DRAGUTINA DOMJANIĆA 5, 10410 VELIKA GORICA</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173.737,82</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VODOVOD I ODVODNJA društvo s ograničenom odgovornošću za vodoopskrbu, te odvodnju i pročišćavanje otpadnih voda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26251326399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Kralja Zvonimira 50,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38.674,79</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69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ZAVOD ZA JAVNO ZDRAVSTVO ŠIBENSKO-KNINSKE ŽUPANIJE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84082732674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Matije Gupca 74, 22000 Šibenik</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10.418,75</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70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ZLATAN OTOK društvo s ograničenom odgovornošću za proizvodnju vina i trgovinu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46934345825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Put Stjepana Radića 3, 21465 Sveta Nedjelja</w:t>
            </w:r>
          </w:p>
        </w:tc>
        <w:tc>
          <w:tcPr>
            <w:tcW w:w="1276" w:type="dxa"/>
            <w:tcBorders>
              <w:top w:val="nil"/>
              <w:left w:val="nil"/>
              <w:bottom w:val="single" w:color="000000" w:sz="4" w:space="0"/>
              <w:right w:val="single" w:color="000000" w:sz="4" w:space="0"/>
            </w:tcBorders>
            <w:vAlign w:val="center"/>
          </w:tcPr>
          <w:p w:rsidRPr="00BD1501" w:rsidR="00044877" w:rsidP="00044877" w:rsidRDefault="00044877">
            <w:pPr>
              <w:rPr>
                <w:rFonts w:eastAsia="Calibri"/>
                <w:sz w:val="22"/>
                <w:szCs w:val="22"/>
              </w:rPr>
            </w:pPr>
            <w:r w:rsidRPr="00BD1501">
              <w:rPr>
                <w:rFonts w:eastAsia="Calibri"/>
                <w:sz w:val="22"/>
                <w:szCs w:val="22"/>
              </w:rPr>
              <w:t xml:space="preserve">41.518,75 </w:t>
            </w: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71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ANTE ŽAJA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37367091008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KRUŠEVO 32, 22204 KRUŠEVO</w:t>
            </w:r>
          </w:p>
        </w:tc>
        <w:tc>
          <w:tcPr>
            <w:tcW w:w="1276"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r w:rsidRPr="00BD1501">
              <w:rPr>
                <w:rFonts w:eastAsia="Calibri"/>
                <w:sz w:val="22"/>
                <w:szCs w:val="22"/>
              </w:rPr>
              <w:t>21.140,00</w:t>
            </w:r>
          </w:p>
          <w:p w:rsidRPr="00BD1501" w:rsidR="00044877" w:rsidP="00044877" w:rsidRDefault="00044877">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044877" w:rsidP="00044877"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044877" w:rsidP="00044877" w:rsidRDefault="00044877">
            <w:pPr>
              <w:rPr>
                <w:rFonts w:eastAsia="Calibri"/>
                <w:sz w:val="22"/>
                <w:szCs w:val="22"/>
              </w:rPr>
            </w:pPr>
          </w:p>
        </w:tc>
      </w:tr>
      <w:tr w:rsidRPr="00BD1501" w:rsidR="00044877" w:rsidTr="00843B62">
        <w:trPr>
          <w:trHeight w:val="499"/>
        </w:trPr>
        <w:tc>
          <w:tcPr>
            <w:tcW w:w="675" w:type="dxa"/>
            <w:tcBorders>
              <w:top w:val="nil"/>
              <w:left w:val="single" w:color="000000" w:sz="4" w:space="0"/>
              <w:bottom w:val="single" w:color="auto" w:sz="4" w:space="0"/>
              <w:right w:val="single" w:color="000000" w:sz="4" w:space="0"/>
            </w:tcBorders>
            <w:shd w:val="clear" w:color="auto" w:fill="auto"/>
            <w:noWrap/>
            <w:vAlign w:val="center"/>
          </w:tcPr>
          <w:p w:rsidRPr="00BD1501" w:rsidR="00044877" w:rsidP="00044877" w:rsidRDefault="00E5195C">
            <w:pPr>
              <w:rPr>
                <w:rFonts w:eastAsia="Calibri"/>
                <w:sz w:val="22"/>
                <w:szCs w:val="22"/>
              </w:rPr>
            </w:pPr>
            <w:r>
              <w:rPr>
                <w:rFonts w:eastAsia="Calibri"/>
                <w:sz w:val="22"/>
                <w:szCs w:val="22"/>
              </w:rPr>
              <w:t>72</w:t>
            </w:r>
          </w:p>
        </w:tc>
        <w:tc>
          <w:tcPr>
            <w:tcW w:w="2268" w:type="dxa"/>
            <w:tcBorders>
              <w:top w:val="nil"/>
              <w:left w:val="nil"/>
              <w:bottom w:val="single" w:color="auto"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ANTE ŽAJA</w:t>
            </w:r>
          </w:p>
        </w:tc>
        <w:tc>
          <w:tcPr>
            <w:tcW w:w="1276" w:type="dxa"/>
            <w:tcBorders>
              <w:top w:val="nil"/>
              <w:left w:val="nil"/>
              <w:bottom w:val="single" w:color="auto" w:sz="4" w:space="0"/>
              <w:right w:val="single" w:color="000000" w:sz="4" w:space="0"/>
            </w:tcBorders>
            <w:shd w:val="clear" w:color="auto" w:fill="auto"/>
            <w:noWrap/>
            <w:vAlign w:val="center"/>
            <w:hideMark/>
          </w:tcPr>
          <w:p w:rsidRPr="00BD1501" w:rsidR="00044877" w:rsidP="00044877" w:rsidRDefault="00044877">
            <w:pPr>
              <w:rPr>
                <w:rFonts w:eastAsia="Calibri"/>
                <w:sz w:val="22"/>
                <w:szCs w:val="22"/>
              </w:rPr>
            </w:pPr>
            <w:r w:rsidRPr="00BD1501">
              <w:rPr>
                <w:rFonts w:eastAsia="Calibri"/>
                <w:sz w:val="22"/>
                <w:szCs w:val="22"/>
              </w:rPr>
              <w:t>96846558702</w:t>
            </w:r>
          </w:p>
        </w:tc>
        <w:tc>
          <w:tcPr>
            <w:tcW w:w="1701" w:type="dxa"/>
            <w:tcBorders>
              <w:top w:val="nil"/>
              <w:left w:val="nil"/>
              <w:bottom w:val="single" w:color="auto" w:sz="4" w:space="0"/>
              <w:right w:val="single" w:color="000000" w:sz="4" w:space="0"/>
            </w:tcBorders>
            <w:shd w:val="clear" w:color="auto" w:fill="auto"/>
            <w:vAlign w:val="center"/>
            <w:hideMark/>
          </w:tcPr>
          <w:p w:rsidRPr="00BD1501" w:rsidR="00044877" w:rsidP="00044877" w:rsidRDefault="00044877">
            <w:pPr>
              <w:rPr>
                <w:rFonts w:eastAsia="Calibri"/>
                <w:sz w:val="22"/>
                <w:szCs w:val="22"/>
              </w:rPr>
            </w:pPr>
            <w:r w:rsidRPr="00BD1501">
              <w:rPr>
                <w:rFonts w:eastAsia="Calibri"/>
                <w:sz w:val="22"/>
                <w:szCs w:val="22"/>
              </w:rPr>
              <w:t>ŽAJE 35, 21228 VINOVAC</w:t>
            </w:r>
          </w:p>
        </w:tc>
        <w:tc>
          <w:tcPr>
            <w:tcW w:w="1276" w:type="dxa"/>
            <w:tcBorders>
              <w:top w:val="nil"/>
              <w:left w:val="nil"/>
              <w:bottom w:val="single" w:color="auto" w:sz="4" w:space="0"/>
              <w:right w:val="single" w:color="000000" w:sz="4" w:space="0"/>
            </w:tcBorders>
          </w:tcPr>
          <w:p w:rsidRPr="00BD1501" w:rsidR="00044877" w:rsidP="00044877" w:rsidRDefault="00044877">
            <w:pPr>
              <w:rPr>
                <w:rFonts w:eastAsia="Calibri"/>
                <w:sz w:val="22"/>
                <w:szCs w:val="22"/>
              </w:rPr>
            </w:pPr>
          </w:p>
          <w:p w:rsidRPr="00BD1501" w:rsidR="00044877" w:rsidP="00044877" w:rsidRDefault="00044877">
            <w:pPr>
              <w:rPr>
                <w:rFonts w:eastAsia="Calibri"/>
                <w:sz w:val="22"/>
                <w:szCs w:val="22"/>
              </w:rPr>
            </w:pPr>
            <w:r w:rsidRPr="00BD1501">
              <w:rPr>
                <w:rFonts w:eastAsia="Calibri"/>
                <w:sz w:val="22"/>
                <w:szCs w:val="22"/>
              </w:rPr>
              <w:t>16.752,00</w:t>
            </w:r>
          </w:p>
        </w:tc>
        <w:tc>
          <w:tcPr>
            <w:tcW w:w="1134" w:type="dxa"/>
            <w:tcBorders>
              <w:top w:val="nil"/>
              <w:left w:val="nil"/>
              <w:bottom w:val="single" w:color="auto" w:sz="4" w:space="0"/>
              <w:right w:val="single" w:color="000000" w:sz="4" w:space="0"/>
            </w:tcBorders>
          </w:tcPr>
          <w:p w:rsidRPr="00BD1501" w:rsidR="00044877" w:rsidP="00044877" w:rsidRDefault="00044877">
            <w:pPr>
              <w:rPr>
                <w:rFonts w:eastAsia="Calibri"/>
                <w:sz w:val="22"/>
                <w:szCs w:val="22"/>
              </w:rPr>
            </w:pPr>
          </w:p>
        </w:tc>
        <w:tc>
          <w:tcPr>
            <w:tcW w:w="1277" w:type="dxa"/>
            <w:tcBorders>
              <w:top w:val="nil"/>
              <w:left w:val="nil"/>
              <w:bottom w:val="single" w:color="auto" w:sz="4" w:space="0"/>
              <w:right w:val="single" w:color="000000" w:sz="4" w:space="0"/>
            </w:tcBorders>
          </w:tcPr>
          <w:p w:rsidRPr="00BD1501" w:rsidR="00044877" w:rsidP="00044877" w:rsidRDefault="00843B62">
            <w:pPr>
              <w:rPr>
                <w:rFonts w:eastAsia="Calibri"/>
                <w:sz w:val="22"/>
                <w:szCs w:val="22"/>
              </w:rPr>
            </w:pPr>
            <w:r>
              <w:rPr>
                <w:rFonts w:eastAsia="Calibri"/>
                <w:sz w:val="22"/>
                <w:szCs w:val="22"/>
              </w:rPr>
              <w:t>PROTIV</w:t>
            </w:r>
          </w:p>
        </w:tc>
      </w:tr>
      <w:tr w:rsidRPr="00BD1501" w:rsidR="00E5195C" w:rsidTr="00843B62">
        <w:trPr>
          <w:trHeight w:val="499"/>
        </w:trPr>
        <w:tc>
          <w:tcPr>
            <w:tcW w:w="675" w:type="dxa"/>
            <w:tcBorders>
              <w:top w:val="single" w:color="auto" w:sz="4" w:space="0"/>
              <w:left w:val="single" w:color="auto" w:sz="4" w:space="0"/>
              <w:bottom w:val="single" w:color="auto" w:sz="4" w:space="0"/>
              <w:right w:val="single" w:color="000000" w:sz="4" w:space="0"/>
            </w:tcBorders>
            <w:shd w:val="clear" w:color="auto" w:fill="auto"/>
            <w:noWrap/>
            <w:vAlign w:val="center"/>
          </w:tcPr>
          <w:p w:rsidRPr="00BD1501" w:rsidR="00E5195C" w:rsidP="00044877" w:rsidRDefault="00E5195C">
            <w:pPr>
              <w:rPr>
                <w:rFonts w:eastAsia="Calibri"/>
                <w:sz w:val="22"/>
                <w:szCs w:val="22"/>
              </w:rPr>
            </w:pPr>
          </w:p>
        </w:tc>
        <w:tc>
          <w:tcPr>
            <w:tcW w:w="2268" w:type="dxa"/>
            <w:tcBorders>
              <w:top w:val="single" w:color="auto" w:sz="4" w:space="0"/>
              <w:left w:val="nil"/>
              <w:bottom w:val="single" w:color="auto" w:sz="4" w:space="0"/>
              <w:right w:val="single" w:color="000000" w:sz="4" w:space="0"/>
            </w:tcBorders>
            <w:shd w:val="clear" w:color="auto" w:fill="auto"/>
            <w:vAlign w:val="center"/>
          </w:tcPr>
          <w:p w:rsidRPr="00BD1501" w:rsidR="00E5195C" w:rsidP="00044877" w:rsidRDefault="00E5195C">
            <w:pPr>
              <w:rPr>
                <w:rFonts w:eastAsia="Calibri"/>
                <w:sz w:val="22"/>
                <w:szCs w:val="22"/>
              </w:rPr>
            </w:pPr>
            <w:r>
              <w:rPr>
                <w:rFonts w:eastAsia="Calibri"/>
                <w:sz w:val="22"/>
                <w:szCs w:val="22"/>
              </w:rPr>
              <w:t>UKUPNO</w:t>
            </w:r>
            <w:r w:rsidR="0059403A">
              <w:rPr>
                <w:rFonts w:eastAsia="Calibri"/>
                <w:sz w:val="22"/>
                <w:szCs w:val="22"/>
              </w:rPr>
              <w:t>:</w:t>
            </w:r>
          </w:p>
        </w:tc>
        <w:tc>
          <w:tcPr>
            <w:tcW w:w="1276" w:type="dxa"/>
            <w:tcBorders>
              <w:top w:val="single" w:color="auto" w:sz="4" w:space="0"/>
              <w:left w:val="nil"/>
              <w:bottom w:val="single" w:color="auto" w:sz="4" w:space="0"/>
              <w:right w:val="single" w:color="000000" w:sz="4" w:space="0"/>
            </w:tcBorders>
            <w:shd w:val="clear" w:color="auto" w:fill="auto"/>
            <w:noWrap/>
            <w:vAlign w:val="center"/>
          </w:tcPr>
          <w:p w:rsidRPr="00BD1501" w:rsidR="00E5195C" w:rsidP="00044877" w:rsidRDefault="00E5195C">
            <w:pPr>
              <w:rPr>
                <w:rFonts w:eastAsia="Calibri"/>
                <w:sz w:val="22"/>
                <w:szCs w:val="22"/>
              </w:rPr>
            </w:pPr>
          </w:p>
        </w:tc>
        <w:tc>
          <w:tcPr>
            <w:tcW w:w="1701" w:type="dxa"/>
            <w:tcBorders>
              <w:top w:val="single" w:color="auto" w:sz="4" w:space="0"/>
              <w:left w:val="nil"/>
              <w:bottom w:val="single" w:color="auto" w:sz="4" w:space="0"/>
              <w:right w:val="single" w:color="000000" w:sz="4" w:space="0"/>
            </w:tcBorders>
            <w:shd w:val="clear" w:color="auto" w:fill="auto"/>
            <w:vAlign w:val="center"/>
          </w:tcPr>
          <w:p w:rsidRPr="00BD1501" w:rsidR="00E5195C" w:rsidP="00044877" w:rsidRDefault="00E5195C">
            <w:pPr>
              <w:rPr>
                <w:rFonts w:eastAsia="Calibri"/>
                <w:sz w:val="22"/>
                <w:szCs w:val="22"/>
              </w:rPr>
            </w:pPr>
          </w:p>
        </w:tc>
        <w:tc>
          <w:tcPr>
            <w:tcW w:w="1276" w:type="dxa"/>
            <w:tcBorders>
              <w:top w:val="single" w:color="auto" w:sz="4" w:space="0"/>
              <w:left w:val="nil"/>
              <w:bottom w:val="single" w:color="auto" w:sz="4" w:space="0"/>
              <w:right w:val="single" w:color="000000" w:sz="4" w:space="0"/>
            </w:tcBorders>
          </w:tcPr>
          <w:p w:rsidRPr="00BD1501" w:rsidR="00E5195C" w:rsidP="00044877" w:rsidRDefault="00E5195C">
            <w:pPr>
              <w:rPr>
                <w:rFonts w:eastAsia="Calibri"/>
                <w:sz w:val="22"/>
                <w:szCs w:val="22"/>
              </w:rPr>
            </w:pPr>
            <w:r>
              <w:rPr>
                <w:rFonts w:eastAsia="Calibri"/>
                <w:sz w:val="22"/>
                <w:szCs w:val="22"/>
              </w:rPr>
              <w:t>9.701.702,89</w:t>
            </w:r>
          </w:p>
        </w:tc>
        <w:tc>
          <w:tcPr>
            <w:tcW w:w="1134" w:type="dxa"/>
            <w:tcBorders>
              <w:top w:val="single" w:color="auto" w:sz="4" w:space="0"/>
              <w:left w:val="nil"/>
              <w:bottom w:val="single" w:color="auto" w:sz="4" w:space="0"/>
              <w:right w:val="single" w:color="000000" w:sz="4" w:space="0"/>
            </w:tcBorders>
          </w:tcPr>
          <w:p w:rsidRPr="00BD1501" w:rsidR="00E5195C" w:rsidP="00044877" w:rsidRDefault="0059403A">
            <w:pPr>
              <w:rPr>
                <w:rFonts w:eastAsia="Calibri"/>
                <w:sz w:val="22"/>
                <w:szCs w:val="22"/>
              </w:rPr>
            </w:pPr>
            <w:r>
              <w:rPr>
                <w:rFonts w:eastAsia="Calibri"/>
                <w:sz w:val="22"/>
                <w:szCs w:val="22"/>
              </w:rPr>
              <w:t>8.696.144,32 / 89,63 %</w:t>
            </w:r>
          </w:p>
        </w:tc>
        <w:tc>
          <w:tcPr>
            <w:tcW w:w="1277" w:type="dxa"/>
            <w:tcBorders>
              <w:top w:val="single" w:color="auto" w:sz="4" w:space="0"/>
              <w:left w:val="nil"/>
              <w:bottom w:val="single" w:color="auto" w:sz="4" w:space="0"/>
              <w:right w:val="single" w:color="auto" w:sz="4" w:space="0"/>
            </w:tcBorders>
          </w:tcPr>
          <w:p w:rsidRPr="00BD1501" w:rsidR="00E5195C" w:rsidP="00044877" w:rsidRDefault="0059403A">
            <w:pPr>
              <w:rPr>
                <w:rFonts w:eastAsia="Calibri"/>
                <w:sz w:val="22"/>
                <w:szCs w:val="22"/>
              </w:rPr>
            </w:pPr>
            <w:r>
              <w:rPr>
                <w:rFonts w:eastAsia="Calibri"/>
                <w:sz w:val="22"/>
                <w:szCs w:val="22"/>
              </w:rPr>
              <w:t>1.005.558,57 / 10,37 %</w:t>
            </w:r>
          </w:p>
        </w:tc>
      </w:tr>
    </w:tbl>
    <w:p w:rsidRPr="00BD1501" w:rsidR="00044877" w:rsidP="00390192" w:rsidRDefault="00044877">
      <w:pPr>
        <w:pStyle w:val="Odlomakpopisa"/>
        <w:ind w:left="0"/>
        <w:rPr>
          <w:i/>
          <w:sz w:val="22"/>
          <w:szCs w:val="22"/>
        </w:rPr>
      </w:pPr>
    </w:p>
    <w:p w:rsidRPr="00BD1501" w:rsidR="00C65AA0" w:rsidP="00137729" w:rsidRDefault="00C65AA0">
      <w:pPr>
        <w:rPr>
          <w:sz w:val="22"/>
          <w:szCs w:val="22"/>
        </w:rPr>
      </w:pPr>
    </w:p>
    <w:p w:rsidRPr="00BD1501" w:rsidR="00F9622E" w:rsidP="00F9622E" w:rsidRDefault="00B0635A">
      <w:pPr>
        <w:pStyle w:val="Odlomakpopisa"/>
        <w:ind w:left="0"/>
        <w:rPr>
          <w:i/>
          <w:sz w:val="22"/>
          <w:szCs w:val="22"/>
        </w:rPr>
      </w:pPr>
      <w:r w:rsidRPr="00BD1501">
        <w:rPr>
          <w:i/>
          <w:sz w:val="22"/>
          <w:szCs w:val="22"/>
        </w:rPr>
        <w:t xml:space="preserve">3.) </w:t>
      </w:r>
      <w:r w:rsidRPr="00BD1501" w:rsidR="00F9622E">
        <w:rPr>
          <w:i/>
          <w:sz w:val="22"/>
          <w:szCs w:val="22"/>
        </w:rPr>
        <w:t xml:space="preserve">Vjerovnici </w:t>
      </w:r>
      <w:r w:rsidRPr="00BD1501">
        <w:rPr>
          <w:i/>
          <w:sz w:val="22"/>
          <w:szCs w:val="22"/>
        </w:rPr>
        <w:t>koji nisu nižeg isplatnog reda s tražbinama do 10.000,00 kn</w:t>
      </w:r>
    </w:p>
    <w:p w:rsidRPr="00BD1501" w:rsidR="00F9622E" w:rsidP="00137729" w:rsidRDefault="00F9622E">
      <w:pPr>
        <w:rPr>
          <w:sz w:val="22"/>
          <w:szCs w:val="22"/>
        </w:rPr>
      </w:pPr>
      <w:r w:rsidRPr="00BD1501">
        <w:rPr>
          <w:sz w:val="22"/>
          <w:szCs w:val="22"/>
        </w:rPr>
        <w:t xml:space="preserve"> </w:t>
      </w:r>
    </w:p>
    <w:tbl>
      <w:tblPr>
        <w:tblW w:w="9465" w:type="dxa"/>
        <w:tblLayout w:type="fixed"/>
        <w:tblLook w:firstRow="1" w:lastRow="0" w:firstColumn="1" w:lastColumn="0" w:noHBand="0" w:noVBand="1" w:val="04A0"/>
      </w:tblPr>
      <w:tblGrid>
        <w:gridCol w:w="675"/>
        <w:gridCol w:w="2268"/>
        <w:gridCol w:w="1276"/>
        <w:gridCol w:w="1701"/>
        <w:gridCol w:w="1134"/>
        <w:gridCol w:w="1134"/>
        <w:gridCol w:w="1277"/>
      </w:tblGrid>
      <w:tr w:rsidRPr="00BD1501" w:rsidR="00FE6D88" w:rsidTr="00AB40B4">
        <w:trPr>
          <w:trHeight w:val="765"/>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BD1501" w:rsidR="00FE6D88" w:rsidP="00AB40B4" w:rsidRDefault="00FE6D88">
            <w:pPr>
              <w:rPr>
                <w:rFonts w:eastAsia="Calibri"/>
                <w:sz w:val="22"/>
                <w:szCs w:val="22"/>
              </w:rPr>
            </w:pPr>
            <w:r w:rsidRPr="00BD1501">
              <w:rPr>
                <w:rFonts w:eastAsia="Calibri"/>
                <w:sz w:val="22"/>
                <w:szCs w:val="22"/>
              </w:rPr>
              <w:t xml:space="preserve">Redni broj </w:t>
            </w:r>
          </w:p>
        </w:tc>
        <w:tc>
          <w:tcPr>
            <w:tcW w:w="2268" w:type="dxa"/>
            <w:tcBorders>
              <w:top w:val="single" w:color="auto" w:sz="4" w:space="0"/>
              <w:left w:val="nil"/>
              <w:bottom w:val="single" w:color="000000" w:sz="4" w:space="0"/>
              <w:right w:val="single" w:color="000000" w:sz="4" w:space="0"/>
            </w:tcBorders>
            <w:shd w:val="clear" w:color="auto" w:fill="auto"/>
            <w:vAlign w:val="center"/>
          </w:tcPr>
          <w:p w:rsidRPr="00BD1501" w:rsidR="00FE6D88" w:rsidP="00AB40B4" w:rsidRDefault="00FE6D88">
            <w:pPr>
              <w:rPr>
                <w:rFonts w:eastAsia="Calibri"/>
                <w:sz w:val="22"/>
                <w:szCs w:val="22"/>
              </w:rPr>
            </w:pPr>
            <w:r w:rsidRPr="00BD1501">
              <w:rPr>
                <w:rFonts w:eastAsia="Calibri"/>
                <w:sz w:val="22"/>
                <w:szCs w:val="22"/>
              </w:rPr>
              <w:t>Ime i prezime / Naziv vjerovnika</w:t>
            </w:r>
          </w:p>
        </w:tc>
        <w:tc>
          <w:tcPr>
            <w:tcW w:w="1276" w:type="dxa"/>
            <w:tcBorders>
              <w:top w:val="single" w:color="auto" w:sz="4" w:space="0"/>
              <w:left w:val="nil"/>
              <w:bottom w:val="single" w:color="000000" w:sz="4" w:space="0"/>
              <w:right w:val="single" w:color="000000" w:sz="4" w:space="0"/>
            </w:tcBorders>
            <w:shd w:val="clear" w:color="auto" w:fill="auto"/>
            <w:noWrap/>
            <w:vAlign w:val="center"/>
          </w:tcPr>
          <w:p w:rsidRPr="00BD1501" w:rsidR="00FE6D88" w:rsidP="00AB40B4" w:rsidRDefault="00FE6D88">
            <w:pPr>
              <w:rPr>
                <w:rFonts w:eastAsia="Calibri"/>
                <w:sz w:val="22"/>
                <w:szCs w:val="22"/>
              </w:rPr>
            </w:pPr>
            <w:r w:rsidRPr="00BD1501">
              <w:rPr>
                <w:rFonts w:eastAsia="Calibri"/>
                <w:sz w:val="22"/>
                <w:szCs w:val="22"/>
              </w:rPr>
              <w:t>OIB vjerovnika</w:t>
            </w:r>
          </w:p>
        </w:tc>
        <w:tc>
          <w:tcPr>
            <w:tcW w:w="1701" w:type="dxa"/>
            <w:tcBorders>
              <w:top w:val="single" w:color="auto" w:sz="4" w:space="0"/>
              <w:left w:val="nil"/>
              <w:bottom w:val="single" w:color="000000" w:sz="4" w:space="0"/>
              <w:right w:val="single" w:color="000000" w:sz="4" w:space="0"/>
            </w:tcBorders>
            <w:shd w:val="clear" w:color="auto" w:fill="auto"/>
            <w:vAlign w:val="center"/>
          </w:tcPr>
          <w:p w:rsidRPr="00BD1501" w:rsidR="00FE6D88" w:rsidP="00AB40B4" w:rsidRDefault="00FE6D88">
            <w:pPr>
              <w:rPr>
                <w:rFonts w:eastAsia="Calibri"/>
                <w:sz w:val="22"/>
                <w:szCs w:val="22"/>
              </w:rPr>
            </w:pPr>
            <w:r w:rsidRPr="00BD1501">
              <w:rPr>
                <w:rFonts w:eastAsia="Calibri"/>
                <w:sz w:val="22"/>
                <w:szCs w:val="22"/>
              </w:rPr>
              <w:t>Adresa vjerovnika</w:t>
            </w:r>
          </w:p>
        </w:tc>
        <w:tc>
          <w:tcPr>
            <w:tcW w:w="1134" w:type="dxa"/>
            <w:tcBorders>
              <w:top w:val="single" w:color="auto" w:sz="4" w:space="0"/>
              <w:left w:val="nil"/>
              <w:bottom w:val="single" w:color="000000" w:sz="4" w:space="0"/>
              <w:right w:val="single" w:color="000000" w:sz="4" w:space="0"/>
            </w:tcBorders>
            <w:shd w:val="clear" w:color="33CCCC" w:fill="00CCFF"/>
          </w:tcPr>
          <w:p w:rsidRPr="00BD1501" w:rsidR="00FE6D88" w:rsidP="00AB40B4" w:rsidRDefault="00FE6D88">
            <w:pPr>
              <w:rPr>
                <w:rFonts w:eastAsia="Calibri"/>
                <w:sz w:val="22"/>
                <w:szCs w:val="22"/>
              </w:rPr>
            </w:pPr>
            <w:r w:rsidRPr="00BD1501">
              <w:rPr>
                <w:rFonts w:eastAsia="Calibri"/>
                <w:sz w:val="22"/>
                <w:szCs w:val="22"/>
              </w:rPr>
              <w:t xml:space="preserve"> </w:t>
            </w:r>
          </w:p>
          <w:p w:rsidRPr="00BD1501" w:rsidR="00FE6D88" w:rsidP="00AB40B4" w:rsidRDefault="00FE6D88">
            <w:pPr>
              <w:rPr>
                <w:rFonts w:eastAsia="Calibri"/>
                <w:sz w:val="22"/>
                <w:szCs w:val="22"/>
              </w:rPr>
            </w:pPr>
            <w:r w:rsidRPr="00BD1501">
              <w:rPr>
                <w:rFonts w:eastAsia="Calibri"/>
                <w:sz w:val="22"/>
                <w:szCs w:val="22"/>
              </w:rPr>
              <w:t>Iznos prava glasa</w:t>
            </w:r>
          </w:p>
        </w:tc>
        <w:tc>
          <w:tcPr>
            <w:tcW w:w="1134" w:type="dxa"/>
            <w:tcBorders>
              <w:top w:val="single" w:color="auto" w:sz="4" w:space="0"/>
              <w:left w:val="nil"/>
              <w:bottom w:val="single" w:color="000000" w:sz="4" w:space="0"/>
              <w:right w:val="single" w:color="000000" w:sz="4" w:space="0"/>
            </w:tcBorders>
            <w:shd w:val="clear" w:color="33CCCC" w:fill="00CCFF"/>
          </w:tcPr>
          <w:p w:rsidRPr="00BD1501" w:rsidR="00FE6D88" w:rsidP="00AB40B4" w:rsidRDefault="00FE6D88">
            <w:pPr>
              <w:rPr>
                <w:rFonts w:eastAsia="Calibri"/>
                <w:sz w:val="22"/>
                <w:szCs w:val="22"/>
              </w:rPr>
            </w:pPr>
            <w:r w:rsidRPr="00BD1501">
              <w:rPr>
                <w:rFonts w:eastAsia="Calibri"/>
                <w:sz w:val="22"/>
                <w:szCs w:val="22"/>
              </w:rPr>
              <w:t>ZA</w:t>
            </w:r>
          </w:p>
        </w:tc>
        <w:tc>
          <w:tcPr>
            <w:tcW w:w="1277" w:type="dxa"/>
            <w:tcBorders>
              <w:top w:val="single" w:color="auto" w:sz="4" w:space="0"/>
              <w:left w:val="nil"/>
              <w:bottom w:val="single" w:color="000000" w:sz="4" w:space="0"/>
              <w:right w:val="single" w:color="000000" w:sz="4" w:space="0"/>
            </w:tcBorders>
            <w:shd w:val="clear" w:color="33CCCC" w:fill="00CCFF"/>
          </w:tcPr>
          <w:p w:rsidRPr="00BD1501" w:rsidR="00FE6D88" w:rsidP="00AB40B4" w:rsidRDefault="00FE6D88">
            <w:pPr>
              <w:rPr>
                <w:rFonts w:eastAsia="Calibri"/>
                <w:sz w:val="22"/>
                <w:szCs w:val="22"/>
              </w:rPr>
            </w:pPr>
            <w:r w:rsidRPr="00BD1501">
              <w:rPr>
                <w:rFonts w:eastAsia="Calibri"/>
                <w:sz w:val="22"/>
                <w:szCs w:val="22"/>
              </w:rPr>
              <w:t>PROTIV</w:t>
            </w:r>
          </w:p>
        </w:tc>
      </w:tr>
      <w:tr w:rsidRPr="00BD1501" w:rsidR="00FE6D88" w:rsidTr="00AB40B4">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FE6D88">
            <w:pPr>
              <w:rPr>
                <w:rFonts w:eastAsia="Calibri"/>
                <w:sz w:val="22"/>
                <w:szCs w:val="22"/>
              </w:rPr>
            </w:pPr>
            <w:r w:rsidRPr="00BD1501">
              <w:rPr>
                <w:rFonts w:eastAsia="Calibri"/>
                <w:sz w:val="22"/>
                <w:szCs w:val="22"/>
              </w:rPr>
              <w:t>1</w:t>
            </w:r>
          </w:p>
        </w:tc>
        <w:tc>
          <w:tcPr>
            <w:tcW w:w="2268" w:type="dxa"/>
            <w:tcBorders>
              <w:top w:val="nil"/>
              <w:left w:val="nil"/>
              <w:bottom w:val="single" w:color="000000" w:sz="4" w:space="0"/>
              <w:right w:val="single" w:color="000000" w:sz="4" w:space="0"/>
            </w:tcBorders>
            <w:shd w:val="clear" w:color="auto" w:fill="auto"/>
            <w:vAlign w:val="center"/>
          </w:tcPr>
          <w:p w:rsidRPr="00BD1501" w:rsidR="00FE6D88" w:rsidP="00AB40B4" w:rsidRDefault="00FE6D88">
            <w:pPr>
              <w:rPr>
                <w:rFonts w:eastAsia="Calibri"/>
                <w:sz w:val="22"/>
                <w:szCs w:val="22"/>
              </w:rPr>
            </w:pPr>
            <w:r w:rsidRPr="00BD1501">
              <w:rPr>
                <w:rFonts w:eastAsia="Calibri"/>
                <w:sz w:val="22"/>
                <w:szCs w:val="22"/>
              </w:rPr>
              <w:t>ANTE ALAJBEG</w:t>
            </w:r>
          </w:p>
        </w:tc>
        <w:tc>
          <w:tcPr>
            <w:tcW w:w="1276" w:type="dxa"/>
            <w:tcBorders>
              <w:top w:val="nil"/>
              <w:left w:val="nil"/>
              <w:bottom w:val="single" w:color="000000" w:sz="4" w:space="0"/>
              <w:right w:val="single" w:color="000000" w:sz="4" w:space="0"/>
            </w:tcBorders>
            <w:shd w:val="clear" w:color="auto" w:fill="auto"/>
            <w:noWrap/>
            <w:vAlign w:val="center"/>
          </w:tcPr>
          <w:p w:rsidRPr="00BD1501" w:rsidR="00FE6D88" w:rsidP="00AB40B4" w:rsidRDefault="00FE6D88">
            <w:pPr>
              <w:rPr>
                <w:rFonts w:eastAsia="Calibri"/>
                <w:sz w:val="22"/>
                <w:szCs w:val="22"/>
              </w:rPr>
            </w:pPr>
            <w:r w:rsidRPr="00BD1501">
              <w:rPr>
                <w:rFonts w:eastAsia="Calibri"/>
                <w:sz w:val="22"/>
                <w:szCs w:val="22"/>
              </w:rPr>
              <w:t>81963775378</w:t>
            </w:r>
          </w:p>
        </w:tc>
        <w:tc>
          <w:tcPr>
            <w:tcW w:w="1701" w:type="dxa"/>
            <w:tcBorders>
              <w:top w:val="nil"/>
              <w:left w:val="nil"/>
              <w:bottom w:val="single" w:color="000000" w:sz="4" w:space="0"/>
              <w:right w:val="single" w:color="000000" w:sz="4" w:space="0"/>
            </w:tcBorders>
            <w:shd w:val="clear" w:color="auto" w:fill="auto"/>
            <w:vAlign w:val="center"/>
          </w:tcPr>
          <w:p w:rsidRPr="00BD1501" w:rsidR="00FE6D88" w:rsidP="00AB40B4" w:rsidRDefault="00FE6D88">
            <w:pPr>
              <w:rPr>
                <w:rFonts w:eastAsia="Calibri"/>
                <w:sz w:val="22"/>
                <w:szCs w:val="22"/>
              </w:rPr>
            </w:pPr>
            <w:r w:rsidRPr="00BD1501">
              <w:rPr>
                <w:rFonts w:eastAsia="Calibri"/>
                <w:sz w:val="22"/>
                <w:szCs w:val="22"/>
              </w:rPr>
              <w:t>ALAJBEZI 19, 21201 LJUBITOVICA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 xml:space="preserve">2.115,00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AB40B4">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ALGORITAM MK društvo s ograničenom odgovornošću za trgovinu i usluge u stečaju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52176099308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Bogovićeva 7,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 xml:space="preserve">4.146,26 </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AB40B4">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lastRenderedPageBreak/>
              <w:t>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AS-EKO društvo s ograničenom odgovornošću za pružanje usluga i trgovinu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10342586958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Industrijska zona Podi, Dolačka 2,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4.728,55</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AB40B4">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MIRKO ATLAGIĆ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45889849637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OSTROVICA 38, 23420 OSTROVICA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2.842,10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AB40B4">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AUTO CENTAR ALEKSIĆ d.o.o. za trgovinu i usluge u stečaju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39122863426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Zapadna Magistrala 1G,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1.639,68</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AB40B4">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ĐURO BABIĆ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48660727216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ĆENIĆI 31, 22300 UZDOLJE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2.880,00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AB40B4">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IVAN BABIĆ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42979427771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BABIĆI 4, 22222 SONKOVIĆ</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 xml:space="preserve">1.170,00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AB40B4">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JERKO BAČELIĆ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06966520681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PALASOVA KOTELJA 25, 22203 SAPINA DOCA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1.416,00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NIKO BADŽIM</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90731302679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BADŽIM 3B, 22221 ČVRLJEVO</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7.075,00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MILAN BAIĆ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26955992187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VRPOLJAČKA CESTA 156, 22205 VRPOLJE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3.997,50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107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BAKMAZ, d.o.o. za trgovinu i prijevoz</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27391110825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Marijane Radev 14, 23000 Zadar</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2.250,00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BANESTRA, trgovina na veliko i malo, d.o.o.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56078562148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Stjepana Radića 6f, 23000 Zadar</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4.468,75</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NIKOLA BARADIĆ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08922173276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BANJEVCI 67, 23422 BANJEVCI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5.500,00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JOSO BASTAĆ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09292905508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VUKŠIĆ 96, 23422 VUKŠIĆ</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8.325,00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ANTE BAŠIĆ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17136609600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GORNJI VEZAC 12, 22204 VEZAC</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4.782,00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NIKICA BATINICA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25975124355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PAŠKA ZJAČIĆA 2,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3.075,00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FRANE BELAMARIĆ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62377080791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DASKA 84, 22000 DUBRAVA KOD ŠIBENIKA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4.110,00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LJILJANA BENETA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97109420935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VAĆANI DONJI 47, 22204 VAĆANI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6.975,00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787ADF">
            <w:pPr>
              <w:rPr>
                <w:rFonts w:eastAsia="Calibri"/>
                <w:sz w:val="22"/>
                <w:szCs w:val="22"/>
              </w:rPr>
            </w:pPr>
            <w:r>
              <w:rPr>
                <w:rFonts w:eastAsia="Calibri"/>
                <w:sz w:val="22"/>
                <w:szCs w:val="22"/>
              </w:rPr>
              <w:t>19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ZVONIMIR BENETA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81185446122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 xml:space="preserve">VAĆANI DONJI 67, </w:t>
            </w:r>
            <w:r w:rsidRPr="00BD1501">
              <w:rPr>
                <w:rFonts w:eastAsia="Calibri"/>
                <w:sz w:val="22"/>
                <w:szCs w:val="22"/>
              </w:rPr>
              <w:lastRenderedPageBreak/>
              <w:t>22204 VAĆANI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3.600,00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STIPAN BILAĆ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72994523405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GAĆELEZI 97, 22215 GAĆELEZI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3.195,00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IVO BLAĆE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80073094039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SPAHIJA 7, 22000 DONJE POLJE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1.144,00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DAVOR BRAJKOVIĆ, pok. IVE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70058200365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STJEPANA RADIĆA 19,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3.971,00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TRUTKO BRAJKOVIĆ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42821374840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GLAVICA 3, 22222 DUBRAVICE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1.311,00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DRAGO BRALIĆ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03925253291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BRALIĆI 3, 22205 DANILO KRALJICE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6.075,00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JANDRIJA BRATIĆ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53293834465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PIRAMATOVCI 108, 22223 PIRAMATOVCI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786,00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BRODOMERKUR trgovina i usluge, dioničko društvo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33956120458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Ruđera Boškovića 21, 21000 Split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1.219,37</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ŽELJKO BRONIĆ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32073341318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PUT OSMANOVCA 7, 22303 OKLAJ</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5.450,00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BUCAVAC, društvo s ograničenom odgovornošću za obavljanje komunalnih djelatnosti</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86484630480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Sv. Josipa 7, 22202 Primošten</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 xml:space="preserve">5.219,10 kn </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PROTIV</w:t>
            </w:r>
          </w:p>
        </w:tc>
      </w:tr>
      <w:tr w:rsidRPr="00BD1501" w:rsidR="00FE6D88" w:rsidTr="00787ADF">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29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Javni bilježnik VINKO BUKIĆ, S. RADIĆA 79 A, ŠIBENIK</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03493740983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8. DALMATINSKE UDARNE BRIGADE 20,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1.831,25</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30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IVAN BURA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45990732937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VISOVAČKA 54,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2.300,00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31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 xml:space="preserve">NEVENKA BURAZER vl. Ugostiteljski obrt "Boraja"  </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97752224240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BORAJA 17, 22206 BORAJA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346,00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32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MILKA ČERGAR</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81842968070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ČERGAROVA 28, 10363 GLAVNICA DONJA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1.216,88</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33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JOSIP ČOBANOV</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15905885697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PODADRAGE 8, 22202 PRIMOŠTEN</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5.072,00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34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DALMACIJA, društvo s ograničenom odgovornošću za trgovinu i turizam</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41808499373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Ante Lasan Kabalera 53, 22211 Vodice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3.741,40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lastRenderedPageBreak/>
              <w:t>35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DB-KANTUN d.o.o. za savjetovanje, trgovinu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16278459495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Lukše Beritića 27, 20000 Dubrovnik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208,80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36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MARKO DEUR</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88791214409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BILA VLAKA 48, 23422 BILA VLAKA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3.650,00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37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IVE DIČAK</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15242615333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DIČACI 7, 22320 BADANJ</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5.255,00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38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DINOVA-DIONA, trgovina, d.o.o.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41112127430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Donje svetice 127,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2.250,00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787ADF">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39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DISK društvo s ograničenom odgovornošću za informatičku tehnologiju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08623414761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Stjepana Radića 60,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100,00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ZDENKO DIZDAR</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71428729842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PUT KROZ OKLAJ 31, 22303 OKLAJ</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3.725,00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MILE DOBRIĆ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85949160312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GRABOVCI 35, 22215 GRABOVCI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3.261,06</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PETAR DRAGOVIĆ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66293490694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DRAGOVIĆI 4, 22222 SONKOVIĆ</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483,00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DROPI PROMOCIJA d.o.o. za trgovinu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40790191911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Krešićeva 32,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500,00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DRŽAVNI ZAVOD ZA MJERITELJSTVO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99875008081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Capraška 6, 10000 Zagreb</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1.660,00 </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DSL j.d.o.o. za prijevoz, trgovinu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98247627579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Ulica Jablanova 45, 31000 Osijek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9.963,00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MARINKO DUBRAVICA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49537505762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BUDAK 86, 23422 BUDAK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1.877,20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FRANE DUGOPOLJAC</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10700503702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RUPE 80, 22222 RUPE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5.351,50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MARIJAN DUJIĆ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18220370331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DUJIĆI 12, 22222 IĆEVO</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2.365,00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49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DANIJELA DŽEPINA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09561276267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VUKŠIĆ 144, 23422 VUKŠIĆ</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4.072,50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EDUCA d.o.o. za trgovinu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64606800724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Šibenskih vatrogasaca 14,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500,00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JOŠKO ERAK</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48374492248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BORAJSKA 32,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3.125,00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ŠIMUN ERCEG</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04011045589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BORAJSKA 46,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1.095,00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ANTICA ERCEGOVIĆ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28318356661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KAMENITA 10, 21220 TROGIR</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2.337,50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FINANCIJSKA AGENCIJA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85821130368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Ulica grada Vukovara 70,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82,50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 xml:space="preserve">G.I.M. GASE, d.o.o. za usluge, trgovinu i </w:t>
            </w:r>
            <w:r w:rsidRPr="00BD1501">
              <w:rPr>
                <w:rFonts w:eastAsia="Calibri"/>
                <w:sz w:val="22"/>
                <w:szCs w:val="22"/>
              </w:rPr>
              <w:lastRenderedPageBreak/>
              <w:t>ugostiteljstvo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lastRenderedPageBreak/>
              <w:t>75784153366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 xml:space="preserve">Ul. Ivana Meštrovića 68, </w:t>
            </w:r>
            <w:r w:rsidRPr="00BD1501">
              <w:rPr>
                <w:rFonts w:eastAsia="Calibri"/>
                <w:sz w:val="22"/>
                <w:szCs w:val="22"/>
              </w:rPr>
              <w:lastRenderedPageBreak/>
              <w:t>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lastRenderedPageBreak/>
              <w:t>5.499,59</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PAŠKO GAĆINA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44229747303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LAGINJINA 4, 21000 SPLIT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1.476,00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GAFIL društvo s ograničenom odgovornošću za usluge, trgovinu i proizvodnju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44071140370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Vinogorska 59 A, 10360 Sesvete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5.850,00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GAMBI, d.o.o. za servis i prodaju uredske opreme, vaga, registar blagajni i informatički inženjering</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22418618872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Novo naselje 28, 22000 Bilice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187,50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59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DANICA GARDIJAN</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97625597788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PLASTOVO 27, 22222 PLASTOVO</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3.570,00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GAŠPEROV d.o.o. za uslužne djelatnosti i trgovinu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77137797607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Kralja Stjepana Držislava 7, 21000 Split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344,71</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TOMISLAV GOBOV</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72691556469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ZAGREBAČKA 6, 22202 PRIMOŠTEN</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5.880,00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ANTE GOLEŠ</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58850911116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ČELINA IV 17, 22203 PODGLAVICA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1.083,00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ANTE GRACIN</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17336512626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DRAGA 25, 22202 PRIMOŠTEN BURNJI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2.766,00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JOSIP GRACIN</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38452174682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SPLITSKA 43, 22202 PRIMOŠTEN</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3.630,00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MILIVOJ GRACIN</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18500219177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VADALJ 34, 22204 VADALJ</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855,00 </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GRADSKA PLINARA ZAGREB-OPSKRBA društvo s ograničenom odgovornošću za opskrbu plinom</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74364571096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Radnička cesta 1,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402,73</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VICKO GRANDEŠ</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12718163429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NOVE CRKVE 6, 22000 ŠIBENIK</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5.053,00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ZVONIMIR GRGIĆ, vl. trgovačkog obrta "GRGA" Pula, Valica 9</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52564029533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MONTE PARADISO 38, 52100 PULA</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544,82</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69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JERKO GRUBIŠIĆ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06507484265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 113. ŠIB. BRIGADE HV 88, 22000 BILICE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2.347,50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KAJA GRUBIŠIĆ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79461570155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 xml:space="preserve">GRUBIŠIĆI 16, 22000 DUBRAVA </w:t>
            </w:r>
            <w:r w:rsidRPr="00BD1501">
              <w:rPr>
                <w:rFonts w:eastAsia="Calibri"/>
                <w:sz w:val="22"/>
                <w:szCs w:val="22"/>
              </w:rPr>
              <w:lastRenderedPageBreak/>
              <w:t>KOD ŠIBENIKA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3.945,00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ROBERT GRUBIŠIĆ vl. obrta za proizvodnju i usluge "MIMA", Dubrava kod Šibenika, Rakovo Selo 100/a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22503845604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GRUBIŠIĆI 18, 22000 DUBRAVA KOD ŠIBENIKA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218,75</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IVAN GRUJA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88333209556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KRČ DOLAC-GRUJINI 1, 22204 VADALJ</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8.275,50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JERE GRUJA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46151066961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ALBERTA HALLERA 21, 20000 DUBROVNIK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7.461,00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HEP-Operator distribucijskog sustava d.o.o. za distribuciju i opskrbu električne energije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46830600751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Ulica grada Vukovara 37,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2.505,53</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HOTEL JADRAN ŠIBENIK dioničko društvo za turizam i ugostiteljstvo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47183175939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Vladimira Nazora 53,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3.260,00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HP - Hrvatska pošta d.d.</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87311810356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Jurišićeva 13,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1.619,83</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EDITA HULJEV</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64583216052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ULICA I 42A, 22202 ŠIROKE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1.236,00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MATE HULJEV</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23851180784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KRČULJ GRACINI 17, 22202 PRIMOŠTEN BURNJI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9.624,00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79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INSTITUT ZA JADRANSKE KULTURE I MELIORACIJU KRŠA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90884993104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Put Duilova 11, 21000 Split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2.440,00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80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CVITA IVANKOVIĆ,ud. STANKA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15028136278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DOBRIĆ 8,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3.845,00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81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LJILJAN IVANKOVIĆ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71871767273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GRABOVCI 20, 22215 GRABOVCI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3.503,50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82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JADRAN GRUPA d.o.o. za trgovinu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17807936627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Sv. Leopolda Mandića 7a, 21204 Dugopolje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8.343,35</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83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JADRANKA TRGOVINA trgovina d. o. 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02198337590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Dražica 1, 51550 Mali Lošinj</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1.250,00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84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JEDINSTVO društvo s ograničenom odgovornošću za prehrambenu proizvodnju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29947239127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Pulska 3, 52220 Labin</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414,58</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lastRenderedPageBreak/>
              <w:t>85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ANTE JUNAKOVIĆ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67749568143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RELJE-JUNAKOVIĆI 77, 22000 DUBRAVA KOD ŠIBENIKA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1.512,00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86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TONA JUNAKOVIĆ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66280133373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RELJE-JUNAKOVIĆI 67, 22000 DUBRAVA KOD ŠIBENIKA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3.560,00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87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PAŠKO JURIĆ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51760054938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KRUŠEVO 37, 22204 KRUŠEVO</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6.176,00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88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ŠPIRO JURIĆ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73943922711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KRUŠEVO 67, 22204 KRUŠEVO</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6.648,00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89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ROSA JURIŠIĆ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65038602111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GRABOVCI 5, 22215 GRABOVCI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5.900,00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Javni bilježnik ALISA KALE, S. RADIĆA 79 A, ŠIBENIK</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20422098987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PUT KROZ METERIZE 42,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1.545,13</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KANAVA j.d.o.o. za građevinu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79276309490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Zagorska 6,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2.000,00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ANĐELKO KARTELO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80211883710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KULA PETKOVIĆA 5, 22222 SONKOVIĆ</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9.101,40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IVICA KARTELO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04537798373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VUKŠIĆ 171, 23422 VUKŠIĆ</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1.642,50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KOSA KARTELO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17724560578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KULA PETKOVIĆA 5, 22222 SONKOVIĆ</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4.575,00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FRANE KLARIĆ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54728099862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113.ŠIBENSKE BRIGADE HV-A 145, 22000 BILICE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6.587,50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IVAN KLARIĆ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35740822244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KLARIĆI 1, 22222 DUBRAVICE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5.080,00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MARIJA KLISOVIĆ, vl. "BULIN" obrt za iznajmljivanje nekretnina, posredovanje i usluge, Riderska cesta 10</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39759288765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RIDERSKA CESTA 10, 22205 DANILO</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3.000,00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KOMERC PANCIROV d.o.o. za trgovinu, ugostiteljstvo, turizam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62891337171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Stjepana Radića 25,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1.122,69</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99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KONTINENTAL PAKIRANJE d.o.o. za graditeljstvo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87358951669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Pod Kosom 40, 21000 Split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1.791,65</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lastRenderedPageBreak/>
              <w:t>100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ŽELJKO KOSOR</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42051875941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PETRA SVAČIĆA 84, 22320 DRNIŠ</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1.080,00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C65AA0" w:rsidR="00C65AA0"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C65AA0" w:rsidR="00FE6D88" w:rsidP="00AB40B4" w:rsidRDefault="00E81C41">
            <w:pPr>
              <w:rPr>
                <w:rFonts w:eastAsia="Calibri"/>
                <w:sz w:val="22"/>
                <w:szCs w:val="22"/>
              </w:rPr>
            </w:pPr>
            <w:r>
              <w:rPr>
                <w:rFonts w:eastAsia="Calibri"/>
                <w:sz w:val="22"/>
                <w:szCs w:val="22"/>
              </w:rPr>
              <w:t>101</w:t>
            </w:r>
          </w:p>
        </w:tc>
        <w:tc>
          <w:tcPr>
            <w:tcW w:w="2268" w:type="dxa"/>
            <w:tcBorders>
              <w:top w:val="nil"/>
              <w:left w:val="nil"/>
              <w:bottom w:val="single" w:color="000000" w:sz="4" w:space="0"/>
              <w:right w:val="single" w:color="000000" w:sz="4" w:space="0"/>
            </w:tcBorders>
            <w:shd w:val="clear" w:color="auto" w:fill="auto"/>
            <w:vAlign w:val="center"/>
            <w:hideMark/>
          </w:tcPr>
          <w:p w:rsidRPr="00C65AA0" w:rsidR="00FE6D88" w:rsidP="00AB40B4" w:rsidRDefault="00FE6D88">
            <w:pPr>
              <w:rPr>
                <w:rFonts w:eastAsia="Calibri"/>
                <w:sz w:val="22"/>
                <w:szCs w:val="22"/>
              </w:rPr>
            </w:pPr>
            <w:r w:rsidRPr="00C65AA0">
              <w:rPr>
                <w:rFonts w:eastAsia="Calibri"/>
                <w:sz w:val="22"/>
                <w:szCs w:val="22"/>
              </w:rPr>
              <w:t>KREDITNA BANKA ZAGREB, dioničko društvo</w:t>
            </w:r>
          </w:p>
        </w:tc>
        <w:tc>
          <w:tcPr>
            <w:tcW w:w="1276" w:type="dxa"/>
            <w:tcBorders>
              <w:top w:val="nil"/>
              <w:left w:val="nil"/>
              <w:bottom w:val="single" w:color="000000" w:sz="4" w:space="0"/>
              <w:right w:val="single" w:color="000000" w:sz="4" w:space="0"/>
            </w:tcBorders>
            <w:shd w:val="clear" w:color="auto" w:fill="auto"/>
            <w:noWrap/>
            <w:vAlign w:val="center"/>
            <w:hideMark/>
          </w:tcPr>
          <w:p w:rsidRPr="00C65AA0" w:rsidR="00FE6D88" w:rsidP="00AB40B4" w:rsidRDefault="00FE6D88">
            <w:pPr>
              <w:rPr>
                <w:rFonts w:eastAsia="Calibri"/>
                <w:sz w:val="22"/>
                <w:szCs w:val="22"/>
              </w:rPr>
            </w:pPr>
            <w:r w:rsidRPr="00C65AA0">
              <w:rPr>
                <w:rFonts w:eastAsia="Calibri"/>
                <w:sz w:val="22"/>
                <w:szCs w:val="22"/>
              </w:rPr>
              <w:t>70663193635</w:t>
            </w:r>
          </w:p>
        </w:tc>
        <w:tc>
          <w:tcPr>
            <w:tcW w:w="1701" w:type="dxa"/>
            <w:tcBorders>
              <w:top w:val="nil"/>
              <w:left w:val="nil"/>
              <w:bottom w:val="single" w:color="000000" w:sz="4" w:space="0"/>
              <w:right w:val="single" w:color="000000" w:sz="4" w:space="0"/>
            </w:tcBorders>
            <w:shd w:val="clear" w:color="auto" w:fill="auto"/>
            <w:vAlign w:val="center"/>
            <w:hideMark/>
          </w:tcPr>
          <w:p w:rsidRPr="00C65AA0" w:rsidR="00FE6D88" w:rsidP="00AB40B4" w:rsidRDefault="00FE6D88">
            <w:pPr>
              <w:rPr>
                <w:rFonts w:eastAsia="Calibri"/>
                <w:sz w:val="22"/>
                <w:szCs w:val="22"/>
              </w:rPr>
            </w:pPr>
            <w:r w:rsidRPr="00C65AA0">
              <w:rPr>
                <w:rFonts w:eastAsia="Calibri"/>
                <w:sz w:val="22"/>
                <w:szCs w:val="22"/>
              </w:rPr>
              <w:t>Ulica grada Vukovara 74, 10000 Zagreb</w:t>
            </w:r>
          </w:p>
        </w:tc>
        <w:tc>
          <w:tcPr>
            <w:tcW w:w="1134" w:type="dxa"/>
            <w:tcBorders>
              <w:top w:val="nil"/>
              <w:left w:val="nil"/>
              <w:bottom w:val="single" w:color="000000" w:sz="4" w:space="0"/>
              <w:right w:val="single" w:color="000000" w:sz="4" w:space="0"/>
            </w:tcBorders>
          </w:tcPr>
          <w:p w:rsidRPr="00C65AA0" w:rsidR="00FE6D88" w:rsidP="00AB40B4" w:rsidRDefault="00FE6D88">
            <w:pPr>
              <w:rPr>
                <w:rFonts w:eastAsia="Calibri"/>
                <w:sz w:val="22"/>
                <w:szCs w:val="22"/>
              </w:rPr>
            </w:pPr>
          </w:p>
          <w:p w:rsidRPr="00C65AA0" w:rsidR="00FE6D88" w:rsidP="00AB40B4" w:rsidRDefault="00FE6D88">
            <w:pPr>
              <w:rPr>
                <w:rFonts w:eastAsia="Calibri"/>
                <w:sz w:val="22"/>
                <w:szCs w:val="22"/>
              </w:rPr>
            </w:pPr>
            <w:r w:rsidRPr="00C65AA0">
              <w:rPr>
                <w:rFonts w:eastAsia="Calibri"/>
                <w:sz w:val="22"/>
                <w:szCs w:val="22"/>
              </w:rPr>
              <w:t>1.270,65</w:t>
            </w:r>
          </w:p>
        </w:tc>
        <w:tc>
          <w:tcPr>
            <w:tcW w:w="1134" w:type="dxa"/>
            <w:tcBorders>
              <w:top w:val="nil"/>
              <w:left w:val="nil"/>
              <w:bottom w:val="single" w:color="000000" w:sz="4" w:space="0"/>
              <w:right w:val="single" w:color="000000" w:sz="4" w:space="0"/>
            </w:tcBorders>
          </w:tcPr>
          <w:p w:rsidRPr="00C65AA0"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C65AA0"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102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KRIZANTEMA društvo s ograničenom odgovornošću za pogrebne usluge u stečaju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93453109599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Raslinska cesta 2, 22215 Zaton</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300,00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103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KROVOPOKRIVAČ KARTELO društvo s ograničenom odgovornošću za građenje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63265115263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Kalina 46, 22202 Primošten Burnji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8.200,00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153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104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MARKO LACIĆ, vl. "Donor" obrt za prodaju i servis uredske opreme i registar blagajne,8. DALMATINSKE UDARNE BRIGADE 6, ŠIBENIK</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62834005659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8. DALMATINSKE UDARNE BRIGADE 6,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366,00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105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LASER d.o.o. za trgovinu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48289235159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Ivana Rendića 19,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2.299,50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106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LetMeDo d.o.o. za informatičku djelatnost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48601051863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J.J.Strossmayera 341, 31000 Osijek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8.690,00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107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IVICA LUCIĆ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34581714320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ULICA ALEKSIĆI 24, 22323 POKROVNIK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5.925,00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108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VLADIMIR LUŠA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99848299628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BILI BRIG 23, 22231 BRODARICA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7.295,00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109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NEVENKA MAGLOV</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29023648122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TRTARSKA 82,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2.050,00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110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STANKO MARAS</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99816703339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MARASI 3, 22323 OSTROGAŠICA</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1.809,00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111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ANA MARETIĆ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37243925213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PIRAMATOVCI 70, 22223 PIRAMATOVCI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7.532,00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112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NIKO MARETIĆ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03729400200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PUDARICA 4, 22211 VODICE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540,00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113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NIKOLA MARETIĆ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57850559811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BANA IVANA MAŽURANIĆA 86,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2.970,00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114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NEDJELJKO MARINOV</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02162867277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GORNJI VEZAC 6, 22204 VEZAC</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7.680,00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lastRenderedPageBreak/>
              <w:t>115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BRANKO MARJANICA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61760960460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MARIJANI 8, 21201 LJUBITOVICA</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5.775,00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116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JANKO MATIĆ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73238718865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MATIĆI 7, 22222 SONKOVIĆ</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4.816,80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117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VESELIN MATIĆ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92690573574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MATIĆI 7, 22222 SONKOVIĆ</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2.295,00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118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MEGAMARKETING društvo s ograničenom odgovornošću za reklamu i propagandu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66470344830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Put Bioca 2A,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3.702,50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119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META GRUPA d.o.o. za trgovinu, proizvodnju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72530488515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Šubićeva 42, 10000 Zagreb</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859,85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MILENKO MILOVIĆ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86724081625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MILOVIĆI 55, 22222 GRAČAC</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5.842,00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VINKO MILUTIN</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31811532995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ULICA II 22, 22231 KRAPANJ</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1.900,00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IVO MIŠURA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61006468804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MIŠURE 4A, 22323 DANILO KRALJICE</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3.492,50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MOBILITAS d.o.o. za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20819220092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Alojzija Stepinca 61, 21000 Split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833,36</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VINKO MORIĆ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79557312261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CRLJENIK 6, 23422 CRLJENIK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1.230,00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 xml:space="preserve">Zdravko Morović, vl. obrta "PRINTAL- GRAFIKA" </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45184562262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OBALA MORINJE 7, 22231 JADRTOVAC</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1.000,00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MORULA d.o.o. za trgovinu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88833097372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Ulica sv. Florijana 46, 21204 Dugopolje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3.255,00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MOZAIK KNJIGA društvo s ograničenom odgovornošću za nakladničku djelatnost</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57010186553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Karlovačka cesta 24a,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1.500,00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JAGODA MUNJIZA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70920984996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KNEZA DOMAGOJA 75, 21218 SEGET DONJI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6.820,00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129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ŠIME NAKIĆ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89931829547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VUKŠIĆ 139, 23422 VUKŠIĆ</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3.420,00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130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NASTAVNI ZAVOD ZA JAVNO ZDRAVSTVO SPLITSKO-DALMATINSKE ŽUPANIJE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54948902275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Vukovarska Ulica 46, 21000 Split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968,75</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lastRenderedPageBreak/>
              <w:t>131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TEREZA-ROŽA OMRČEN</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05044098077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LAĐEVCI II 49, 22223 LAĐEVCI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880,00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132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BORE ORLOVIĆ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76415314111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BUDAK 72, 23422 BUDAK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8.002,50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133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JANKO ORLOVIĆ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05551588286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BUDAK 78, 23422 BUDAK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4.390,00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134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MILE ORLOVIĆ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51982957434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BUDAK 92, 23422 BUDAK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9.517,50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135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VJEKOSLAV PELAIĆ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67004146407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STANKOVCI 94, 23422 STANKOVCI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4.155,00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136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DINKO PERAN, vl. "AVANTI" obrt za ugostiteljstvo i pranje automobila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96593261016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GREBAŠTICA DONJA 50, 22231 GREBAŠTICA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1.220,00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137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ANĐELKO PERIŠA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98598211214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PUT JURASA I 16, 22000 ŠIBENIK</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540,00 </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138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 xml:space="preserve">Ante Petrović, vl. ugostiteljskog obrta "ZLATNE ŠKOLJKE" vl. </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17108451140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GRGURA NINSKOG 24, 22222 SKRADIN</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1.006,00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139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SVJEŽANA PIVAC vl. obrta (SVJEŽA TRG.OBR..mbo 91704286)</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30287493961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VRPOLJAČKA CESTA 113, 22205 VRPOLJE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1.500,00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140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SAVA POPRATNJAK</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51017287225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POLJE 18, 22300 UZDOLJE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2.160,00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141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"PLEŠKA VG" AUTOMEHANIČARSKI OBRT VL. ZORAN POSTIĆ, VELIKA GORICA, PLEŠKA 14</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93501915438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PLEŠKA 14, 10410 VELIKA GORICA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2.593,75</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142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STANKO PULJIĆ, vl. obrt za ugostiteljstvo, "ANTIN GUŠT", ŠIBENIK, VELIMIRA ŠKORPIKA 18</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92881351384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DONJI EMOVCI 30E, 34000 DONJI EMOVCI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2.954,50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787ADF">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143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MARA RADAN</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71888637527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RADANI 6, 22323 OSTROGAŠICA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1.210,00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144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REGE-COMMERCE - Društvo za unutarnju i vanjsku trgovinu d.o.o.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26527179409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Adolfa Waldingera 4a, 31000 Osijek</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494,00 </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145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ANKA RELJA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38917916693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RELJE-JUNAKOVIĆI 74, 22000 DUBRAVA KOD ŠIBENIKA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3.375,00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lastRenderedPageBreak/>
              <w:t>146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RESTORAN TRNJANKA  d.o.o. za ugostiteljstvo i usluge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51095398279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Trnjanska cesta 31,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1.599,01</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147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ANITA RONČEVIĆ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80977987840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STABLINAC II 2, 22211 VODICE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4.446,00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148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Javni bilježnik JOZO ROTIM,</w:t>
            </w:r>
            <w:r w:rsidR="00843B62">
              <w:rPr>
                <w:rFonts w:eastAsia="Calibri"/>
                <w:sz w:val="22"/>
                <w:szCs w:val="22"/>
              </w:rPr>
              <w:t xml:space="preserve"> </w:t>
            </w:r>
            <w:r w:rsidRPr="00BD1501">
              <w:rPr>
                <w:rFonts w:eastAsia="Calibri"/>
                <w:sz w:val="22"/>
                <w:szCs w:val="22"/>
              </w:rPr>
              <w:t>Trg Johna Fitzgeralda Kennedyja 6b, 10000, Zagreb</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15618163660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TRNJANSKA CESTA 105,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2.690,00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149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IVAN RUPIĆ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15858212642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MARIBORSKA 25,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7.362,50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MLADEN RUPIĆ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41415369215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NOVA V 7,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8.273,00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PETAR RUPIĆ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07338082039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RUPIĆI 5, 22000 DANILO BIRANJ</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1.806,00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Saponia kemijska, prehrambena i farmaceutska industrija d.d.</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37879152548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Matije Gupca 2, 31000 Osijek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1.244,99</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VINKO SAŠA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98704917504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SAŠE 8, 21220 BLIZNA DONJA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5.952,00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SAVEZ ENERGETIČARA HRVATSKE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56822948795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Ilica 34/I,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1.900,00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ZLATKO SKELIN, vl. "AS" ugostiteljsko trgovački obrt, ZAGREB, ZELENGAJ 2/A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99415519065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KRALJEVEC 59,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896,00</w:t>
            </w:r>
          </w:p>
        </w:tc>
        <w:tc>
          <w:tcPr>
            <w:tcW w:w="1134"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MARKO SLAMIĆ,PRO-WEB obrt za računalne djelatnosti</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75850679491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PUT GIMNAZIJE 42,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850,00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SLOBODNA DALMACIJA izdavačka i tiskarska djelatnost, dioničko društvo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35075764438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Ulica Hrvatske Mornarice 4, 21000 Split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1.125,00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UGOSTITELJSKI OBRT "ZLATNI TULP "- JOSO SMOLIĆ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18000109617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STJEPANA RADIĆA 56A,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1.250,00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159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MARKO SMOLIĆ, vl. SMOLIĆ GRAFIKA obrt za reklame i tisak</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64796748545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113.ŠIBENSKE BRIGADE HV-A 1,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375,00</w:t>
            </w:r>
          </w:p>
        </w:tc>
        <w:tc>
          <w:tcPr>
            <w:tcW w:w="1134" w:type="dxa"/>
            <w:tcBorders>
              <w:top w:val="nil"/>
              <w:left w:val="nil"/>
              <w:bottom w:val="single" w:color="000000" w:sz="4" w:space="0"/>
              <w:right w:val="single" w:color="000000" w:sz="4" w:space="0"/>
            </w:tcBorders>
          </w:tcPr>
          <w:p w:rsidRPr="00BD1501" w:rsidR="00FE6D88" w:rsidP="00AB40B4" w:rsidRDefault="00E94C7A">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160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SPLENDID ugostiteljstvo, društvo s ograničenom odgovornošću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31618014301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Mlinovi 28,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3.031,23</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lastRenderedPageBreak/>
              <w:t>161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SREDIŠNJE KLIRINŠKO DEPOZITARNO DRUŠTVO, dioničko društvo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64406809162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Heinzelova 62a,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9.316,38</w:t>
            </w:r>
          </w:p>
        </w:tc>
        <w:tc>
          <w:tcPr>
            <w:tcW w:w="1134" w:type="dxa"/>
            <w:tcBorders>
              <w:top w:val="nil"/>
              <w:left w:val="nil"/>
              <w:bottom w:val="single" w:color="000000" w:sz="4" w:space="0"/>
              <w:right w:val="single" w:color="000000" w:sz="4" w:space="0"/>
            </w:tcBorders>
          </w:tcPr>
          <w:p w:rsidRPr="00BD1501" w:rsidR="00FE6D88" w:rsidP="00AB40B4" w:rsidRDefault="008D2288">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162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NEVENKA STANČIĆ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32385556054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STJEPANA RADIĆA 60,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440,00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163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SVEUČILIŠTE U ZAGREBU, PREHRAMBENO-BIOTEHNOLOŠKI FAKULTET</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47824453867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Pierottijeva 6,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3.605,00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164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IVAN ŠAKIĆ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53138995288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BILO STANOVI 1, 22223 PIRAMATOVCI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4.586,01</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165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ŠI-ŠPED d.o.o za domaću i međunarodnu špediciju, turizam i trgovinu u stečaju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04261888013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Obala hrvatske mornarice 1,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4.025,00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166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ŽELJKO ŠKUGOR</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08729629194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ŠKUGORI 59, 22000 DUBRAVA KOD ŠIBENIKA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8.153,00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167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ANTE ŠODA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85237939766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SAŠE 2, 21220 BLIZNA DONJA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5.856,00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168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FRANE ŠODA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32076309728</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GAĆELEZI 20, 22215 GAĆELEZI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3.600,00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169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IVAN ŠPADINA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84626049044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ŠPADINA 1, 22240 DAZLINA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5.872,50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170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ŠPICA SUSTAVI za automatsku identifikaciju, društvo s ograničenom odgovornošću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08747661196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Radoslava Cimermana 64a,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4.223,75</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171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 xml:space="preserve">ŠUPERBA JERE, vl. ugostiteljskog obrta " TORCIDA" Donje Polje, </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37712913310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DONJE POLJE 70, 22000 DONJE POLJE</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8.335,94</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172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DUŠAN TABULA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06513564730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GAĆELEZI 47, 22215 GAĆELEZI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3.220,00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173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MOMO TABULA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88971205532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GAĆELEZI 141, 22215 GAĆELEZI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3.495,00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174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NIKO TARLE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07753816584</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ANTUNA BRANKA ŠIMIĆA 2, 22320 DRNIŠ</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5.275,00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lastRenderedPageBreak/>
              <w:t>175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TIM KING društvo s ograničenom odgovornošću za projektiranje i inženjering</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28777680011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Greberanec 25, 48260 Križevci</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3.637,50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176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TISKARA MALENICA d.o.o. u stečaju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21268596817</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113. Šibenske brigade HV-a 193, 22000 Šibenik</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 xml:space="preserve">6.443,75 </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177</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 xml:space="preserve">SRĐAN TROJAN, vl. obrta Elektro radiona "Trojan" Šibenik </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22074958126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KRALJA ZVONIMIRA 92,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2.450,00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178</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UGOCER za trgovinu, usluge, izvoz i uvoz d.o.o.</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63629609201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Trg kralja Tomislava 26, 10410 Velika Gorica</w:t>
            </w:r>
          </w:p>
        </w:tc>
        <w:tc>
          <w:tcPr>
            <w:tcW w:w="1134" w:type="dxa"/>
            <w:tcBorders>
              <w:top w:val="nil"/>
              <w:left w:val="nil"/>
              <w:bottom w:val="single" w:color="000000" w:sz="4" w:space="0"/>
              <w:right w:val="single" w:color="000000" w:sz="4" w:space="0"/>
            </w:tcBorders>
            <w:vAlign w:val="center"/>
          </w:tcPr>
          <w:p w:rsidRPr="00BD1501" w:rsidR="00FE6D88" w:rsidP="00AB40B4" w:rsidRDefault="00FE6D88">
            <w:pPr>
              <w:rPr>
                <w:rFonts w:eastAsia="Calibri"/>
                <w:sz w:val="22"/>
                <w:szCs w:val="22"/>
              </w:rPr>
            </w:pPr>
            <w:r w:rsidRPr="00BD1501">
              <w:rPr>
                <w:rFonts w:eastAsia="Calibri"/>
                <w:sz w:val="22"/>
                <w:szCs w:val="22"/>
              </w:rPr>
              <w:t>2.752,47</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179</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ANA VIDOVIĆ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99124063285</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PUT CRKVE 10, 22322 GRADAC</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2.060,00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180</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VILSTROJ društvo s ograničenom odgovornošću za usluge i trgovinu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14411754953</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Mažinjica 77, 52420 Buzet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8.251,95</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181</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VINKO TRGOVINA d.o.o. za ugostiteljstvo i trgovinu</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83803022560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Koledovčina 4, 10000 Zagreb</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1.646,20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182</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MILENA VUKIČEVIĆ</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49455915200</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DONJA GREBAŠTICA 118, 22231 GREBAŠTICA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r w:rsidRPr="00BD1501">
              <w:rPr>
                <w:rFonts w:eastAsia="Calibri"/>
                <w:sz w:val="22"/>
                <w:szCs w:val="22"/>
              </w:rPr>
              <w:t>1.472,50</w:t>
            </w:r>
          </w:p>
          <w:p w:rsidRPr="00BD1501" w:rsidR="00FE6D88" w:rsidP="00AB40B4" w:rsidRDefault="00FE6D88">
            <w:pPr>
              <w:rPr>
                <w:rFonts w:eastAsia="Calibri"/>
                <w:sz w:val="22"/>
                <w:szCs w:val="22"/>
              </w:rPr>
            </w:pP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183</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ZADRUŽNI SAVEZ DALMACIJE</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97059868731</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Ulica Kamila Tončića 4, 21000 Split</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1.950,00</w:t>
            </w:r>
          </w:p>
        </w:tc>
        <w:tc>
          <w:tcPr>
            <w:tcW w:w="1134" w:type="dxa"/>
            <w:tcBorders>
              <w:top w:val="nil"/>
              <w:left w:val="nil"/>
              <w:bottom w:val="single" w:color="000000"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184</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ZELENI GRAD ŠIBENIK društvo s ograničenom odgovornošću za komunalne djelatnosti</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54873130289</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Stjepana Radića 100,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8.249,51</w:t>
            </w:r>
          </w:p>
        </w:tc>
        <w:tc>
          <w:tcPr>
            <w:tcW w:w="1134"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185</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ZELENILO društvo s ograničenom odgovornošću za održavanje zelenih površina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64313434346</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Eugena Kvaternika 7, 22000 Šibenik</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1.448,66</w:t>
            </w:r>
          </w:p>
        </w:tc>
        <w:tc>
          <w:tcPr>
            <w:tcW w:w="1134"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ZA</w:t>
            </w:r>
          </w:p>
        </w:tc>
        <w:tc>
          <w:tcPr>
            <w:tcW w:w="1277"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r>
      <w:tr w:rsidRPr="00BD1501" w:rsidR="00FE6D88" w:rsidTr="002B0FC1">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186</w:t>
            </w:r>
          </w:p>
        </w:tc>
        <w:tc>
          <w:tcPr>
            <w:tcW w:w="2268"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MARIJAN ŽAJA</w:t>
            </w:r>
          </w:p>
        </w:tc>
        <w:tc>
          <w:tcPr>
            <w:tcW w:w="1276" w:type="dxa"/>
            <w:tcBorders>
              <w:top w:val="nil"/>
              <w:left w:val="nil"/>
              <w:bottom w:val="single" w:color="000000"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93174410632</w:t>
            </w:r>
          </w:p>
        </w:tc>
        <w:tc>
          <w:tcPr>
            <w:tcW w:w="1701" w:type="dxa"/>
            <w:tcBorders>
              <w:top w:val="nil"/>
              <w:left w:val="nil"/>
              <w:bottom w:val="single" w:color="000000"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PURIĆI 4, 21220 BLIZNA GORNJA</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2.184,00</w:t>
            </w:r>
          </w:p>
        </w:tc>
        <w:tc>
          <w:tcPr>
            <w:tcW w:w="1134" w:type="dxa"/>
            <w:tcBorders>
              <w:top w:val="nil"/>
              <w:left w:val="nil"/>
              <w:bottom w:val="single" w:color="000000" w:sz="4" w:space="0"/>
              <w:right w:val="single" w:color="000000" w:sz="4" w:space="0"/>
            </w:tcBorders>
          </w:tcPr>
          <w:p w:rsidRPr="00BD1501" w:rsidR="00FE6D88" w:rsidP="00AB40B4" w:rsidRDefault="00FE6D88">
            <w:pPr>
              <w:rPr>
                <w:rFonts w:eastAsia="Calibri"/>
                <w:sz w:val="22"/>
                <w:szCs w:val="22"/>
              </w:rPr>
            </w:pPr>
          </w:p>
        </w:tc>
        <w:tc>
          <w:tcPr>
            <w:tcW w:w="1277" w:type="dxa"/>
            <w:tcBorders>
              <w:top w:val="nil"/>
              <w:left w:val="nil"/>
              <w:bottom w:val="single" w:color="000000" w:sz="4" w:space="0"/>
              <w:right w:val="single" w:color="000000" w:sz="4" w:space="0"/>
            </w:tcBorders>
          </w:tcPr>
          <w:p w:rsidRPr="00BD1501" w:rsidR="00FE6D88" w:rsidP="00AB40B4" w:rsidRDefault="00843B62">
            <w:pPr>
              <w:rPr>
                <w:rFonts w:eastAsia="Calibri"/>
                <w:sz w:val="22"/>
                <w:szCs w:val="22"/>
              </w:rPr>
            </w:pPr>
            <w:r>
              <w:rPr>
                <w:rFonts w:eastAsia="Calibri"/>
                <w:sz w:val="22"/>
                <w:szCs w:val="22"/>
              </w:rPr>
              <w:t>PROTIV</w:t>
            </w:r>
          </w:p>
        </w:tc>
      </w:tr>
      <w:tr w:rsidRPr="00BD1501" w:rsidR="00FE6D88" w:rsidTr="00430884">
        <w:trPr>
          <w:trHeight w:val="1922"/>
        </w:trPr>
        <w:tc>
          <w:tcPr>
            <w:tcW w:w="675" w:type="dxa"/>
            <w:tcBorders>
              <w:top w:val="nil"/>
              <w:left w:val="single" w:color="000000" w:sz="4" w:space="0"/>
              <w:bottom w:val="nil"/>
              <w:right w:val="single" w:color="000000" w:sz="4" w:space="0"/>
            </w:tcBorders>
            <w:shd w:val="clear" w:color="auto" w:fill="auto"/>
            <w:noWrap/>
            <w:vAlign w:val="center"/>
          </w:tcPr>
          <w:p w:rsidRPr="00BD1501" w:rsidR="00FE6D88" w:rsidP="00AB40B4" w:rsidRDefault="00E81C41">
            <w:pPr>
              <w:rPr>
                <w:rFonts w:eastAsia="Calibri"/>
                <w:sz w:val="22"/>
                <w:szCs w:val="22"/>
              </w:rPr>
            </w:pPr>
            <w:r>
              <w:rPr>
                <w:rFonts w:eastAsia="Calibri"/>
                <w:sz w:val="22"/>
                <w:szCs w:val="22"/>
              </w:rPr>
              <w:t>187</w:t>
            </w:r>
          </w:p>
        </w:tc>
        <w:tc>
          <w:tcPr>
            <w:tcW w:w="2268" w:type="dxa"/>
            <w:tcBorders>
              <w:top w:val="nil"/>
              <w:left w:val="nil"/>
              <w:bottom w:val="single" w:color="auto"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ŽUPANIJSKI RADIO ŠIBENIK društvo s ograničenom odgovornošću za radijsku djelatnost u stečaju</w:t>
            </w:r>
          </w:p>
        </w:tc>
        <w:tc>
          <w:tcPr>
            <w:tcW w:w="1276" w:type="dxa"/>
            <w:tcBorders>
              <w:top w:val="nil"/>
              <w:left w:val="nil"/>
              <w:bottom w:val="single" w:color="auto" w:sz="4" w:space="0"/>
              <w:right w:val="single" w:color="000000" w:sz="4" w:space="0"/>
            </w:tcBorders>
            <w:shd w:val="clear" w:color="auto" w:fill="auto"/>
            <w:noWrap/>
            <w:vAlign w:val="center"/>
            <w:hideMark/>
          </w:tcPr>
          <w:p w:rsidRPr="00BD1501" w:rsidR="00FE6D88" w:rsidP="00AB40B4" w:rsidRDefault="00FE6D88">
            <w:pPr>
              <w:rPr>
                <w:rFonts w:eastAsia="Calibri"/>
                <w:sz w:val="22"/>
                <w:szCs w:val="22"/>
              </w:rPr>
            </w:pPr>
            <w:r w:rsidRPr="00BD1501">
              <w:rPr>
                <w:rFonts w:eastAsia="Calibri"/>
                <w:sz w:val="22"/>
                <w:szCs w:val="22"/>
              </w:rPr>
              <w:t>50868563028</w:t>
            </w:r>
          </w:p>
        </w:tc>
        <w:tc>
          <w:tcPr>
            <w:tcW w:w="1701" w:type="dxa"/>
            <w:tcBorders>
              <w:top w:val="nil"/>
              <w:left w:val="nil"/>
              <w:bottom w:val="single" w:color="auto" w:sz="4" w:space="0"/>
              <w:right w:val="single" w:color="000000" w:sz="4" w:space="0"/>
            </w:tcBorders>
            <w:shd w:val="clear" w:color="auto" w:fill="auto"/>
            <w:vAlign w:val="center"/>
            <w:hideMark/>
          </w:tcPr>
          <w:p w:rsidRPr="00BD1501" w:rsidR="00FE6D88" w:rsidP="00AB40B4" w:rsidRDefault="00FE6D88">
            <w:pPr>
              <w:rPr>
                <w:rFonts w:eastAsia="Calibri"/>
                <w:sz w:val="22"/>
                <w:szCs w:val="22"/>
              </w:rPr>
            </w:pPr>
            <w:r w:rsidRPr="00BD1501">
              <w:rPr>
                <w:rFonts w:eastAsia="Calibri"/>
                <w:sz w:val="22"/>
                <w:szCs w:val="22"/>
              </w:rPr>
              <w:t>Obala palih omladinaca 4, 22000 Šibenik</w:t>
            </w:r>
          </w:p>
        </w:tc>
        <w:tc>
          <w:tcPr>
            <w:tcW w:w="1134" w:type="dxa"/>
            <w:tcBorders>
              <w:top w:val="nil"/>
              <w:left w:val="nil"/>
              <w:bottom w:val="single" w:color="auto" w:sz="4" w:space="0"/>
              <w:right w:val="single" w:color="000000" w:sz="4" w:space="0"/>
            </w:tcBorders>
          </w:tcPr>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p>
          <w:p w:rsidRPr="00BD1501" w:rsidR="00FE6D88" w:rsidP="00AB40B4" w:rsidRDefault="00FE6D88">
            <w:pPr>
              <w:rPr>
                <w:rFonts w:eastAsia="Calibri"/>
                <w:sz w:val="22"/>
                <w:szCs w:val="22"/>
              </w:rPr>
            </w:pPr>
            <w:r w:rsidRPr="00BD1501">
              <w:rPr>
                <w:rFonts w:eastAsia="Calibri"/>
                <w:sz w:val="22"/>
                <w:szCs w:val="22"/>
              </w:rPr>
              <w:t>1.286,25</w:t>
            </w:r>
          </w:p>
        </w:tc>
        <w:tc>
          <w:tcPr>
            <w:tcW w:w="1134" w:type="dxa"/>
            <w:tcBorders>
              <w:top w:val="nil"/>
              <w:left w:val="nil"/>
              <w:bottom w:val="single" w:color="auto" w:sz="4" w:space="0"/>
              <w:right w:val="single" w:color="000000" w:sz="4" w:space="0"/>
            </w:tcBorders>
          </w:tcPr>
          <w:p w:rsidRPr="00BD1501" w:rsidR="00FE6D88" w:rsidP="00AB40B4" w:rsidRDefault="00C65AA0">
            <w:pPr>
              <w:rPr>
                <w:rFonts w:eastAsia="Calibri"/>
                <w:sz w:val="22"/>
                <w:szCs w:val="22"/>
              </w:rPr>
            </w:pPr>
            <w:r>
              <w:rPr>
                <w:rFonts w:eastAsia="Calibri"/>
                <w:sz w:val="22"/>
                <w:szCs w:val="22"/>
              </w:rPr>
              <w:t>ZA</w:t>
            </w:r>
          </w:p>
        </w:tc>
        <w:tc>
          <w:tcPr>
            <w:tcW w:w="1277" w:type="dxa"/>
            <w:tcBorders>
              <w:top w:val="nil"/>
              <w:left w:val="nil"/>
              <w:bottom w:val="single" w:color="auto" w:sz="4" w:space="0"/>
              <w:right w:val="single" w:color="000000" w:sz="4" w:space="0"/>
            </w:tcBorders>
          </w:tcPr>
          <w:p w:rsidRPr="00BD1501" w:rsidR="00FE6D88" w:rsidP="00AB40B4" w:rsidRDefault="00FE6D88">
            <w:pPr>
              <w:rPr>
                <w:rFonts w:eastAsia="Calibri"/>
                <w:sz w:val="22"/>
                <w:szCs w:val="22"/>
              </w:rPr>
            </w:pPr>
          </w:p>
        </w:tc>
      </w:tr>
      <w:tr w:rsidRPr="00BD1501" w:rsidR="00430884" w:rsidTr="00430884">
        <w:trPr>
          <w:trHeight w:val="841"/>
        </w:trPr>
        <w:tc>
          <w:tcPr>
            <w:tcW w:w="675" w:type="dxa"/>
            <w:tcBorders>
              <w:top w:val="nil"/>
              <w:left w:val="single" w:color="000000" w:sz="4" w:space="0"/>
              <w:bottom w:val="single" w:color="auto" w:sz="4" w:space="0"/>
              <w:right w:val="single" w:color="auto" w:sz="4" w:space="0"/>
            </w:tcBorders>
            <w:shd w:val="clear" w:color="auto" w:fill="auto"/>
            <w:noWrap/>
            <w:vAlign w:val="center"/>
          </w:tcPr>
          <w:p w:rsidR="00430884" w:rsidP="00AB40B4" w:rsidRDefault="00430884">
            <w:pPr>
              <w:rPr>
                <w:rFonts w:eastAsia="Calibri"/>
                <w:sz w:val="22"/>
                <w:szCs w:val="22"/>
              </w:rPr>
            </w:pPr>
          </w:p>
        </w:tc>
        <w:tc>
          <w:tcPr>
            <w:tcW w:w="2268" w:type="dxa"/>
            <w:tcBorders>
              <w:top w:val="single" w:color="auto" w:sz="4" w:space="0"/>
              <w:left w:val="single" w:color="auto" w:sz="4" w:space="0"/>
              <w:bottom w:val="single" w:color="auto" w:sz="4" w:space="0"/>
            </w:tcBorders>
            <w:shd w:val="clear" w:color="auto" w:fill="auto"/>
            <w:vAlign w:val="center"/>
          </w:tcPr>
          <w:p w:rsidRPr="00BD1501" w:rsidR="00430884" w:rsidP="00AB40B4" w:rsidRDefault="00430884">
            <w:pPr>
              <w:rPr>
                <w:rFonts w:eastAsia="Calibri"/>
                <w:sz w:val="22"/>
                <w:szCs w:val="22"/>
              </w:rPr>
            </w:pPr>
            <w:r>
              <w:rPr>
                <w:rFonts w:eastAsia="Calibri"/>
                <w:sz w:val="22"/>
                <w:szCs w:val="22"/>
              </w:rPr>
              <w:t>UKUPNO:</w:t>
            </w:r>
          </w:p>
        </w:tc>
        <w:tc>
          <w:tcPr>
            <w:tcW w:w="1276" w:type="dxa"/>
            <w:tcBorders>
              <w:top w:val="single" w:color="auto" w:sz="4" w:space="0"/>
              <w:bottom w:val="single" w:color="auto" w:sz="4" w:space="0"/>
            </w:tcBorders>
            <w:shd w:val="clear" w:color="auto" w:fill="auto"/>
            <w:noWrap/>
            <w:vAlign w:val="center"/>
          </w:tcPr>
          <w:p w:rsidRPr="00BD1501" w:rsidR="00430884" w:rsidP="00AB40B4" w:rsidRDefault="00430884">
            <w:pPr>
              <w:rPr>
                <w:rFonts w:eastAsia="Calibri"/>
                <w:sz w:val="22"/>
                <w:szCs w:val="22"/>
              </w:rPr>
            </w:pPr>
          </w:p>
        </w:tc>
        <w:tc>
          <w:tcPr>
            <w:tcW w:w="1701" w:type="dxa"/>
            <w:tcBorders>
              <w:top w:val="single" w:color="auto" w:sz="4" w:space="0"/>
              <w:bottom w:val="single" w:color="auto" w:sz="4" w:space="0"/>
              <w:right w:val="single" w:color="auto" w:sz="4" w:space="0"/>
            </w:tcBorders>
            <w:shd w:val="clear" w:color="auto" w:fill="auto"/>
            <w:vAlign w:val="center"/>
          </w:tcPr>
          <w:p w:rsidRPr="00BD1501" w:rsidR="00430884" w:rsidP="00AB40B4" w:rsidRDefault="00430884">
            <w:pPr>
              <w:rPr>
                <w:rFonts w:eastAsia="Calibri"/>
                <w:sz w:val="22"/>
                <w:szCs w:val="22"/>
              </w:rPr>
            </w:pPr>
          </w:p>
        </w:tc>
        <w:tc>
          <w:tcPr>
            <w:tcW w:w="1134" w:type="dxa"/>
            <w:tcBorders>
              <w:top w:val="single" w:color="auto" w:sz="4" w:space="0"/>
              <w:left w:val="single" w:color="auto" w:sz="4" w:space="0"/>
              <w:bottom w:val="single" w:color="auto" w:sz="4" w:space="0"/>
              <w:right w:val="single" w:color="auto" w:sz="4" w:space="0"/>
            </w:tcBorders>
          </w:tcPr>
          <w:p w:rsidRPr="00BD1501" w:rsidR="00430884" w:rsidP="00AB40B4" w:rsidRDefault="00430884">
            <w:pPr>
              <w:rPr>
                <w:rFonts w:eastAsia="Calibri"/>
                <w:sz w:val="22"/>
                <w:szCs w:val="22"/>
              </w:rPr>
            </w:pPr>
            <w:r>
              <w:rPr>
                <w:rFonts w:eastAsia="Calibri"/>
                <w:sz w:val="22"/>
                <w:szCs w:val="22"/>
              </w:rPr>
              <w:t>633.862,92</w:t>
            </w:r>
          </w:p>
        </w:tc>
        <w:tc>
          <w:tcPr>
            <w:tcW w:w="1134" w:type="dxa"/>
            <w:tcBorders>
              <w:top w:val="single" w:color="auto" w:sz="4" w:space="0"/>
              <w:left w:val="single" w:color="auto" w:sz="4" w:space="0"/>
              <w:bottom w:val="single" w:color="auto" w:sz="4" w:space="0"/>
              <w:right w:val="single" w:color="auto" w:sz="4" w:space="0"/>
            </w:tcBorders>
          </w:tcPr>
          <w:p w:rsidR="00430884" w:rsidP="00AB40B4" w:rsidRDefault="00430884">
            <w:pPr>
              <w:rPr>
                <w:rFonts w:eastAsia="Calibri"/>
                <w:sz w:val="22"/>
                <w:szCs w:val="22"/>
              </w:rPr>
            </w:pPr>
            <w:r>
              <w:rPr>
                <w:rFonts w:eastAsia="Calibri"/>
                <w:sz w:val="22"/>
                <w:szCs w:val="22"/>
              </w:rPr>
              <w:t>510.473,53 / 80,53 %</w:t>
            </w:r>
          </w:p>
        </w:tc>
        <w:tc>
          <w:tcPr>
            <w:tcW w:w="1277" w:type="dxa"/>
            <w:tcBorders>
              <w:top w:val="single" w:color="auto" w:sz="4" w:space="0"/>
              <w:left w:val="single" w:color="auto" w:sz="4" w:space="0"/>
              <w:bottom w:val="single" w:color="auto" w:sz="4" w:space="0"/>
              <w:right w:val="single" w:color="auto" w:sz="4" w:space="0"/>
            </w:tcBorders>
          </w:tcPr>
          <w:p w:rsidRPr="00BD1501" w:rsidR="00430884" w:rsidP="00AB40B4" w:rsidRDefault="00430884">
            <w:pPr>
              <w:rPr>
                <w:rFonts w:eastAsia="Calibri"/>
                <w:sz w:val="22"/>
                <w:szCs w:val="22"/>
              </w:rPr>
            </w:pPr>
            <w:r>
              <w:rPr>
                <w:rFonts w:eastAsia="Calibri"/>
                <w:sz w:val="22"/>
                <w:szCs w:val="22"/>
              </w:rPr>
              <w:t>123.389,39 / 19,47 %</w:t>
            </w:r>
          </w:p>
        </w:tc>
      </w:tr>
    </w:tbl>
    <w:p w:rsidRPr="00BD1501" w:rsidR="00137729" w:rsidP="00903F36" w:rsidRDefault="00137729">
      <w:pPr>
        <w:pStyle w:val="Odlomakpopisa"/>
        <w:ind w:left="0"/>
        <w:rPr>
          <w:noProof/>
          <w:sz w:val="22"/>
          <w:szCs w:val="22"/>
          <w:lang w:eastAsia="hr-HR"/>
        </w:rPr>
      </w:pPr>
    </w:p>
    <w:p w:rsidRPr="00BD1501" w:rsidR="00AC6265" w:rsidP="00AC6265" w:rsidRDefault="004D7476">
      <w:pPr>
        <w:rPr>
          <w:sz w:val="22"/>
          <w:szCs w:val="22"/>
        </w:rPr>
      </w:pPr>
      <w:r>
        <w:rPr>
          <w:sz w:val="22"/>
          <w:szCs w:val="22"/>
        </w:rPr>
        <w:t>Nakon izvršenog glasovanja konstatira se:</w:t>
      </w:r>
    </w:p>
    <w:p w:rsidRPr="00BD1501" w:rsidR="00C87A10" w:rsidP="00392731" w:rsidRDefault="00C87A10">
      <w:pPr>
        <w:rPr>
          <w:sz w:val="22"/>
          <w:szCs w:val="22"/>
        </w:rPr>
      </w:pPr>
    </w:p>
    <w:p w:rsidR="00392731" w:rsidP="00392731" w:rsidRDefault="00392731">
      <w:pPr>
        <w:rPr>
          <w:sz w:val="22"/>
          <w:szCs w:val="22"/>
        </w:rPr>
      </w:pPr>
      <w:r w:rsidRPr="00BD1501">
        <w:rPr>
          <w:sz w:val="22"/>
          <w:szCs w:val="22"/>
        </w:rPr>
        <w:t xml:space="preserve">Vjerovnici su glasovali ZA plan restrukturiranja u visini prava glasa od </w:t>
      </w:r>
      <w:r w:rsidR="004D7476">
        <w:rPr>
          <w:sz w:val="22"/>
          <w:szCs w:val="22"/>
        </w:rPr>
        <w:t>19.563.729,96</w:t>
      </w:r>
      <w:r w:rsidRPr="00BD1501" w:rsidR="007C5CD8">
        <w:rPr>
          <w:sz w:val="22"/>
          <w:szCs w:val="22"/>
        </w:rPr>
        <w:t xml:space="preserve"> </w:t>
      </w:r>
      <w:r w:rsidR="00430884">
        <w:rPr>
          <w:sz w:val="22"/>
          <w:szCs w:val="22"/>
        </w:rPr>
        <w:t>kuna ili 94,54%.</w:t>
      </w:r>
      <w:r w:rsidRPr="00BD1501">
        <w:rPr>
          <w:sz w:val="22"/>
          <w:szCs w:val="22"/>
        </w:rPr>
        <w:t xml:space="preserve"> </w:t>
      </w:r>
    </w:p>
    <w:p w:rsidR="00B45543" w:rsidP="00392731" w:rsidRDefault="00B45543">
      <w:pPr>
        <w:rPr>
          <w:sz w:val="22"/>
          <w:szCs w:val="22"/>
        </w:rPr>
      </w:pPr>
    </w:p>
    <w:p w:rsidR="00B45543" w:rsidP="00392731" w:rsidRDefault="00B45543">
      <w:pPr>
        <w:rPr>
          <w:sz w:val="22"/>
          <w:szCs w:val="22"/>
        </w:rPr>
      </w:pPr>
      <w:r>
        <w:rPr>
          <w:sz w:val="22"/>
          <w:szCs w:val="22"/>
        </w:rPr>
        <w:t>Vjerovnici su glasovali PROTIV plana restrukturiranja u visini prava glasa od</w:t>
      </w:r>
      <w:r w:rsidR="004D7476">
        <w:rPr>
          <w:sz w:val="22"/>
          <w:szCs w:val="22"/>
        </w:rPr>
        <w:t xml:space="preserve"> 1.128.947,96 </w:t>
      </w:r>
      <w:r w:rsidR="00430884">
        <w:rPr>
          <w:sz w:val="22"/>
          <w:szCs w:val="22"/>
        </w:rPr>
        <w:t>kuna ili 5,46%.</w:t>
      </w:r>
    </w:p>
    <w:p w:rsidR="00B45543" w:rsidP="00392731" w:rsidRDefault="00B45543">
      <w:pPr>
        <w:rPr>
          <w:sz w:val="22"/>
          <w:szCs w:val="22"/>
        </w:rPr>
      </w:pPr>
    </w:p>
    <w:p w:rsidRPr="0060629A" w:rsidR="00B45543" w:rsidP="0060629A" w:rsidRDefault="0060629A">
      <w:pPr>
        <w:pStyle w:val="Odlomakpopisa"/>
        <w:numPr>
          <w:ilvl w:val="0"/>
          <w:numId w:val="8"/>
        </w:numPr>
        <w:rPr>
          <w:b/>
          <w:i/>
          <w:sz w:val="22"/>
          <w:szCs w:val="22"/>
        </w:rPr>
      </w:pPr>
      <w:r w:rsidRPr="0060629A">
        <w:rPr>
          <w:b/>
          <w:i/>
          <w:sz w:val="22"/>
          <w:szCs w:val="22"/>
        </w:rPr>
        <w:t xml:space="preserve">SKUPINA VJEROVNIKA </w:t>
      </w:r>
    </w:p>
    <w:p w:rsidRPr="0060629A" w:rsidR="00B45543" w:rsidP="00392731" w:rsidRDefault="00B45543">
      <w:pPr>
        <w:rPr>
          <w:i/>
          <w:sz w:val="22"/>
          <w:szCs w:val="22"/>
        </w:rPr>
      </w:pPr>
    </w:p>
    <w:p w:rsidR="0060629A" w:rsidP="0060629A" w:rsidRDefault="0060629A">
      <w:pPr>
        <w:rPr>
          <w:sz w:val="22"/>
          <w:szCs w:val="22"/>
        </w:rPr>
      </w:pPr>
      <w:r w:rsidRPr="00BD1501">
        <w:rPr>
          <w:sz w:val="22"/>
          <w:szCs w:val="22"/>
        </w:rPr>
        <w:t xml:space="preserve">Vjerovnici su glasovali ZA plan restrukturiranja u visini prava glasa od </w:t>
      </w:r>
      <w:r w:rsidR="004D7476">
        <w:rPr>
          <w:sz w:val="22"/>
          <w:szCs w:val="22"/>
        </w:rPr>
        <w:t xml:space="preserve">10.357.112,11 </w:t>
      </w:r>
      <w:r w:rsidRPr="00BD1501">
        <w:rPr>
          <w:sz w:val="22"/>
          <w:szCs w:val="22"/>
        </w:rPr>
        <w:t>kuna</w:t>
      </w:r>
      <w:r w:rsidR="00BA2B11">
        <w:rPr>
          <w:sz w:val="22"/>
          <w:szCs w:val="22"/>
        </w:rPr>
        <w:t xml:space="preserve"> ili 100%</w:t>
      </w:r>
      <w:r w:rsidRPr="00BD1501">
        <w:rPr>
          <w:sz w:val="22"/>
          <w:szCs w:val="22"/>
        </w:rPr>
        <w:t xml:space="preserve">. </w:t>
      </w:r>
    </w:p>
    <w:p w:rsidR="0060629A" w:rsidP="0060629A" w:rsidRDefault="0060629A">
      <w:pPr>
        <w:rPr>
          <w:sz w:val="22"/>
          <w:szCs w:val="22"/>
        </w:rPr>
      </w:pPr>
    </w:p>
    <w:p w:rsidR="0060629A" w:rsidP="0060629A" w:rsidRDefault="0060629A">
      <w:pPr>
        <w:rPr>
          <w:sz w:val="22"/>
          <w:szCs w:val="22"/>
        </w:rPr>
      </w:pPr>
      <w:r>
        <w:rPr>
          <w:sz w:val="22"/>
          <w:szCs w:val="22"/>
        </w:rPr>
        <w:t>Vjerovnici su glasovali PROTIV plana restrukturiranja u visini prava glasa od</w:t>
      </w:r>
      <w:r w:rsidR="004D7476">
        <w:rPr>
          <w:sz w:val="22"/>
          <w:szCs w:val="22"/>
        </w:rPr>
        <w:t xml:space="preserve"> 0,00 kuna.</w:t>
      </w:r>
    </w:p>
    <w:p w:rsidR="0060629A" w:rsidP="00392731" w:rsidRDefault="0060629A">
      <w:pPr>
        <w:rPr>
          <w:sz w:val="22"/>
          <w:szCs w:val="22"/>
        </w:rPr>
      </w:pPr>
    </w:p>
    <w:p w:rsidRPr="0060629A" w:rsidR="0060629A" w:rsidP="0060629A" w:rsidRDefault="0060629A">
      <w:pPr>
        <w:pStyle w:val="Odlomakpopisa"/>
        <w:numPr>
          <w:ilvl w:val="0"/>
          <w:numId w:val="8"/>
        </w:numPr>
        <w:rPr>
          <w:b/>
          <w:i/>
          <w:sz w:val="22"/>
          <w:szCs w:val="22"/>
        </w:rPr>
      </w:pPr>
      <w:r w:rsidRPr="0060629A">
        <w:rPr>
          <w:b/>
          <w:i/>
          <w:sz w:val="22"/>
          <w:szCs w:val="22"/>
        </w:rPr>
        <w:t>SKUPINA VJEROVNIKA</w:t>
      </w:r>
    </w:p>
    <w:p w:rsidR="0060629A" w:rsidP="0060629A" w:rsidRDefault="0060629A">
      <w:pPr>
        <w:rPr>
          <w:sz w:val="22"/>
          <w:szCs w:val="22"/>
        </w:rPr>
      </w:pPr>
    </w:p>
    <w:p w:rsidR="0060629A" w:rsidP="0060629A" w:rsidRDefault="0060629A">
      <w:pPr>
        <w:rPr>
          <w:sz w:val="22"/>
          <w:szCs w:val="22"/>
        </w:rPr>
      </w:pPr>
      <w:r w:rsidRPr="00BD1501">
        <w:rPr>
          <w:sz w:val="22"/>
          <w:szCs w:val="22"/>
        </w:rPr>
        <w:t xml:space="preserve">Vjerovnici su glasovali ZA plan restrukturiranja u visini prava glasa od </w:t>
      </w:r>
      <w:r w:rsidR="004D7476">
        <w:rPr>
          <w:sz w:val="22"/>
          <w:szCs w:val="22"/>
        </w:rPr>
        <w:t xml:space="preserve">8.696.144,32 </w:t>
      </w:r>
      <w:r w:rsidR="00BA2B11">
        <w:rPr>
          <w:sz w:val="22"/>
          <w:szCs w:val="22"/>
        </w:rPr>
        <w:t>kuna ili 89,63%.</w:t>
      </w:r>
      <w:r w:rsidRPr="00BD1501">
        <w:rPr>
          <w:sz w:val="22"/>
          <w:szCs w:val="22"/>
        </w:rPr>
        <w:t xml:space="preserve"> </w:t>
      </w:r>
    </w:p>
    <w:p w:rsidR="0060629A" w:rsidP="0060629A" w:rsidRDefault="0060629A">
      <w:pPr>
        <w:rPr>
          <w:sz w:val="22"/>
          <w:szCs w:val="22"/>
        </w:rPr>
      </w:pPr>
    </w:p>
    <w:p w:rsidR="0060629A" w:rsidP="0060629A" w:rsidRDefault="0060629A">
      <w:pPr>
        <w:rPr>
          <w:sz w:val="22"/>
          <w:szCs w:val="22"/>
        </w:rPr>
      </w:pPr>
      <w:r>
        <w:rPr>
          <w:sz w:val="22"/>
          <w:szCs w:val="22"/>
        </w:rPr>
        <w:t>Vjerovnici su glasovali PROTIV plana restrukturiranja u visini prava glasa od</w:t>
      </w:r>
      <w:r w:rsidR="00BA2B11">
        <w:rPr>
          <w:sz w:val="22"/>
          <w:szCs w:val="22"/>
        </w:rPr>
        <w:t xml:space="preserve"> 1.005.558,57 kuna ili 10,37%.</w:t>
      </w:r>
    </w:p>
    <w:p w:rsidR="0060629A" w:rsidP="0060629A" w:rsidRDefault="0060629A">
      <w:pPr>
        <w:rPr>
          <w:sz w:val="22"/>
          <w:szCs w:val="22"/>
        </w:rPr>
      </w:pPr>
    </w:p>
    <w:p w:rsidRPr="0060629A" w:rsidR="0060629A" w:rsidP="0060629A" w:rsidRDefault="0060629A">
      <w:pPr>
        <w:pStyle w:val="Odlomakpopisa"/>
        <w:numPr>
          <w:ilvl w:val="0"/>
          <w:numId w:val="8"/>
        </w:numPr>
        <w:rPr>
          <w:b/>
          <w:i/>
          <w:sz w:val="22"/>
          <w:szCs w:val="22"/>
        </w:rPr>
      </w:pPr>
      <w:r w:rsidRPr="0060629A">
        <w:rPr>
          <w:b/>
          <w:i/>
          <w:sz w:val="22"/>
          <w:szCs w:val="22"/>
        </w:rPr>
        <w:t>SKUPINA VJEROVNIKA</w:t>
      </w:r>
    </w:p>
    <w:p w:rsidR="0060629A" w:rsidP="0060629A" w:rsidRDefault="0060629A">
      <w:pPr>
        <w:rPr>
          <w:sz w:val="22"/>
          <w:szCs w:val="22"/>
        </w:rPr>
      </w:pPr>
    </w:p>
    <w:p w:rsidR="0060629A" w:rsidP="0060629A" w:rsidRDefault="0060629A">
      <w:pPr>
        <w:rPr>
          <w:sz w:val="22"/>
          <w:szCs w:val="22"/>
        </w:rPr>
      </w:pPr>
      <w:r w:rsidRPr="00BD1501">
        <w:rPr>
          <w:sz w:val="22"/>
          <w:szCs w:val="22"/>
        </w:rPr>
        <w:t xml:space="preserve">Vjerovnici su glasovali ZA plan restrukturiranja u visini prava glasa od </w:t>
      </w:r>
      <w:r w:rsidR="004D7476">
        <w:rPr>
          <w:sz w:val="22"/>
          <w:szCs w:val="22"/>
        </w:rPr>
        <w:t>510.473,53</w:t>
      </w:r>
      <w:r w:rsidR="00BA2B11">
        <w:rPr>
          <w:sz w:val="22"/>
          <w:szCs w:val="22"/>
        </w:rPr>
        <w:t xml:space="preserve"> kuna ili 80,53%.</w:t>
      </w:r>
    </w:p>
    <w:p w:rsidR="0060629A" w:rsidP="0060629A" w:rsidRDefault="0060629A">
      <w:pPr>
        <w:rPr>
          <w:sz w:val="22"/>
          <w:szCs w:val="22"/>
        </w:rPr>
      </w:pPr>
    </w:p>
    <w:p w:rsidR="00392731" w:rsidP="00392731" w:rsidRDefault="0060629A">
      <w:pPr>
        <w:rPr>
          <w:sz w:val="22"/>
          <w:szCs w:val="22"/>
        </w:rPr>
      </w:pPr>
      <w:r>
        <w:rPr>
          <w:sz w:val="22"/>
          <w:szCs w:val="22"/>
        </w:rPr>
        <w:t>Vjerovnici su glasovali PROTIV plana restrukturiranja u visini prava glasa od</w:t>
      </w:r>
      <w:r w:rsidR="00BA2B11">
        <w:rPr>
          <w:sz w:val="22"/>
          <w:szCs w:val="22"/>
        </w:rPr>
        <w:t xml:space="preserve"> 123.389,39 kuna ili 19,47%.</w:t>
      </w:r>
      <w:r w:rsidRPr="00BD1501" w:rsidR="004E1A3F">
        <w:rPr>
          <w:sz w:val="22"/>
          <w:szCs w:val="22"/>
        </w:rPr>
        <w:t xml:space="preserve"> </w:t>
      </w:r>
    </w:p>
    <w:p w:rsidR="0060629A" w:rsidP="00392731" w:rsidRDefault="0060629A">
      <w:pPr>
        <w:rPr>
          <w:sz w:val="22"/>
          <w:szCs w:val="22"/>
        </w:rPr>
      </w:pPr>
    </w:p>
    <w:p w:rsidRPr="00BD1501" w:rsidR="0060629A" w:rsidP="00392731" w:rsidRDefault="0060629A">
      <w:pPr>
        <w:rPr>
          <w:sz w:val="22"/>
          <w:szCs w:val="22"/>
        </w:rPr>
      </w:pPr>
    </w:p>
    <w:p w:rsidRPr="00BD1501" w:rsidR="00392731" w:rsidP="00392731" w:rsidRDefault="00392731">
      <w:pPr>
        <w:rPr>
          <w:sz w:val="22"/>
          <w:szCs w:val="22"/>
        </w:rPr>
      </w:pPr>
      <w:r w:rsidRPr="00BD1501">
        <w:rPr>
          <w:sz w:val="22"/>
          <w:szCs w:val="22"/>
        </w:rPr>
        <w:t>Utvrđuje se da nitko od vjerovnika nije učinio vjerojatnim da se planom restrukturiranja umanjuju prava ispod razine koju bi razumno očekivao ostvariti u slučaju ne provedbe restrukturiranja poslovanja dužnika.</w:t>
      </w:r>
    </w:p>
    <w:p w:rsidRPr="00BD1501" w:rsidR="00392731" w:rsidP="00392731" w:rsidRDefault="00392731">
      <w:pPr>
        <w:rPr>
          <w:sz w:val="22"/>
          <w:szCs w:val="22"/>
        </w:rPr>
      </w:pPr>
    </w:p>
    <w:p w:rsidRPr="00BD1501" w:rsidR="008B5D0A" w:rsidP="00392731" w:rsidRDefault="007C5CD8">
      <w:pPr>
        <w:rPr>
          <w:sz w:val="22"/>
          <w:szCs w:val="22"/>
        </w:rPr>
      </w:pPr>
      <w:r w:rsidRPr="00BD1501">
        <w:rPr>
          <w:sz w:val="22"/>
          <w:szCs w:val="22"/>
        </w:rPr>
        <w:t xml:space="preserve">Iz plana restrukturiranja </w:t>
      </w:r>
      <w:r w:rsidRPr="00BD1501" w:rsidR="00392731">
        <w:rPr>
          <w:sz w:val="22"/>
          <w:szCs w:val="22"/>
        </w:rPr>
        <w:t xml:space="preserve">proizlazi vjerojatnost da će njegova provedba omogućiti sposobnost za plaćanje dužnika u razdoblju do kraja tekuće i u </w:t>
      </w:r>
      <w:r w:rsidRPr="00BD1501">
        <w:rPr>
          <w:sz w:val="22"/>
          <w:szCs w:val="22"/>
        </w:rPr>
        <w:t>dvije slijedeće</w:t>
      </w:r>
      <w:r w:rsidRPr="00BD1501" w:rsidR="00392731">
        <w:rPr>
          <w:sz w:val="22"/>
          <w:szCs w:val="22"/>
        </w:rPr>
        <w:t xml:space="preserve"> kalendarsk</w:t>
      </w:r>
      <w:r w:rsidRPr="00BD1501">
        <w:rPr>
          <w:sz w:val="22"/>
          <w:szCs w:val="22"/>
        </w:rPr>
        <w:t>e godine. Također, nije ispunjena niti negativna pretpostavka</w:t>
      </w:r>
      <w:r w:rsidRPr="00BD1501" w:rsidR="00392731">
        <w:rPr>
          <w:sz w:val="22"/>
          <w:szCs w:val="22"/>
        </w:rPr>
        <w:t xml:space="preserve"> </w:t>
      </w:r>
      <w:r w:rsidRPr="00BD1501">
        <w:rPr>
          <w:sz w:val="22"/>
          <w:szCs w:val="22"/>
        </w:rPr>
        <w:t>da planom restrukturiranja nije predviđeno namirenje za vjerovnike čije su tražbine osporene.</w:t>
      </w:r>
    </w:p>
    <w:p w:rsidRPr="00BD1501" w:rsidR="00392731" w:rsidP="00392731" w:rsidRDefault="00392731">
      <w:pPr>
        <w:rPr>
          <w:sz w:val="22"/>
          <w:szCs w:val="22"/>
        </w:rPr>
      </w:pPr>
      <w:r w:rsidRPr="00BD1501">
        <w:rPr>
          <w:sz w:val="22"/>
          <w:szCs w:val="22"/>
        </w:rPr>
        <w:t>Planom restrukturiranja nije predviđeno pretvaranje tražbine jednog ili više vjerovnika u temeljni kapital dužnika.</w:t>
      </w:r>
    </w:p>
    <w:p w:rsidRPr="00BD1501" w:rsidR="00392731" w:rsidP="00392731" w:rsidRDefault="00392731">
      <w:pPr>
        <w:rPr>
          <w:sz w:val="22"/>
          <w:szCs w:val="22"/>
        </w:rPr>
      </w:pPr>
    </w:p>
    <w:p w:rsidRPr="00BD1501" w:rsidR="00392731" w:rsidP="00392731" w:rsidRDefault="00392731">
      <w:pPr>
        <w:rPr>
          <w:sz w:val="22"/>
          <w:szCs w:val="22"/>
        </w:rPr>
      </w:pPr>
      <w:r w:rsidRPr="00BD1501">
        <w:rPr>
          <w:sz w:val="22"/>
          <w:szCs w:val="22"/>
        </w:rPr>
        <w:t>Sud donosi</w:t>
      </w:r>
    </w:p>
    <w:p w:rsidRPr="00BD1501" w:rsidR="00392731" w:rsidP="00392731" w:rsidRDefault="00392731">
      <w:pPr>
        <w:jc w:val="center"/>
        <w:rPr>
          <w:sz w:val="22"/>
          <w:szCs w:val="22"/>
        </w:rPr>
      </w:pPr>
      <w:r w:rsidRPr="00BD1501">
        <w:rPr>
          <w:sz w:val="22"/>
          <w:szCs w:val="22"/>
        </w:rPr>
        <w:t>r j e š e n j e</w:t>
      </w:r>
    </w:p>
    <w:p w:rsidRPr="00BD1501" w:rsidR="00392731" w:rsidP="00392731" w:rsidRDefault="00392731">
      <w:pPr>
        <w:rPr>
          <w:sz w:val="22"/>
          <w:szCs w:val="22"/>
        </w:rPr>
      </w:pPr>
    </w:p>
    <w:p w:rsidR="008B5D0A" w:rsidP="00392731" w:rsidRDefault="00392731">
      <w:pPr>
        <w:rPr>
          <w:sz w:val="22"/>
          <w:szCs w:val="22"/>
        </w:rPr>
      </w:pPr>
      <w:r w:rsidRPr="00BD1501">
        <w:rPr>
          <w:sz w:val="22"/>
          <w:szCs w:val="22"/>
        </w:rPr>
        <w:t>Utvrđuje se prihvaćanje plana restrukturiranja i potvrđuje p</w:t>
      </w:r>
      <w:r w:rsidRPr="00BD1501" w:rsidR="00CD7C64">
        <w:rPr>
          <w:sz w:val="22"/>
          <w:szCs w:val="22"/>
        </w:rPr>
        <w:t xml:space="preserve">redstečajni sporazum zaključen </w:t>
      </w:r>
      <w:r w:rsidRPr="00BD1501">
        <w:rPr>
          <w:sz w:val="22"/>
          <w:szCs w:val="22"/>
        </w:rPr>
        <w:t xml:space="preserve">između dužnika </w:t>
      </w:r>
      <w:r w:rsidRPr="00BD1501" w:rsidR="00AB40B4">
        <w:rPr>
          <w:sz w:val="22"/>
          <w:szCs w:val="22"/>
        </w:rPr>
        <w:t xml:space="preserve">VINOPLOD-VINARIJA, dioničko društvo za proizvodnju i prodaju vina, alkoholnih i bezalkoholnih pića, Šibenik, Velimira Škorpika 2, OIB:47074146147 i </w:t>
      </w:r>
      <w:r w:rsidRPr="00BD1501">
        <w:rPr>
          <w:sz w:val="22"/>
          <w:szCs w:val="22"/>
        </w:rPr>
        <w:t>dolje navedenih vjerovnika</w:t>
      </w:r>
      <w:r w:rsidRPr="00BD1501" w:rsidR="00B9554B">
        <w:rPr>
          <w:sz w:val="22"/>
          <w:szCs w:val="22"/>
        </w:rPr>
        <w:t xml:space="preserve"> na način da se dužnik obvezuje namiriti vjerovnike</w:t>
      </w:r>
      <w:r w:rsidRPr="00BD1501" w:rsidR="00CD7C64">
        <w:rPr>
          <w:sz w:val="22"/>
          <w:szCs w:val="22"/>
        </w:rPr>
        <w:t>:</w:t>
      </w:r>
      <w:r w:rsidRPr="00BD1501">
        <w:rPr>
          <w:sz w:val="22"/>
          <w:szCs w:val="22"/>
        </w:rPr>
        <w:t xml:space="preserve"> </w:t>
      </w:r>
    </w:p>
    <w:p w:rsidRPr="00BD1501" w:rsidR="00596CB0" w:rsidP="00392731" w:rsidRDefault="00596CB0">
      <w:pPr>
        <w:rPr>
          <w:sz w:val="22"/>
          <w:szCs w:val="22"/>
        </w:rPr>
      </w:pPr>
    </w:p>
    <w:p w:rsidRPr="00BD1501" w:rsidR="00AB40B4" w:rsidP="00AB40B4" w:rsidRDefault="00596CB0">
      <w:pPr>
        <w:rPr>
          <w:sz w:val="22"/>
          <w:szCs w:val="22"/>
        </w:rPr>
      </w:pPr>
      <w:r>
        <w:rPr>
          <w:sz w:val="22"/>
          <w:szCs w:val="22"/>
        </w:rPr>
        <w:t>''</w:t>
      </w:r>
      <w:r w:rsidRPr="00BD1501" w:rsidR="00AB40B4">
        <w:rPr>
          <w:sz w:val="22"/>
          <w:szCs w:val="22"/>
        </w:rPr>
        <w:t>Dužnik VINOPLOD-VINARIJA d.d., Šibenik, V. Škorpika 2, OIB: 47074146147 (dalje u tekstu: Dužnik ili Društvo) se obvezuje podmiriti svoje obveze vjerovnicima čija su potraživanja utvrđena (odnosno vjerovnicima čija su potraživanja osporena ukoliko takvi vjerovnici u skladu s zakonom otklone osporavanje) na način kako je određeno ovim predstečajnim sporazumom. Za potrebe namirenja potraživanja vjerovnika, Dužnik je vjerovnike razvrstao u skupine:</w:t>
      </w:r>
    </w:p>
    <w:p w:rsidRPr="00BD1501" w:rsidR="00AB40B4" w:rsidP="00AB40B4" w:rsidRDefault="00AB40B4">
      <w:pPr>
        <w:ind w:left="426"/>
        <w:rPr>
          <w:bCs/>
          <w:sz w:val="22"/>
          <w:szCs w:val="22"/>
        </w:rPr>
      </w:pPr>
    </w:p>
    <w:p w:rsidRPr="00BD1501" w:rsidR="00AB40B4" w:rsidP="00AB40B4" w:rsidRDefault="00AB40B4">
      <w:pPr>
        <w:ind w:left="426"/>
        <w:rPr>
          <w:sz w:val="22"/>
          <w:szCs w:val="22"/>
        </w:rPr>
      </w:pPr>
      <w:r w:rsidRPr="00BD1501">
        <w:rPr>
          <w:bCs/>
          <w:sz w:val="22"/>
          <w:szCs w:val="22"/>
        </w:rPr>
        <w:t>SKUPINA 1. Vjerovnici s pravom odvojenog namirenja</w:t>
      </w:r>
    </w:p>
    <w:p w:rsidRPr="00BD1501" w:rsidR="00AB40B4" w:rsidP="00AB40B4" w:rsidRDefault="00AB40B4">
      <w:pPr>
        <w:ind w:left="426"/>
        <w:rPr>
          <w:sz w:val="22"/>
          <w:szCs w:val="22"/>
        </w:rPr>
      </w:pPr>
      <w:r w:rsidRPr="00BD1501">
        <w:rPr>
          <w:bCs/>
          <w:sz w:val="22"/>
          <w:szCs w:val="22"/>
        </w:rPr>
        <w:t>SKUPINA 2. Vjerovnici koji nisu nižeg isplatnog reda:</w:t>
      </w:r>
    </w:p>
    <w:p w:rsidRPr="00BD1501" w:rsidR="00AB40B4" w:rsidP="00BD1501" w:rsidRDefault="00AB40B4">
      <w:pPr>
        <w:pStyle w:val="Odlomakpopisa"/>
        <w:numPr>
          <w:ilvl w:val="0"/>
          <w:numId w:val="6"/>
        </w:numPr>
        <w:spacing w:after="160" w:line="259" w:lineRule="auto"/>
        <w:ind w:left="1276"/>
        <w:rPr>
          <w:sz w:val="22"/>
          <w:szCs w:val="22"/>
        </w:rPr>
      </w:pPr>
      <w:r w:rsidRPr="00BD1501">
        <w:rPr>
          <w:sz w:val="22"/>
          <w:szCs w:val="22"/>
        </w:rPr>
        <w:t>2.a. Vjerovnici koji nisu nižeg isplatnog reda s tražbinama od 10.000,00 kn i više</w:t>
      </w:r>
    </w:p>
    <w:p w:rsidRPr="00BD1501" w:rsidR="00AB40B4" w:rsidP="00BD1501" w:rsidRDefault="00AB40B4">
      <w:pPr>
        <w:pStyle w:val="Odlomakpopisa"/>
        <w:numPr>
          <w:ilvl w:val="0"/>
          <w:numId w:val="6"/>
        </w:numPr>
        <w:spacing w:after="160" w:line="259" w:lineRule="auto"/>
        <w:ind w:left="1276"/>
        <w:rPr>
          <w:sz w:val="22"/>
          <w:szCs w:val="22"/>
        </w:rPr>
      </w:pPr>
      <w:r w:rsidRPr="00BD1501">
        <w:rPr>
          <w:sz w:val="22"/>
          <w:szCs w:val="22"/>
        </w:rPr>
        <w:t>2.b. Vjerovnici koji nisu nižeg isplatnog reda s tražbinama do 10.000,00 kn</w:t>
      </w:r>
    </w:p>
    <w:p w:rsidRPr="00BD1501" w:rsidR="00AB40B4" w:rsidP="00AB40B4" w:rsidRDefault="00AB40B4">
      <w:pPr>
        <w:rPr>
          <w:sz w:val="22"/>
          <w:szCs w:val="22"/>
        </w:rPr>
      </w:pPr>
    </w:p>
    <w:p w:rsidRPr="00BD1501" w:rsidR="00AB40B4" w:rsidP="00AB40B4" w:rsidRDefault="00AB40B4">
      <w:pPr>
        <w:rPr>
          <w:sz w:val="22"/>
          <w:szCs w:val="22"/>
        </w:rPr>
      </w:pPr>
      <w:r w:rsidRPr="00BD1501">
        <w:rPr>
          <w:sz w:val="22"/>
          <w:szCs w:val="22"/>
        </w:rPr>
        <w:t>Prema navedenom razvrstavanju, Vjerovnici i Dužnik su suglasni da Dužnik podmiri svoje obveze kako slijedi:</w:t>
      </w:r>
    </w:p>
    <w:p w:rsidRPr="00BD1501" w:rsidR="00AB40B4" w:rsidP="00AB40B4" w:rsidRDefault="00AB40B4">
      <w:pPr>
        <w:rPr>
          <w:b/>
          <w:sz w:val="22"/>
          <w:szCs w:val="22"/>
        </w:rPr>
      </w:pPr>
      <w:r w:rsidRPr="00BD1501">
        <w:rPr>
          <w:b/>
          <w:sz w:val="22"/>
          <w:szCs w:val="22"/>
        </w:rPr>
        <w:t xml:space="preserve">SKUPINA 1. – VJEROVNICI S PRAVOM ODVOJENOG NAMIRENJA </w:t>
      </w:r>
    </w:p>
    <w:p w:rsidRPr="00BD1501" w:rsidR="00AB40B4" w:rsidP="00AB40B4" w:rsidRDefault="00AB40B4">
      <w:pPr>
        <w:rPr>
          <w:b/>
          <w:i/>
          <w:sz w:val="22"/>
          <w:szCs w:val="22"/>
        </w:rPr>
      </w:pPr>
      <w:bookmarkStart w:name="_Hlk7304689" w:id="1"/>
      <w:r w:rsidRPr="00BD1501">
        <w:rPr>
          <w:b/>
          <w:i/>
          <w:sz w:val="22"/>
          <w:szCs w:val="22"/>
        </w:rPr>
        <w:t xml:space="preserve">SKUPINU 1. čini vjerovnik s pravom odvojenog namirenja na zalihama Dužnika. Redni broj naznačen ispred vjerovnika označava redni broj pod kojim je vjerovnikova tražbina utvrđena pravomoćnim rješenjem Trgovačkog suda u Zadru pod brojem St-118/2018 od dana 12. veljače 2019. godine. </w:t>
      </w:r>
    </w:p>
    <w:p w:rsidRPr="00BD1501" w:rsidR="00AB40B4" w:rsidP="00AB40B4" w:rsidRDefault="00AB40B4">
      <w:pPr>
        <w:rPr>
          <w:b/>
          <w:i/>
          <w:sz w:val="22"/>
          <w:szCs w:val="22"/>
        </w:rPr>
      </w:pPr>
      <w:r w:rsidRPr="00BD1501">
        <w:rPr>
          <w:b/>
          <w:i/>
          <w:sz w:val="22"/>
          <w:szCs w:val="22"/>
        </w:rPr>
        <w:t>Dužnik i vjerovnik određuju način namirenja potraživanja i reguliranja međusobnih odnosa na način da vjerovnik otpušta Dužniku iznos od 60% utvrđene tražbine, a preostalih 40% utvrđene tražbine Dužnik se obvezuje vjerovniku podmiriti u 19 tromjesečnih anuiteta koji dospijevaju 31.03., 30.06., 30.09. i 31.12., pri čemu prvi anuitet dospijeva na drugi sljedeći od navedenih datuma nakon pravomoćnosti Rješenja kojim se utvrđuje prihvaćanje plana restrukturiranja i potvrđuje predstečajni sporazum, te uz fiksnu kamatnu stopu od 4,5% godišnje, koja se obračunava na preostali iznos glavnice počevši od dana pravomoćnosti Rješenja kojim se utvrđuje prihvaćanje plana restrukturiranja i potvrđuje predstečajni sporazum, a sve kako slijedi:</w:t>
      </w:r>
    </w:p>
    <w:bookmarkEnd w:id="1"/>
    <w:p w:rsidRPr="00BD1501" w:rsidR="00AB40B4" w:rsidP="00AB40B4" w:rsidRDefault="00AB40B4">
      <w:pPr>
        <w:rPr>
          <w:sz w:val="22"/>
          <w:szCs w:val="22"/>
        </w:rPr>
      </w:pPr>
      <w:r w:rsidRPr="00BD1501">
        <w:rPr>
          <w:sz w:val="22"/>
          <w:szCs w:val="22"/>
        </w:rPr>
        <w:t xml:space="preserve">209. Vjerovnik REPUBLIKA HRVATSKA, MINISTARSTVO FINANCIJA, POREZNA UPRAVA, Zagreb, Katančićeva 5, Područni ured Šibenik, Obala hrvatske mornarice 2, Šibenik, OIB: 18683136487 ima upisano založno pravo temeljem Upravnog ugovora Klasa: 415-02/16-10/31, Ur.broj: 513-07-21-06/17-08 od 27. siječnja 2017. godine te se odrekao prava na odvojeno namirenje iz založene stvari i sudjeluje u predstečajnom postupku kao vjerovnik. Dio imovine Dužnika na koju se odnosi razlučno pravo: zalihe robe na skladištu 3 2 101 i to: skladište gotove robe Šibenik, skladište 3 2 103 Zagreb; zalihe robe na skladištu 3 2 332 i to: skladište distribucije Mikulić. Ovime vjerovnik REPUBLIKA HRVATSKA, MINISTARSTVO FINANCIJA, POREZNA UPRAVA, Zagreb, Katančićeva 5, Područni ured Šibenik, Obala hrvatske mornarice 2, Šibenik, OIB: 18683136487 izričito dozvoljava da se bez njegovog daljnjeg očitovanja ili suglasnosti izvrši upis brisanja navedenog založnog prava u bilo kojem upisniku u kojem je to založno pravo upisano, a po pravomoćnosti ovog Rješenja kojim se utvrđuje prihvaćanje plana restrukturiranja i potvrđuje predstečajni sporazum. Navedeni vjerovnik REPUBLIKA HRVATSKA, MINISTARSTVO FINANCIJA, POREZNA UPRAVA, Zagreb, Katančićeva 5, Područni ured Šibenik, Obala hrvatske mornarice 2, Šibenik, OIB: 18683136487, od ukupno utvrđenog potraživanja osiguranog navedenim založnim pravom na zalihama u iznosu od 4.192.025,51 kn, otpušta Dužniku iznos od 2.515.215,31 kn, a Dužnik pristaje na takav otpust duga. Preostali iznos potraživanja u visini od 1.676.810,20 kn Dužnik se obvezuje podmiriti u 19 jednakih tromjesečnih anuiteta, uz fiksnu kamatnu stopu od 4,5% godišnje, koja se obračunava na preostali iznos glavnice počevši od dana pravomoćnosti </w:t>
      </w:r>
      <w:bookmarkStart w:name="_Hlk14105270" w:id="2"/>
      <w:r w:rsidRPr="00BD1501">
        <w:rPr>
          <w:sz w:val="22"/>
          <w:szCs w:val="22"/>
        </w:rPr>
        <w:t>Rješenja kojim se utvrđuje prihvaćanje plana restrukturiranja i potvrđuje predstečajni sporazum</w:t>
      </w:r>
      <w:bookmarkEnd w:id="2"/>
      <w:r w:rsidRPr="00BD1501">
        <w:rPr>
          <w:sz w:val="22"/>
          <w:szCs w:val="22"/>
        </w:rPr>
        <w:t xml:space="preserve">. Anuiteti dospijevaju na datume 31.03., 30.06., 30.09. i 31.12., pri čemu prvi anuitet dospijeva na drugi sljedeći od navedenih datuma nakon pravomoćnosti Rješenja </w:t>
      </w:r>
      <w:bookmarkStart w:name="_Hlk7307748" w:id="3"/>
      <w:r w:rsidRPr="00BD1501">
        <w:rPr>
          <w:sz w:val="22"/>
          <w:szCs w:val="22"/>
        </w:rPr>
        <w:t xml:space="preserve">kojim se utvrđuje prihvaćanje plana restrukturiranja i potvrđuje predstečajni sporazum. </w:t>
      </w:r>
      <w:bookmarkEnd w:id="3"/>
    </w:p>
    <w:p w:rsidRPr="00BD1501" w:rsidR="00AB40B4" w:rsidP="00AB40B4" w:rsidRDefault="00AB40B4">
      <w:pPr>
        <w:rPr>
          <w:sz w:val="22"/>
          <w:szCs w:val="22"/>
        </w:rPr>
      </w:pPr>
    </w:p>
    <w:p w:rsidRPr="00BD1501" w:rsidR="00AB40B4" w:rsidP="00AB40B4" w:rsidRDefault="00AB40B4">
      <w:pPr>
        <w:rPr>
          <w:sz w:val="22"/>
          <w:szCs w:val="22"/>
        </w:rPr>
      </w:pPr>
      <w:r w:rsidRPr="00BD1501">
        <w:rPr>
          <w:sz w:val="22"/>
          <w:szCs w:val="22"/>
        </w:rPr>
        <w:t xml:space="preserve">209. Vjerovnik REPUBLIKA HRVATSKA, MINISTARSTVO FINANCIJA, CARINSKA UPRAVA, Zagreb, Katančićeva 5, Područni i carinski ured Split, Zrinsko-Frankopanska 60, Split, OIB: 18683136487, ima upisano založno pravo temeljem: (i) Ugovora o založnom pravu, sa Zapisnikom o popisu zaliha sirovina, ovjeren i solemniziran od javnog bilježnika Alisa Kale, broj ovjere OV-1895/17 od 07.04.2017.; (ii) Upravnog ugovora o namirenju poreznog duga KLASA: 415-02/17-01/22, URBROJ. 513-02-1451/3-17-6 od 18.04.2017.; (iii) Ugovora o založnom pravu, sa Zapisnikom o popisu zaliha sirovina, ovjeren i solemniziran od javnog bilježnika Alisa Kale, broj ovjere OV-7000/17 od 23.11.2017.; (iv) Upravnog ugovora o namirenju poreznog duga KLASA: 415-02/17-01/54, URBROJ. 513-02-1451/3-17-6 od 27.12.2017 te se odrekao prava na odvojeno namirenje iz založene stvari i sudjeluje u predstečajnom postupku kao vjerovnik. Dio imovine Dužnika na koju se odnosi razlučno pravo: založno pravo na pokretninama – robi na skladištu prema ovjerenim </w:t>
      </w:r>
      <w:r w:rsidRPr="00BD1501">
        <w:rPr>
          <w:sz w:val="22"/>
          <w:szCs w:val="22"/>
        </w:rPr>
        <w:lastRenderedPageBreak/>
        <w:t>zapisnicima Carinske Uprave, područnog carinskog ureda Split, carinskog ureda Šibenik, KLASA: 415-02/17-01/20, URBROJ. 513-02-8024/10-17-3 od 16.02.2017. i KLASA:  415-02/17-01/49, URBROJ. 513-02-8023/10-17-3 od 22.09.2017. Ovime vjerovnik REPUBLIKA HRVATSKA, MINISTARSTVO FINANCIJA, CARINSKA UPRAVA, Zagreb, Katančićeva 5, Područni i carinski ured Split, Zrinsko-Frankopanska 60, Split, OIB: 18683136487, izričito dozvoljava da se bez njegovog daljnjeg očitovanja ili suglasnosti izvrši upis brisanja navedenog založnog prava u bilo kojem upisniku u kojem je to založno pravo upisano, a po pravomoćnosti ovog Rješenja kojim se utvrđuje prihvaćanje plana restrukturiranja i potvrđuje predstečajni sporazum. Navedeni vjerovnik REPUBLIKA HRVATSKA, MINISTARSTVO FINANCIJA, CARINSKA UPRAVA, Zagreb, Katančićeva 5, Područni i carinski ured Split, Zrinsko-Frankopanska 60, Split, OIB: 18683136487, od ukupno utvrđenog potraživanja u iznosu od 6.165.086,60 kn, otpušta Dužniku iznos od 3.699.051,96 kn, a Dužnik pristaje na takav otpust duga. Preostali iznos potraživanja u visini od 2.466.034,64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p>
    <w:p w:rsidRPr="00BD1501" w:rsidR="00AB40B4" w:rsidP="00AB40B4" w:rsidRDefault="00AB40B4">
      <w:pPr>
        <w:rPr>
          <w:sz w:val="22"/>
          <w:szCs w:val="22"/>
        </w:rPr>
      </w:pPr>
    </w:p>
    <w:p w:rsidRPr="00BD1501" w:rsidR="00AB40B4" w:rsidP="00AB40B4" w:rsidRDefault="00AB40B4">
      <w:pPr>
        <w:rPr>
          <w:b/>
          <w:sz w:val="22"/>
          <w:szCs w:val="22"/>
        </w:rPr>
      </w:pPr>
      <w:r w:rsidRPr="00BD1501">
        <w:rPr>
          <w:b/>
          <w:sz w:val="22"/>
          <w:szCs w:val="22"/>
        </w:rPr>
        <w:t>SKUPINA 2. VJEROVNICI KOJI NISU NIŽEG ISPLATNOG REDA</w:t>
      </w:r>
    </w:p>
    <w:p w:rsidRPr="00BD1501" w:rsidR="00AB40B4" w:rsidP="00AB40B4" w:rsidRDefault="00AB40B4">
      <w:pPr>
        <w:rPr>
          <w:b/>
          <w:i/>
          <w:sz w:val="22"/>
          <w:szCs w:val="22"/>
          <w:u w:val="single"/>
        </w:rPr>
      </w:pPr>
    </w:p>
    <w:p w:rsidRPr="00BD1501" w:rsidR="00AB40B4" w:rsidP="00AB40B4" w:rsidRDefault="00AB40B4">
      <w:pPr>
        <w:rPr>
          <w:b/>
          <w:i/>
          <w:sz w:val="22"/>
          <w:szCs w:val="22"/>
          <w:u w:val="single"/>
        </w:rPr>
      </w:pPr>
      <w:r w:rsidRPr="00BD1501">
        <w:rPr>
          <w:b/>
          <w:i/>
          <w:sz w:val="22"/>
          <w:szCs w:val="22"/>
          <w:u w:val="single"/>
        </w:rPr>
        <w:t>VJEROVNICI IZ SKUPINE 2.A.</w:t>
      </w:r>
    </w:p>
    <w:p w:rsidRPr="00BD1501" w:rsidR="00AB40B4" w:rsidP="00AB40B4" w:rsidRDefault="00AB40B4">
      <w:pPr>
        <w:rPr>
          <w:b/>
          <w:i/>
          <w:sz w:val="22"/>
          <w:szCs w:val="22"/>
        </w:rPr>
      </w:pPr>
      <w:r w:rsidRPr="00BD1501">
        <w:rPr>
          <w:b/>
          <w:i/>
          <w:sz w:val="22"/>
          <w:szCs w:val="22"/>
        </w:rPr>
        <w:t xml:space="preserve">Skupinu 2.A. čine vjerovnici koji nisu nižeg isplatnog reda s tražbinama od 10.000,00 kn i više. Redni broj naznačen ispred vjerovnika označava redni broj pod kojim je vjerovnikova tražbina utvrđena pravomoćnim rješenjem Trgovačkog suda u Zadru pod brojem St-118/2018 od dana 12. veljače 2019.  </w:t>
      </w:r>
    </w:p>
    <w:p w:rsidRPr="00BD1501" w:rsidR="00AB40B4" w:rsidP="00AB40B4" w:rsidRDefault="00AB40B4">
      <w:pPr>
        <w:rPr>
          <w:b/>
          <w:i/>
          <w:sz w:val="22"/>
          <w:szCs w:val="22"/>
        </w:rPr>
      </w:pPr>
      <w:r w:rsidRPr="00BD1501">
        <w:rPr>
          <w:b/>
          <w:i/>
          <w:sz w:val="22"/>
          <w:szCs w:val="22"/>
        </w:rPr>
        <w:t>Dužnik i vjerovnici određuju način namirenja potraživanja i reguliranja međusobnih odnosa na način da vjerovnik otpušta Dužniku iznos od 60% utvrđene tražbine, a preostalih 40% utvrđene tražbine Dužnik se obvezuje vjerovniku podmiriti u 19 tromjesečnih anuiteta koji dospijevaju 31.03., 30.06., 30.09. i 31.12., pri čemu prvi anuitet dospijeva na drugi sljedeći od navedenih datuma nakon pravomoćnosti Rješenja kojim se utvrđuje prihvaćanje plana restrukturiranja i potvrđuje predstečajni sporazum, te uz fiksnu kamatnu stopu od 4,5% godišnje, koja se obračunava na preostali iznos glavnice počevši od dana pravomoćnosti Rješenja kojim se utvrđuje prihvaćanje plana restrukturiranja i potvrđuje predstečajni sporazum, a sve kako slijedi:</w:t>
      </w:r>
    </w:p>
    <w:p w:rsidRPr="00BD1501" w:rsidR="00AB40B4" w:rsidP="00AB40B4" w:rsidRDefault="00AB40B4">
      <w:pPr>
        <w:rPr>
          <w:sz w:val="22"/>
          <w:szCs w:val="22"/>
        </w:rPr>
      </w:pPr>
      <w:r w:rsidRPr="00BD1501">
        <w:rPr>
          <w:sz w:val="22"/>
          <w:szCs w:val="22"/>
        </w:rPr>
        <w:t>12. Vjerovnik MARKO BADŽIM iz Čvrljeva, Badžim 15, OIB: 0 9131330288, od ukupno utvrđenog potraživanja u iznosu od 10.380,00 kn, otpušta Dužniku iznos od 6.228,00 kn, a Dužnik pristaje na takav otpust duga. Preostali iznos potraživanja u visini od 4.152,00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29. Vjerovnik ANĐELKO BLAŽEV iz Široke, Ulica I 43, OIB: 50665367070,  od ukupno utvrđenog potraživanja u iznosu od 17.642,50 kn, otpušta Dužniku iznos od 10.585,50 kn, a Dužnik pristaje na takav otpust duga. Preostali iznos potraživanja u visini od 7.057,00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 xml:space="preserve">38. Vjerovnik KREŠO BRUSAN iz Grabovaca, Grabovci 32, OIB: 19344885415,  od ukupno utvrđenog potraživanja u iznosu od 25.012,50 kn, otpušta Dužniku iznos od 15.007,50 kn, a Dužnik pristaje na takav otpust duga. Preostali iznos potraživanja u visini od 10.005,00 kn Dužnik se obvezuje podmiriti u 19 jednakih tromjesečnih anuiteta, uz fiksnu kamatnu stopu od 4,5% godišnje, koja se </w:t>
      </w:r>
      <w:r w:rsidRPr="00BD1501">
        <w:rPr>
          <w:sz w:val="22"/>
          <w:szCs w:val="22"/>
        </w:rPr>
        <w:lastRenderedPageBreak/>
        <w:t>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39. Vjerovnik SAVA BUAČ iz Orlića, Put Kekića 10, OIB: 93963836394,  od ukupno utvrđenog potraživanja u iznosu od 12.495,00 kn, otpušta Dužniku iznos od 7.497,00 kn, a Dužnik pristaje na takav otpust duga. Preostali iznos potraživanja u visini od 4.998,00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46. Vjerovnik IVAN CIGIĆ iz Dubravice, Srida Dubravica 37, OIB: 16050871266,  od ukupno utvrđenog potraživanja u iznosu od 13.223,00 kn, otpušta Dužniku iznos od 7.933,80 kn, a Dužnik pristaje na takav otpust duga. Preostali iznos potraživanja u visini od 5.289,20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47. Vjerovnik COPAN ZAGREB društvo s ograničenom odgovornošću za trgovinu i zastupanje, Selnica Šćitarjevska, Selnica Šćitarjevska 25, OIB: 43698579132,  od ukupno utvrđenog potraživanja u iznosu od 10.571,25 kn, otpušta Dužniku iznos od 6.342,75 kn, a Dužnik pristaje na takav otpust duga. Preostali iznos potraživanja u visini od 4.228,50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48. Vjerovnik CROATIA OSIGURANJE d.d., Zagreb, Vatroslava Jagića 33, OIB: 26187994862,  od ukupno utvrđenog potraživanja u iznosu od 276.505,48 kn, otpušta Dužniku iznos od 165.903,29 kn, a Dužnik pristaje na takav otpust duga. Preostali iznos potraživanja u visini od 110.602,19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49. Vjerovnik PERICA ČALA iz Šibenika, Blajburških Žrtava 30, OIB: 85614041811,  od ukupno utvrđenog potraživanja u iznosu od 20.846,00 kn, otpušta Dužniku iznos od 12.507,60 kn, a Dužnik pristaje na takav otpust duga. Preostali iznos potraživanja u visini od 8.338,40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 xml:space="preserve">51. Vjerovnik IVAN ČERINA iz Podgrađa, Podgrađe 2, OIB: 41856186112,  od ukupno utvrđenog potraživanja u iznosu od 14.975,00 kn, otpušta Dužniku iznos od 8.985,00 kn, a Dužnik pristaje na takav otpust duga. Preostali iznos potraživanja u visini od 5.990,00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w:t>
      </w:r>
      <w:r w:rsidRPr="00BD1501">
        <w:rPr>
          <w:sz w:val="22"/>
          <w:szCs w:val="22"/>
        </w:rPr>
        <w:lastRenderedPageBreak/>
        <w:t>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63. Vjerovnik DJELO, poduzeće za trgovinu na veliko i malo, turizam, ugostiteljstvo i izvoz-uvoz, d.o.o., Unešić, Ljubostinje, Slamići 19, OIB: 62613135937,  od ukupno utvrđenog potraživanja u iznosu od 38.750,00 kn, otpušta Dužniku iznos od 23.250,00 kn, a Dužnik pristaje na takav otpust duga. Preostali iznos potraživanja u visini od 15.500,00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65. Vjerovnik DRAGO DRAGOVIĆ iz Sonkovića, Dragovići 16, OIB: 70755372712,  od ukupno utvrđenog potraživanja u iznosu od 20.970,50 kn, otpušta Dužniku iznos od 12.582,30 kn, a Dužnik pristaje na takav otpust duga. Preostali iznos potraživanja u visini od 8.388,20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76. Vjerovnik SLAVKO DŽAPO iz Oklaja, Put kroz Oklaj 25, OIB: 61501267392,  od ukupno utvrđenog potraživanja u iznosu od 57.187,50 kn, otpušta Dužniku iznos od 34.312,50 kn, a Dužnik pristaje na takav otpust duga. Preostali iznos potraživanja u visini od 22.875,00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81. Vjerovnik EMINEO, d.o.o. za promidžbu i trgovinu, Zagreb, Kutnjački put 18, OIB: 72461356905,  od ukupno utvrđenog potraživanja u iznosu od 14.156,26 kn, otpušta Dužniku iznos od 8.493,76 kn, a Dužnik pristaje na takav otpust duga. Preostali iznos potraživanja u visini od 5.662,50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92. Vjerovnik FIT-STANČIĆ i dr. javno trgovačko društvo za zaštitarsku djelatnost, Šibenik, Petra Grubišića 1, OIB: 99684998316,  od ukupno utvrđenog potraživanja u iznosu od 364.552,10 kn, otpušta Dužniku iznos od 218.731,26 kn, a Dužnik pristaje na takav otpust duga. Preostali iznos potraživanja u visini od 145.820,84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 xml:space="preserve">93. Vjerovnik FOND ZA ZAŠTITU OKOLIŠA I ENERGETSKU UČINKOVITOST, Zagreb, Radnička cesta 80, OIB: 85828625994, od ukupno utvrđenog potraživanja u iznosu od 19.531,78 kn, otpušta Dužniku iznos od 11.719,07 kn, a Dužnik pristaje na takav otpust duga. Preostali iznos potraživanja u visini od 7.812,71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w:t>
      </w:r>
      <w:r w:rsidRPr="00BD1501">
        <w:rPr>
          <w:sz w:val="22"/>
          <w:szCs w:val="22"/>
        </w:rPr>
        <w:lastRenderedPageBreak/>
        <w:t>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95. Vjerovnik JOSIP FURČIĆ iz Primoštena Burnjeg, Prhovo 4, OIB: 98118513568, od ukupno utvrđenog potraživanja u iznosu od 101.117,57 kn, otpušta Dužniku iznos od 60.670,54 kn, a Dužnik pristaje na takav otpust duga. Preostali iznos potraživanja u visini od 40.447,03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97. Vjerovnik ANTE GAĆINA, iz Vezca, Gornji Vezac 8, OIB: 02218702963, od ukupno utvrđenog potraživanja u iznosu od 27.861,00 kn, otpušta Dužniku iznos od 16.716,60 kn, a Dužnik pristaje na takav otpust duga. Preostali iznos potraživanja u visini od 11.144,40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107. Vjerovnik NEDA GOJANOVIĆ iz  Brodarice, Šibenska 2, OIB: 01490382023, od ukupno utvrđenog potraživanja u iznosu od 18.412,50 kn, otpušta Dužniku iznos od 11.047,50 kn, a Dužnik pristaje na takav otpust duga. Preostali iznos potraživanja u visini od 7.365,00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109. Vjerovnik GOSPODARSKA INTERESNA UDRUGA PROIZVOĐAČA PIĆA HRVATSKE, Zagreb, Kučerina 64, OIB: 01877454077, od ukupno utvrđenog potraživanja u iznosu od 32.300,00 kn, otpušta Dužniku iznos od 19.380,00 kn, a Dužnik pristaje na takav otpust duga. Preostali iznos potraživanja u visini od 12.920,00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113. Vjerovnik GRAD ŠIBENIK, Šibenik, Trg palih branitelja Domovinskog rata 1, OIB: 55644094063, od ukupno utvrđenog potraživanja u iznosu od 63.410,44 kn, otpušta Dužniku iznos od 38.046,26 kn, a Dužnik pristaje na takav otpust duga. Preostali iznos potraživanja u visini od 25.364,18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115. Vjerovnik GRAFOPLEX, društvo s ograničenom odgovornošću, za trgovinu i usluge, Split, Hektorovićeva 47, OIB: 71142152777, od ukupno utvrđenog potraživanja u iznosu od 24.875,00 kn, otpušta Dužniku iznos od 14.925,00 kn, a Dužnik pristaje na takav otpust duga. Preostali iznos potraživanja u visini od 9.950,00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lastRenderedPageBreak/>
        <w:t>125. Vjerovnik H T Z društvo s ograničenom odgovornošću za prijevoz i usluge, Zagreb, Trsje 37 A, OIB: 01086461670, od ukupno utvrđenog potraživanja u iznosu od 106.550,00 kn, otpušta Dužniku iznos od 63.930,00 kn, a Dužnik pristaje na takav otpust duga. Preostali iznos potraživanja u visini od 42.620,00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126. Vjerovnik HEP - Opskrba d.o.o. za opskrbu potrošača električnom, toplinskom energijom i plinom, Zagreb, Ulica grada Vukovara 37, OIB: 63073332379, od ukupno utvrđenog potraživanja u iznosu od 17.880,45 kn, otpušta Dužniku iznos od 10.728,27 kn, a Dužnik pristaje na takav otpust duga. Preostali iznos potraživanja u visini od 7.152,18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130. Vjerovnik HRVATSKE VODE, PRAVNA OSOBA ZA UPRAVLJANJE VODAMA, Zagreb, Grada Vukovara 220, OIB: 28921383001, od ukupno utvrđenog potraživanja u iznosu od 83.700,87 kn, otpušta Dužniku iznos od 50.220,52 kn, a Dužnik pristaje na takav otpust duga. Preostali iznos potraživanja u visini od 33.480,35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131. Vjerovnik HRVATSKI TELEKOM d.d., Zagreb, Roberta Frangeša Mihanovića 9, OIB: 81793146560, od ukupno utvrđenog potraživanja u iznosu od 15.808,00 kn, otpušta Dužniku iznos od 9.484,80 kn, a Dužnik pristaje na takav otpust duga. Preostali iznos potraživanja u visini od 6.323,20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137. Vjerovnik INA-INDUSTRIJA NAFTE d.d., Zagreb, Avenija V. Holjevca 10, OIB: 27759560625, od ukupno utvrđenog potraživanja u iznosu od 85.651,51 kn, otpušta Dužniku iznos od 51.390,91 kn, a Dužnik pristaje na takav otpust duga. Preostali iznos potraživanja u visini od 34.260,60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146. Vjerovnik JADRANSKA BANKA dioničko društvo, Šibenik, Ante Starčevića 4, OIB: 02899494784, od ukupno utvrđenog potraživanja u iznosu od 34.730,88 kn, otpušta Dužniku iznos od 20.838,53 kn, a Dužnik pristaje na takav otpust duga. Preostali iznos potraživanja u visini od 13.892,35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 xml:space="preserve">152. Vjerovnik BLAŽ JURIN iz Primoštena, Svetog Josipa 13, OIB: 18337432909, od ukupno utvrđenog potraživanja u iznosu od 16.800,00 kn, otpušta Dužniku iznos od 10.080,00 kn, a Dužnik </w:t>
      </w:r>
      <w:r w:rsidRPr="00BD1501">
        <w:rPr>
          <w:sz w:val="22"/>
          <w:szCs w:val="22"/>
        </w:rPr>
        <w:lastRenderedPageBreak/>
        <w:t>pristaje na takav otpust duga. Preostali iznos potraživanja u visini od 6.720,00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154. Vjerovnik JUŽNI PRIMOŠTEN, poljoprivredna zadruga, Široke, Bratski Dolac 3, OIB: 07030398614, od ukupno utvrđenog potraživanja u iznosu od 35.690,59 kn, otpušta Dužniku iznos od 21.414,35 kn, a Dužnik pristaje na takav otpust duga. Preostali iznos potraživanja u visini od 14.276,24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160. Vjerovnik NIKOLA KENDEŠ iz Grabovaca, Grabovci 8, OIB: 56748519239, od ukupno utvrđenog potraživanja u iznosu od 13.295,00 kn, otpušta Dužniku iznos od 7.977,00 kn, a Dužnik pristaje na takav otpust duga. Preostali iznos potraživanja u visini od 5.318,00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166. Vjerovnik KONZUM trgovina na veliko i malo d.d., Zagreb, Marijana Čavića 1a, OIB: 29955634590, od ukupno utvrđenog potraživanja u iznosu od 14.739,86 kn, otpušta Dužniku iznos od 8.843,92 kn, a Dužnik pristaje na takav otpust duga. Preostali iznos potraživanja u visini od 5.895,94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180. Vjerovnik MALI HRAST društvo s ograničenom odgovornošću za trgovinu i prijevoz robe, Vukšić, Vukšić 172, OIB: 33849777424, od ukupno utvrđenog potraživanja u iznosu od 20.500,00 kn, otpušta Dužniku iznos od 12.300,00 kn, a Dužnik pristaje na takav otpust duga. Preostali iznos potraživanja u visini od 8.200,00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181. Vjerovnik MALI PALIT društvo s ograničenom odgovornošću za trgovinu i turizam, Rab, Banjol 165, OIB: 81377394871, od ukupno utvrđenog potraživanja u iznosu od 15.282,56 kn, otpušta Dužniku iznos od 9.169,54 kn, a Dužnik pristaje na takav otpust duga. Preostali iznos potraživanja u visini od 6.113,02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 xml:space="preserve">187. Vjerovnik ANĐE MARINOV, iz Vezca, Gornji Vezac 4, OIB: 89254582389, od ukupno utvrđenog potraživanja u iznosu od 19.677,00 kn, otpušta Dužniku iznos od 11.806,20 kn, a Dužnik pristaje na takav otpust duga. Preostali iznos potraživanja u visini od 7.870,80 kn Dužnik se obvezuje podmiriti u 19 jednakih tromjesečnih anuiteta, uz fiksnu kamatnu stopu od 4,5% godišnje, koja se obračunava na preostali iznos glavnice počevši od dana pravomoćnosti Rješenja kojim se utvrđuje </w:t>
      </w:r>
      <w:r w:rsidRPr="00BD1501">
        <w:rPr>
          <w:sz w:val="22"/>
          <w:szCs w:val="22"/>
        </w:rPr>
        <w:lastRenderedPageBreak/>
        <w:t>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188. Vjerovnik BRANKO MARINOV, iz Vezca, Gornji Vezac 18, OIB: 42614167398, od ukupno utvrđenog potraživanja u iznosu od 28.974,00 kn, otpušta Dužniku iznos od 17.384,40 kn, a Dužnik pristaje na takav otpust duga. Preostali iznos potraživanja u visini od 11.589,60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200. Vjerovnik VLADE MIKULANDRA iz Bilica, Mikulandre 17, OIB: 69088496807, od ukupno utvrđenog potraživanja u iznosu od 14.092,50 kn, otpušta Dužniku iznos od 8.455,50 kn, a Dužnik pristaje na takav otpust duga. Preostali iznos potraživanja u visini od 5.637,00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202. Vjerovnik MIKULIĆ društvo s ograničenom odgovornošću za trgovinu, ugostiteljstvo i turizam, Matulji, Vladimira Nazora 1a, OIB: 49084046215, od ukupno utvrđenog potraživanja u iznosu od 37.947,59 kn, otpušta Dužniku iznos od 22.768,55 kn, a Dužnik pristaje na takav otpust duga. Preostali iznos potraživanja u visini od 15.179,04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203. Vjerovnik DAVOR MILETIĆ iz Bile Vlake, Bila Vlaka 55, OIB: 29772587952, od ukupno utvrđenog potraživanja u iznosu od 14.306,25 kn, otpušta Dužniku iznos od 8.583,75 kn, a Dužnik pristaje na takav otpust duga. Preostali iznos potraživanja u visini od 5.722,50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204. Vjerovnik DRAGAN MILETIĆ iz Stankovaca, Stankovci 206, OIB: 09703707362, od ukupno utvrđenog potraživanja u iznosu od 15.066,00 kn, otpušta Dužniku iznos od 9.039,60 kn, a Dužnik pristaje na takav otpust duga. Preostali iznos potraživanja u visini od 6.026,40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 xml:space="preserve">205. Vjerovnik JOSIP MILETIĆ iz Stankovaca, Stankovci 200, OIB: 53936501052, od ukupno utvrđenog potraživanja u iznosu od 17.199,00 kn, otpušta Dužniku iznos od 10.319,40 kn, a Dužnik pristaje na takav otpust duga. Preostali iznos potraživanja u visini od 6.879,60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w:t>
      </w:r>
      <w:r w:rsidRPr="00BD1501">
        <w:rPr>
          <w:sz w:val="22"/>
          <w:szCs w:val="22"/>
        </w:rPr>
        <w:lastRenderedPageBreak/>
        <w:t>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206. Vjerovnik VICA MILIŠA iz Ložnica, Donja Ložnica 6, OIB: 85243659908, od ukupno utvrđenog potraživanja u iznosu od 22.025,00 kn, otpušta Dužniku iznos od 13.215,00 kn, a Dužnik pristaje na takav otpust duga. Preostali iznos potraživanja u visini od 8.810,00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bookmarkStart w:name="_Hlk7300726" w:id="4"/>
      <w:r w:rsidRPr="00BD1501">
        <w:rPr>
          <w:sz w:val="22"/>
          <w:szCs w:val="22"/>
        </w:rPr>
        <w:t>209. Vjerovnik REPUBLIKA HRVATSKA, MINISTARSTVO FINANCIJA, POREZNA UPRAVA, Zagreb, Katančićeva 5, Područni ured Šibenik, Obala hrvatske mornarice 2, Šibenik, OIB: 18683136487, od ukupno utvrđenog potraživanja u iznosu od 993.702,95 kn, otpušta Dužniku iznos od 596.221,77 kn, a Dužnik pristaje na takav otpust duga. Preostali iznos potraživanja u visini od 397.481,18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209. Vjerovnik REPUBLIKA HRVATSKA, MINISTARSTVO FINANCIJA, CARINSKA UPRAVA, Zagreb, Katančićeva 5, Područni i carinski ured Split, Zrinsko-Frankopanska 60, Split, OIB: 18683136487, od ukupno utvrđenog potraživanja u iznosu od 5.421.041,72 kn, otpušta Dužniku iznos od 3.252.625,03 kn, a Dužnik pristaje na takav otpust duga. Preostali iznos potraživanja u visini od 2.168.416,69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bookmarkEnd w:id="4"/>
    <w:p w:rsidRPr="00BD1501" w:rsidR="00AB40B4" w:rsidP="00AB40B4" w:rsidRDefault="00AB40B4">
      <w:pPr>
        <w:rPr>
          <w:sz w:val="22"/>
          <w:szCs w:val="22"/>
        </w:rPr>
      </w:pPr>
      <w:r w:rsidRPr="00BD1501">
        <w:rPr>
          <w:sz w:val="22"/>
          <w:szCs w:val="22"/>
        </w:rPr>
        <w:t>210. Vjerovnik REPUBLIKA HRVATSKA, MINISTARSTVO POLJOPRIVREDE, Zagreb, Ulica grada Vukovara 78, OIB: 76767369197, od ukupno utvrđenog potraživanja u iznosu od 34.077,79 kn, otpušta Dužniku iznos od 20.446,67 kn, a Dužnik pristaje na takav otpust duga. Preostali iznos potraživanja u visini od 13.631,12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212. Vjerovnik ZVONKO MIŠURA iz Donjeg Polja, Vrpoljačka cesta 8, OIB: 17544306488, od ukupno utvrđenog potraživanja u iznosu od 297.097,00 kn, otpušta Dužniku iznos od 178.258,20 kn, a Dužnik pristaje na takav otpust duga. Preostali iznos potraživanja u visini od 118.838,80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 xml:space="preserve">215. Vjerovnik KATARINA MORIĆ, vl. obrta za prijevoz i ugostiteljstvo "JELENA", Velim, Velim 12, Stankovci iz Stankovaca, Stankovci 242, OIB: 28317087619, od ukupno utvrđenog potraživanja u iznosu od 12.250,00 kn, otpušta Dužniku iznos od 7.350,00 kn, a Dužnik pristaje na takav otpust duga. Preostali iznos potraživanja u visini od 4.900,00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w:t>
      </w:r>
      <w:r w:rsidRPr="00BD1501">
        <w:rPr>
          <w:sz w:val="22"/>
          <w:szCs w:val="22"/>
        </w:rPr>
        <w:lastRenderedPageBreak/>
        <w:t>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216. Vjerovnik MARICA MORIĆ iz Stankovaca, Stankovci 240, OIB: 18787673880, od ukupno utvrđenog potraživanja u iznosu od 13.539,50 kn, otpušta Dužniku iznos od 8.123,70 kn, a Dužnik pristaje na takav otpust duga. Preostali iznos potraživanja u visini od 5.415,80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222. Vjerovnik IVAN NAKIĆ, vl. obrta ''Prijevoz robe (tereta) cestom, (unutarnji i međunarodni-javni)'' iz Šibenika, Svilajska 26, OIB: 40508782680, od ukupno utvrđenog potraživanja u iznosu od 120.591,40 kn, otpušta Dužniku iznos od 72.354,84 kn, a Dužnik pristaje na takav otpust duga. Preostali iznos potraživanja u visini od 48.236,56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227. Vjerovnik OPĆINA PRIMOŠTEN-OPĆINSKO VIJEĆE, Primošten, Trg don Ive Šarića 2, OIB: 13609654349, od ukupno utvrđenog potraživanja u iznosu od 11.250,90 kn, otpušta Dužniku iznos od 6.750,54 kn, a Dužnik pristaje na takav otpust duga. Preostali iznos potraživanja u visini od 4.500,36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228. Vjerovnik OPTIKA Dr. MEDIĆ d.o.o. za izradu i promet optičkih pomagala, Split, Terzićeva 7, OIB: 05691241585, od ukupno utvrđenog potraživanja u iznosu od 16.250,00 kn, otpušta Dužniku iznos od 9.750,00 kn, a Dužnik pristaje na takav otpust duga. Preostali iznos potraživanja u visini od 6.500,00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234. Vjerovnik EXCLUSIVE CENTAR BOŽO PAIĆ urarsko-zlatarski i trgovački obrt, Šibenik, Stjepana Radića 4F, OIB: 38135956530, od ukupno utvrđenog potraživanja u iznosu od 34.646,44 kn, otpušta Dužniku iznos od 20.787,86 kn, a Dužnik pristaje na takav otpust duga. Preostali iznos potraživanja u visini od 13.858,58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235. Vjerovnik ANTE PALINIĆ iz Sonkovića, Palinići 15, OIB: 49188889702, od ukupno utvrđenog potraživanja u iznosu od 52.577,50 kn, otpušta Dužniku iznos od 31.546,50 kn, a Dužnik pristaje na takav otpust duga. Preostali iznos potraživanja u visini od 21.031,00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lastRenderedPageBreak/>
        <w:t>239. Vjerovnik TOMISLAV PERICA iz Donjih Lepura, Donji Lepuri 52, OIB: 13805077699, od ukupno utvrđenog potraživanja u iznosu od 27.255,00 kn, otpušta Dužniku iznos od 16.353,00 kn, a Dužnik pristaje na takav otpust duga. Preostali iznos potraživanja u visini od 10.902,00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240. Vjerovnik LJILJANA PERIĆ iz Oklaja, Iznad Veterinarske I 8, OIB: 75623877027, od ukupno utvrđenog potraživanja u iznosu od 31.741,87 kn, otpušta Dužniku iznos od 19.045,12 kn, a Dužnik pristaje na takav otpust duga. Preostali iznos potraživanja u visini od 12.696,75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247. Vjerovnik POS, društvo s ograničenom odgovornošću za informatičke usluge, Split, Tolstojeva 32I, OIB: 84938865556, od ukupno utvrđenog potraživanja u iznosu od 93.666,25 kn, otpušta Dužniku iznos od 56.199,75 kn, a Dužnik pristaje na takav otpust duga. Preostali iznos potraživanja u visini od 37.466,50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256. Vjerovnik BRANKO RADETIĆ iz Šibenika, Mažurica 45, OIB: 06655223424, od ukupno utvrđenog potraživanja u iznosu od 48.690,00 kn, otpušta Dužniku iznos od 29.214,00 kn, a Dužnik pristaje na takav otpust duga. Preostali iznos potraživanja u visini od 19.476,00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257. Vjerovnik RADIO RITAM društvo s ograničenom odgovornošću za radijsku i televizijsku djelatnost, Šibenik, Stjepana Radića 24, OIB: 48385608825, od ukupno utvrđenog potraživanja u iznosu od 11.677,58 kn, otpušta Dužniku iznos od 7.006,55 kn, a Dužnik pristaje na takav otpust duga. Preostali iznos potraživanja u visini od 4.671,03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260. Vjerovnik IVO RELJA vl. obrta '' RELJA, obrt za prijevoz robe, Dubrava kod Šibenika, Relje-Junakovići 75 iz Dubrave kod Šibenika, Relje-Junakovići 75, OIB: 24940130771, od ukupno utvrđenog potraživanja u iznosu od 97.376,21 kn, otpušta Dužniku iznos od 58.425,73 kn, a Dužnik pristaje na takav otpust duga. Preostali iznos potraživanja u visini od 38.950,48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lastRenderedPageBreak/>
        <w:t>264. Vjerovnik MARA ROŠKO iz Sonkovića, Matići 69, OIB: 44961646849, od ukupno utvrđenog potraživanja u iznosu od 20.648,50 kn, otpušta Dužniku iznos od 12.389,10 kn, a Dužnik pristaje na takav otpust duga. Preostali iznos potraživanja u visini od 8.259,40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266. Vjerovnik ROTO DINAMIC društvo s ograničenom odgovornošću za unutarnju i vanjsku trgovinu, Zagreb, Samoborska Cesta 102, OIB: 24723122482, od ukupno utvrđenog potraživanja u iznosu od 51.764,56 kn, otpušta Dužniku iznos od 31.058,74 kn, a Dužnik pristaje na takav otpust duga. Preostali iznos potraživanja u visini od 20.705,82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283. Vjerovnik SENKA SMOLIĆ iz Putičanja, Putičanje 27, OIB: 93902133208, od ukupno utvrđenog potraživanja u iznosu od 30.181,50 kn, otpušta Dužniku iznos od 18.108,90 kn, a Dužnik pristaje na takav otpust duga. Preostali iznos potraživanja u visini od 12.072,60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295. Vjerovnik ŠIBENSKI LIST, društvo za javno priopćavanje, d.o.o., Šibenik, Petra Grubišića 3/3, OIB: 94202251484, od ukupno utvrđenog potraživanja u iznosu od 20.602,00 kn, otpušta Dužniku iznos od 12.361,20 kn, a Dužnik pristaje na takav otpust duga. Preostali iznos potraživanja u visini od 8.240,80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314. Vjerovnik OPG TVRTKO TOPIĆ, SIVERIĆ, iz Siverića, Od lotosa uz cestu 37A, OIB: 15832739048, od ukupno utvrđenog potraživanja u iznosu od 69.906,25 kn, otpušta Dužniku iznos od 41.943,75 kn, a Dužnik pristaje na takav otpust duga. Preostali iznos potraživanja u visini od 27.962,50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323. Vjerovnik ULTRA GROS društvo s ograničenom odgovornošću za trgovinu, Zagreb, Rudeška cesta 14, OIB: 50266527938, od ukupno utvrđenog potraživanja u iznosu od 15.311,14 kn, otpušta Dužniku iznos od 9.186,68 kn, a Dužnik pristaje na takav otpust duga. Preostali iznos potraživanja u visini od 6.124,46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 xml:space="preserve">324. Vjerovnik UNION d.d. za trgovinu na veliko i malo, Zagreb, Rapska 33, OIB: 00716582732, od ukupno utvrđenog potraživanja u iznosu od 11.837,69 kn, otpušta Dužniku iznos od 7.102,61 kn, a </w:t>
      </w:r>
      <w:r w:rsidRPr="00BD1501">
        <w:rPr>
          <w:sz w:val="22"/>
          <w:szCs w:val="22"/>
        </w:rPr>
        <w:lastRenderedPageBreak/>
        <w:t>Dužnik pristaje na takav otpust duga. Preostali iznos potraživanja u visini od 4.735,08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325. Vjerovnik VA d.o.o., Slovenija, od ukupno utvrđenog potraživanja u iznosu od 11.535,50 kn, otpušta Dužniku iznos od 6.921,30 kn, a Dužnik pristaje na takav otpust duga. Preostali iznos potraživanja u visini od 4.614,20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332. Vjerovnik VIŠIĆ i PARTNERI j.t.d. za pružanje odvjetničkih usluga, Šibenik, Stjepana Radića 53, OIB: 81742785904, od ukupno utvrđenog potraživanja u iznosu od 35.549,09 kn, otpušta Dužniku iznos od 21.329,45 kn, a Dužnik pristaje na takav otpust duga. Preostali iznos potraživanja u visini od 14.219,64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333. Vjerovnik Prijevoz robe tereta cestom Autoprijevoznik ŽELJKO VIŠNJIĆ, Velika Gorica, Dragutina Domjanića 5, OIB: 62348846329, od ukupno utvrđenog potraživanja u iznosu od 173.737,82 kn, otpušta Dužniku iznos od 104.242,69 kn, a Dužnik pristaje na takav otpust duga. Preostali iznos potraživanja u visini od 69.495,13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334. Vjerovnik VODOVOD I ODVODNJA društvo s ograničenom odgovornošću za vodoopskrbu, te odvodnju i pročišćavanje otpadnih voda, Šibenik, Kralja Zvonimira 50, OIB: 26251326399, od ukupno utvrđenog potraživanja u iznosu od 38.674,79 kn, otpušta Dužniku iznos od 23.204,87 kn, a Dužnik pristaje na takav otpust duga. Preostali iznos potraživanja u visini od 15,469.92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339. Vjerovnik ZAVOD ZA JAVNO ZDRAVSTVO ŠIBENSKO-KNINSKE ŽUPANIJE, Šibenik, Matije Gupca 74, OIB: 84082732674, od ukupno utvrđenog potraživanja u iznosu od 10.418,75 kn, otpušta Dužniku iznos od 6.251,25 kn, a Dužnik pristaje na takav otpust duga. Preostali iznos potraživanja u visini od 4.167,50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 xml:space="preserve">342. Vjerovnik ZLATAN OTOK društvo s ograničenom odgovornošću za proizvodnju vina i trgovinu, Sveta Nedjelja, Put Stjepana Radića 3, OIB: 46934345825, od ukupno utvrđenog potraživanja u iznosu od 41.518,75 kn, otpušta Dužniku iznos od 24.911,25 kn, a Dužnik pristaje na takav otpust duga. Preostali iznos potraživanja u visini od 16.607,50 kn Dužnik se obvezuje podmiriti u 19 </w:t>
      </w:r>
      <w:r w:rsidRPr="00BD1501">
        <w:rPr>
          <w:sz w:val="22"/>
          <w:szCs w:val="22"/>
        </w:rPr>
        <w:lastRenderedPageBreak/>
        <w:t>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343. Vjerovnik ANTE ŽAJA iz Kruševa, Kruševo 32, OIB: 37367091008, od ukupno utvrđenog potraživanja u iznosu od 21.140,00 kn, otpušta Dužniku iznos od 12.684,00 kn, a Dužnik pristaje na takav otpust duga. Preostali iznos potraživanja u visini od 8.456,00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rPr>
      </w:pPr>
      <w:r w:rsidRPr="00BD1501">
        <w:rPr>
          <w:sz w:val="22"/>
          <w:szCs w:val="22"/>
        </w:rPr>
        <w:t>344. Vjerovnik ANTE ŽAJA iz Vinovca, Žaje 35, OIB: 96846558702, od ukupno utvrđenog potraživanja u iznosu od 16.752,00 kn, otpušta Dužniku iznos od 10.051,20 kn, a Dužnik pristaje na takav otpust duga. Preostali iznos potraživanja u visini od 6.700,80 kn Dužnik se obvezuje podmiriti u 19 jednakih tromjesečnih anuiteta, uz fiksnu kamatnu stopu od 4,5% godišnje, koja se obračunava na preostali iznos glavnice počevši od dana pravomoćnosti Rješenja kojim se utvrđuje prihvaćanje plana restrukturiranja i potvrđuje predstečajni sporazum. Anuiteti dospijevaju na datume 31.03., 30.06., 30.09. i 31.12., pri čemu prvi anuitet dospijeva na drugi sljedeći od navedenih datuma nakon pravomoćnosti Rješenja kojim se utvrđuje prihvaćanje plana restrukturiranja i potvrđuje predstečajni sporazum.</w:t>
      </w:r>
    </w:p>
    <w:p w:rsidRPr="00BD1501" w:rsidR="00AB40B4" w:rsidP="00AB40B4" w:rsidRDefault="00AB40B4">
      <w:pPr>
        <w:rPr>
          <w:sz w:val="22"/>
          <w:szCs w:val="22"/>
          <w:highlight w:val="green"/>
        </w:rPr>
      </w:pPr>
    </w:p>
    <w:p w:rsidRPr="00BD1501" w:rsidR="00AB40B4" w:rsidP="00AB40B4" w:rsidRDefault="00AB40B4">
      <w:pPr>
        <w:rPr>
          <w:b/>
          <w:i/>
          <w:sz w:val="22"/>
          <w:szCs w:val="22"/>
          <w:u w:val="single"/>
        </w:rPr>
      </w:pPr>
      <w:r w:rsidRPr="00BD1501">
        <w:rPr>
          <w:b/>
          <w:i/>
          <w:sz w:val="22"/>
          <w:szCs w:val="22"/>
          <w:u w:val="single"/>
        </w:rPr>
        <w:t>VJEROVNICI IZ SKUPINE 2.B.</w:t>
      </w:r>
    </w:p>
    <w:p w:rsidRPr="00BD1501" w:rsidR="00AB40B4" w:rsidP="00AB40B4" w:rsidRDefault="00AB40B4">
      <w:pPr>
        <w:rPr>
          <w:b/>
          <w:i/>
          <w:sz w:val="22"/>
          <w:szCs w:val="22"/>
        </w:rPr>
      </w:pPr>
      <w:r w:rsidRPr="00BD1501">
        <w:rPr>
          <w:b/>
          <w:i/>
          <w:sz w:val="22"/>
          <w:szCs w:val="22"/>
        </w:rPr>
        <w:t xml:space="preserve">Skupinu 2.B. čine vjerovnici koji nisu nižeg isplatnog reda s tražbinama do 10.000,00 kn. Redni broj naznačen ispred vjerovnika označava redni broj pod kojim je vjerovnikova tražbina utvrđena pravomoćnim rješenjem Trgovačkog suda u Zadru pod brojem St-118/2018 od dana 12. veljače 2019.  </w:t>
      </w:r>
    </w:p>
    <w:p w:rsidRPr="00BD1501" w:rsidR="00AB40B4" w:rsidP="00AB40B4" w:rsidRDefault="00AB40B4">
      <w:pPr>
        <w:rPr>
          <w:b/>
          <w:i/>
          <w:sz w:val="22"/>
          <w:szCs w:val="22"/>
        </w:rPr>
      </w:pPr>
      <w:r w:rsidRPr="00BD1501">
        <w:rPr>
          <w:b/>
          <w:i/>
          <w:sz w:val="22"/>
          <w:szCs w:val="22"/>
        </w:rPr>
        <w:t>Dužnik i vjerovnici određuju način namirenja potraživanja i reguliranja međusobnih odnosa na način da vjerovnik otpušta Dužniku iznos od 40% utvrđene tražbine, a preostalih 60% utvrđene tražbine Dužnik se obvezuje vjerovniku podmiriti jednokratno bez kamata, pri čemu jednokratna otplata dospijeva na drugi od sljedećih datuma 31.03., 30.06., 30.09. ili 31.12., računajući od dana pravomoćnosti Rješenja kojim se utvrđuje prihvaćanje plana restrukturiranja i potvrđuje predstečajni sporazum, a sve kako slijedi:</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 Vjerovnik </w:t>
      </w:r>
      <w:r w:rsidRPr="00BD1501">
        <w:rPr>
          <w:rFonts w:eastAsia="Times New Roman"/>
          <w:color w:val="000000"/>
          <w:sz w:val="22"/>
          <w:szCs w:val="22"/>
        </w:rPr>
        <w:t>ANTE ALAJBEG iz Ljubitovice, Alajbezi 19, OIB: 81963775378, od ukupno utvrđenog</w:t>
      </w:r>
      <w:r w:rsidRPr="00BD1501">
        <w:rPr>
          <w:rFonts w:eastAsia="Times New Roman"/>
          <w:sz w:val="22"/>
          <w:szCs w:val="22"/>
        </w:rPr>
        <w:t xml:space="preserve"> potraživanja u iznosu od 2.115,00 kn, otpušta Dužniku iznos od 846,00 kn, a Dužnik pristaje na takav otpust duga. Preostali iznos potraživanja u visini od 1.269,00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  Vjerovnik </w:t>
      </w:r>
      <w:r w:rsidRPr="00BD1501">
        <w:rPr>
          <w:rFonts w:eastAsia="Times New Roman"/>
          <w:color w:val="000000"/>
          <w:sz w:val="22"/>
          <w:szCs w:val="22"/>
        </w:rPr>
        <w:t>ALGORITAM MK društvo s ograničenom odgovornošću za trgovinu i usluge u stečaju, Zagreb, Bogovićeva 7, OIB: 52176099308, od ukupno utvrđenog</w:t>
      </w:r>
      <w:r w:rsidRPr="00BD1501">
        <w:rPr>
          <w:rFonts w:eastAsia="Times New Roman"/>
          <w:sz w:val="22"/>
          <w:szCs w:val="22"/>
        </w:rPr>
        <w:t xml:space="preserve"> potraživanja u iznosu od 4.146,26 kn, otpušta Dužniku iznos od 1.658,50 kn, a Dužnik pristaje na takav otpust duga. Preostali iznos potraživanja u visini od 2.487,76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4. Vjerovnik </w:t>
      </w:r>
      <w:r w:rsidRPr="00BD1501">
        <w:rPr>
          <w:rFonts w:eastAsia="Times New Roman"/>
          <w:color w:val="000000"/>
          <w:sz w:val="22"/>
          <w:szCs w:val="22"/>
        </w:rPr>
        <w:t>AS-EKO društvo s ograničenom odgovornošću za pružanje usluga i trgovinu, Šibenik, Industrijska zona Podi, Dolačka 2, OIB: 10342586958, od ukupno utvrđenog</w:t>
      </w:r>
      <w:r w:rsidRPr="00BD1501">
        <w:rPr>
          <w:rFonts w:eastAsia="Times New Roman"/>
          <w:sz w:val="22"/>
          <w:szCs w:val="22"/>
        </w:rPr>
        <w:t xml:space="preserve"> potraživanja u iznosu od 4.728,55 kn, otpušta Dužniku iznos od 1.891,42 kn, a Dužnik pristaje na takav otpust duga. Preostali iznos potraživanja u visini od 2.837,13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lastRenderedPageBreak/>
        <w:t xml:space="preserve">5. Vjerovnik </w:t>
      </w:r>
      <w:r w:rsidRPr="00BD1501">
        <w:rPr>
          <w:rFonts w:eastAsia="Times New Roman"/>
          <w:color w:val="000000"/>
          <w:sz w:val="22"/>
          <w:szCs w:val="22"/>
        </w:rPr>
        <w:t>MIRKO ATLAGIĆ iz Ostrovice, Ostrovica 38, OIB: 45889849637, od ukupno utvrđenog</w:t>
      </w:r>
      <w:r w:rsidRPr="00BD1501">
        <w:rPr>
          <w:rFonts w:eastAsia="Times New Roman"/>
          <w:sz w:val="22"/>
          <w:szCs w:val="22"/>
        </w:rPr>
        <w:t xml:space="preserve"> potraživanja u iznosu od 2.842,10 kn, otpušta Dužniku iznos od 1.136,84 kn, a Dužnik pristaje na takav otpust duga. Preostali iznos potraživanja u visini od 1.705,26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7. Vjerovnik </w:t>
      </w:r>
      <w:r w:rsidRPr="00BD1501">
        <w:rPr>
          <w:rFonts w:eastAsia="Times New Roman"/>
          <w:color w:val="000000"/>
          <w:sz w:val="22"/>
          <w:szCs w:val="22"/>
        </w:rPr>
        <w:t>AUTO CENTAR ALEKSIĆ d.o.o. za trgovinu i usluge u stečaju, Šibenik, Zapadna Magistrala 1G, OIB: 39122863426, od ukupno utvrđenog</w:t>
      </w:r>
      <w:r w:rsidRPr="00BD1501">
        <w:rPr>
          <w:rFonts w:eastAsia="Times New Roman"/>
          <w:sz w:val="22"/>
          <w:szCs w:val="22"/>
        </w:rPr>
        <w:t xml:space="preserve"> potraživanja u iznosu od 1.639,68 kn, otpušta Dužniku iznos od 655,87 kn, a Dužnik pristaje na takav otpust duga. Preostali iznos potraživanja u visini od 983,81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9. Vjerovnik ĐURO BABIĆ</w:t>
      </w:r>
      <w:r w:rsidRPr="00BD1501">
        <w:rPr>
          <w:rFonts w:eastAsia="Times New Roman"/>
          <w:color w:val="000000"/>
          <w:sz w:val="22"/>
          <w:szCs w:val="22"/>
        </w:rPr>
        <w:t xml:space="preserve"> iz Uzdolja, Ćenići 31, OIB: 48660727216, od ukupno utvrđenog</w:t>
      </w:r>
      <w:r w:rsidRPr="00BD1501">
        <w:rPr>
          <w:rFonts w:eastAsia="Times New Roman"/>
          <w:sz w:val="22"/>
          <w:szCs w:val="22"/>
        </w:rPr>
        <w:t xml:space="preserve"> potraživanja u iznosu od 2.880,00 kn, otpušta Dužniku iznos od 1.152,00 kn, a Dužnik pristaje na takav otpust duga. Preostali iznos potraživanja u visini od 1.728,00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10. Vjerovnik </w:t>
      </w:r>
      <w:r w:rsidRPr="00BD1501">
        <w:rPr>
          <w:rFonts w:eastAsia="Times New Roman"/>
          <w:color w:val="000000"/>
          <w:sz w:val="22"/>
          <w:szCs w:val="22"/>
        </w:rPr>
        <w:t>IVAN BABIĆ iz Sonkovića, Babići 4, OIB: 42979427771, od ukupno utvrđenog</w:t>
      </w:r>
      <w:r w:rsidRPr="00BD1501">
        <w:rPr>
          <w:rFonts w:eastAsia="Times New Roman"/>
          <w:sz w:val="22"/>
          <w:szCs w:val="22"/>
        </w:rPr>
        <w:t xml:space="preserve"> potraživanja u iznosu od 1.170,00 kn, otpušta Dužniku iznos od 468,00 kn, a Dužnik pristaje na takav otpust duga. Preostali iznos potraživanja u visini od 702,00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11. Vjerovnik </w:t>
      </w:r>
      <w:r w:rsidRPr="00BD1501">
        <w:rPr>
          <w:rFonts w:eastAsia="Times New Roman"/>
          <w:color w:val="000000"/>
          <w:sz w:val="22"/>
          <w:szCs w:val="22"/>
        </w:rPr>
        <w:t>JERKO BAČELIĆ iz Sapina Doca, Palasova Kotelja 25, OIB: 06966520681, od ukupno utvrđenog</w:t>
      </w:r>
      <w:r w:rsidRPr="00BD1501">
        <w:rPr>
          <w:rFonts w:eastAsia="Times New Roman"/>
          <w:sz w:val="22"/>
          <w:szCs w:val="22"/>
        </w:rPr>
        <w:t xml:space="preserve"> potraživanja u iznosu od 1.416,00 kn, otpušta Dužniku iznos od 566,40 kn, a Dužnik pristaje na takav otpust duga. Preostali iznos potraživanja u visini od 849,60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13. Vjerovnik </w:t>
      </w:r>
      <w:r w:rsidRPr="00BD1501">
        <w:rPr>
          <w:rFonts w:eastAsia="Times New Roman"/>
          <w:color w:val="000000"/>
          <w:sz w:val="22"/>
          <w:szCs w:val="22"/>
        </w:rPr>
        <w:t>NIKO BADŽIM iz Čvrljeva, Badžim 3B, OIB: 90731302679, od ukupno utvrđenog</w:t>
      </w:r>
      <w:r w:rsidRPr="00BD1501">
        <w:rPr>
          <w:rFonts w:eastAsia="Times New Roman"/>
          <w:sz w:val="22"/>
          <w:szCs w:val="22"/>
        </w:rPr>
        <w:t xml:space="preserve"> potraživanja u iznosu od 7.075,00 kn, otpušta Dužniku iznos od 2.830,00 kn, a Dužnik pristaje na takav otpust duga. Preostali iznos potraživanja u visini od 4.245,00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14. Vjerovnik </w:t>
      </w:r>
      <w:r w:rsidRPr="00BD1501">
        <w:rPr>
          <w:rFonts w:eastAsia="Times New Roman"/>
          <w:color w:val="000000"/>
          <w:sz w:val="22"/>
          <w:szCs w:val="22"/>
        </w:rPr>
        <w:t>MILAN BAIĆ iz Vrpolja, Vrpoljačka cesta 156, OIB: 26955992187, od ukupno utvrđenog</w:t>
      </w:r>
      <w:r w:rsidRPr="00BD1501">
        <w:rPr>
          <w:rFonts w:eastAsia="Times New Roman"/>
          <w:sz w:val="22"/>
          <w:szCs w:val="22"/>
        </w:rPr>
        <w:t xml:space="preserve"> potraživanja u iznosu od 3.997,50 kn, otpušta Dužniku iznos od 1.599,00 kn, a Dužnik pristaje na takav otpust duga. Preostali iznos potraživanja u visini od 2.398,50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15. Vjerovnik </w:t>
      </w:r>
      <w:r w:rsidRPr="00BD1501">
        <w:rPr>
          <w:rFonts w:eastAsia="Times New Roman"/>
          <w:color w:val="000000"/>
          <w:sz w:val="22"/>
          <w:szCs w:val="22"/>
        </w:rPr>
        <w:t>BAKMAZ d.o.o. za trgovinu i prijevoz, Zadar, Marijane Radev 14, OIB: 27391110825, od ukupno utvrđenog</w:t>
      </w:r>
      <w:r w:rsidRPr="00BD1501">
        <w:rPr>
          <w:rFonts w:eastAsia="Times New Roman"/>
          <w:sz w:val="22"/>
          <w:szCs w:val="22"/>
        </w:rPr>
        <w:t xml:space="preserve"> potraživanja u iznosu od 2.250,00 kn, otpušta Dužniku iznos od 900,00 kn, a Dužnik pristaje na takav otpust duga. Preostali iznos potraživanja u visini od 1.350,00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16. Vjerovnik </w:t>
      </w:r>
      <w:r w:rsidRPr="00BD1501">
        <w:rPr>
          <w:rFonts w:eastAsia="Times New Roman"/>
          <w:color w:val="000000"/>
          <w:sz w:val="22"/>
          <w:szCs w:val="22"/>
        </w:rPr>
        <w:t>BANESTRA, trgovina na veliko i malo, d.o.o., Zadar, Stjepana Radića 6f, OIB: 56078562148, od ukupno utvrđenog</w:t>
      </w:r>
      <w:r w:rsidRPr="00BD1501">
        <w:rPr>
          <w:rFonts w:eastAsia="Times New Roman"/>
          <w:sz w:val="22"/>
          <w:szCs w:val="22"/>
        </w:rPr>
        <w:t xml:space="preserve"> potraživanja u iznosu od 4.468,75 kn, otpušta Dužniku iznos od 1.787,50 kn, a Dužnik pristaje na takav otpust duga. Preostali iznos potraživanja u visini od 2.681,25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17. Vjerovnik </w:t>
      </w:r>
      <w:r w:rsidRPr="00BD1501">
        <w:rPr>
          <w:rFonts w:eastAsia="Times New Roman"/>
          <w:color w:val="000000"/>
          <w:sz w:val="22"/>
          <w:szCs w:val="22"/>
        </w:rPr>
        <w:t>NIKOLA BARADIĆ iz Banjevaca, Banjevci 67, OIB: 08922173276, od ukupno utvrđenog</w:t>
      </w:r>
      <w:r w:rsidRPr="00BD1501">
        <w:rPr>
          <w:rFonts w:eastAsia="Times New Roman"/>
          <w:sz w:val="22"/>
          <w:szCs w:val="22"/>
        </w:rPr>
        <w:t xml:space="preserve"> potraživanja u iznosu od 5.500,00 kn, otpušta Dužniku iznos od 2.200,00 kn, a Dužnik </w:t>
      </w:r>
      <w:r w:rsidRPr="00BD1501">
        <w:rPr>
          <w:rFonts w:eastAsia="Times New Roman"/>
          <w:sz w:val="22"/>
          <w:szCs w:val="22"/>
        </w:rPr>
        <w:lastRenderedPageBreak/>
        <w:t>pristaje na takav otpust duga. Preostali iznos potraživanja u visini od 3.300,00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18. Vjerovnik </w:t>
      </w:r>
      <w:r w:rsidRPr="00BD1501">
        <w:rPr>
          <w:rFonts w:eastAsia="Times New Roman"/>
          <w:color w:val="000000"/>
          <w:sz w:val="22"/>
          <w:szCs w:val="22"/>
        </w:rPr>
        <w:t>JOSO BASTAĆ iz Vukšića, Vukšić 96, OIB: 09292905508, od ukupno utvrđenog</w:t>
      </w:r>
      <w:r w:rsidRPr="00BD1501">
        <w:rPr>
          <w:rFonts w:eastAsia="Times New Roman"/>
          <w:sz w:val="22"/>
          <w:szCs w:val="22"/>
        </w:rPr>
        <w:t xml:space="preserve"> potraživanja u iznosu od 8.325,00 kn, otpušta Dužniku iznos od 3.330,00 kn, a Dužnik pristaje na takav otpust duga. Preostali iznos potraživanja u visini od 4.995,00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19. Vjerovnik </w:t>
      </w:r>
      <w:r w:rsidRPr="00BD1501">
        <w:rPr>
          <w:rFonts w:eastAsia="Times New Roman"/>
          <w:color w:val="000000"/>
          <w:sz w:val="22"/>
          <w:szCs w:val="22"/>
        </w:rPr>
        <w:t>ANTE BAŠIĆ, iz Vezca, Gornji Vezac 12, OIB: 17136609600, od ukupno utvrđenog</w:t>
      </w:r>
      <w:r w:rsidRPr="00BD1501">
        <w:rPr>
          <w:rFonts w:eastAsia="Times New Roman"/>
          <w:sz w:val="22"/>
          <w:szCs w:val="22"/>
        </w:rPr>
        <w:t xml:space="preserve"> potraživanja u iznosu od 4.782,00 kn, otpušta Dužniku iznos od 1.912,80 kn, a Dužnik pristaje na takav otpust duga. Preostali iznos potraživanja u visini od 2.869,20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21. Vjerovnik </w:t>
      </w:r>
      <w:r w:rsidRPr="00BD1501">
        <w:rPr>
          <w:rFonts w:eastAsia="Times New Roman"/>
          <w:color w:val="000000"/>
          <w:sz w:val="22"/>
          <w:szCs w:val="22"/>
        </w:rPr>
        <w:t>NIKICA BATINICA iz Šibenika, Paška Zjačića 2, OIB: 25975124355, od ukupno utvrđenog</w:t>
      </w:r>
      <w:r w:rsidRPr="00BD1501">
        <w:rPr>
          <w:rFonts w:eastAsia="Times New Roman"/>
          <w:sz w:val="22"/>
          <w:szCs w:val="22"/>
        </w:rPr>
        <w:t xml:space="preserve"> potraživanja u iznosu od 3.075,00 kn, otpušta Dužniku iznos od 1.230,00 kn, a Dužnik pristaje na takav otpust duga. Preostali iznos potraživanja u visini od 1.845,00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22. Vjerovnik </w:t>
      </w:r>
      <w:r w:rsidRPr="00BD1501">
        <w:rPr>
          <w:rFonts w:eastAsia="Times New Roman"/>
          <w:color w:val="000000"/>
          <w:sz w:val="22"/>
          <w:szCs w:val="22"/>
        </w:rPr>
        <w:t>FRANE BELAMARIĆ iz Dubrave kod Šibenika, Daska 84, OIB: 62377080791, od ukupno utvrđenog</w:t>
      </w:r>
      <w:r w:rsidRPr="00BD1501">
        <w:rPr>
          <w:rFonts w:eastAsia="Times New Roman"/>
          <w:sz w:val="22"/>
          <w:szCs w:val="22"/>
        </w:rPr>
        <w:t xml:space="preserve"> potraživanja u iznosu od 4.110,00 kn, otpušta Dužniku iznos od 1.644,00 kn, a Dužnik pristaje na takav otpust duga. Preostali iznos potraživanja u visini od 2.466,00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23. Vjerovnik </w:t>
      </w:r>
      <w:r w:rsidRPr="00BD1501">
        <w:rPr>
          <w:rFonts w:eastAsia="Times New Roman"/>
          <w:color w:val="000000"/>
          <w:sz w:val="22"/>
          <w:szCs w:val="22"/>
        </w:rPr>
        <w:t>LJILJANA BENETA iz Vaćana, Vaćani Donji 47, OIB: 97109420935, od ukupno utvrđenog</w:t>
      </w:r>
      <w:r w:rsidRPr="00BD1501">
        <w:rPr>
          <w:rFonts w:eastAsia="Times New Roman"/>
          <w:sz w:val="22"/>
          <w:szCs w:val="22"/>
        </w:rPr>
        <w:t xml:space="preserve"> potraživanja u iznosu od 6.975,00 kn, otpušta Dužniku iznos od 2.790,00 kn, a Dužnik pristaje na takav otpust duga. Preostali iznos potraživanja u visini od 4.185,00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24. Vjerovnik </w:t>
      </w:r>
      <w:r w:rsidRPr="00BD1501">
        <w:rPr>
          <w:rFonts w:eastAsia="Times New Roman"/>
          <w:color w:val="000000"/>
          <w:sz w:val="22"/>
          <w:szCs w:val="22"/>
        </w:rPr>
        <w:t>ZVONIMIR BENETA iz Vaćana, Vaćani Donji 67, OIB: 81185446122, od ukupno utvrđenog</w:t>
      </w:r>
      <w:r w:rsidRPr="00BD1501">
        <w:rPr>
          <w:rFonts w:eastAsia="Times New Roman"/>
          <w:sz w:val="22"/>
          <w:szCs w:val="22"/>
        </w:rPr>
        <w:t xml:space="preserve"> potraživanja u iznosu od 3.600,00 kn, otpušta Dužniku iznos od 1.440,00 kn, a Dužnik pristaje na takav otpust duga. Preostali iznos potraživanja u visini od 2.160,00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26. Vjerovnik </w:t>
      </w:r>
      <w:r w:rsidRPr="00BD1501">
        <w:rPr>
          <w:rFonts w:eastAsia="Times New Roman"/>
          <w:color w:val="000000"/>
          <w:sz w:val="22"/>
          <w:szCs w:val="22"/>
        </w:rPr>
        <w:t>STIPAN BILAĆ iz Gaćeleza, Gaćelezi 97, OIB: 72994523405, od ukupno utvrđenog</w:t>
      </w:r>
      <w:r w:rsidRPr="00BD1501">
        <w:rPr>
          <w:rFonts w:eastAsia="Times New Roman"/>
          <w:sz w:val="22"/>
          <w:szCs w:val="22"/>
        </w:rPr>
        <w:t xml:space="preserve"> potraživanja u iznosu od 3.195,00 kn, otpušta Dužniku iznos od 1.278,00 kn, a Dužnik pristaje na takav otpust duga. Preostali iznos potraživanja u visini od 1.917,00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color w:val="000000"/>
          <w:sz w:val="22"/>
          <w:szCs w:val="22"/>
          <w:lang w:eastAsia="en-GB"/>
        </w:rPr>
        <w:t xml:space="preserve">27. </w:t>
      </w:r>
      <w:r w:rsidRPr="00BD1501">
        <w:rPr>
          <w:rFonts w:eastAsia="Times New Roman"/>
          <w:sz w:val="22"/>
          <w:szCs w:val="22"/>
        </w:rPr>
        <w:t xml:space="preserve">Vjerovnik </w:t>
      </w:r>
      <w:r w:rsidRPr="00BD1501">
        <w:rPr>
          <w:rFonts w:eastAsia="Times New Roman"/>
          <w:color w:val="000000"/>
          <w:sz w:val="22"/>
          <w:szCs w:val="22"/>
        </w:rPr>
        <w:t>IVO BLAĆE iz Donjeg Polja,</w:t>
      </w:r>
      <w:r w:rsidRPr="00BD1501">
        <w:rPr>
          <w:sz w:val="22"/>
          <w:szCs w:val="22"/>
        </w:rPr>
        <w:t xml:space="preserve"> </w:t>
      </w:r>
      <w:r w:rsidRPr="00BD1501">
        <w:rPr>
          <w:rFonts w:eastAsia="Times New Roman"/>
          <w:color w:val="000000"/>
          <w:sz w:val="22"/>
          <w:szCs w:val="22"/>
        </w:rPr>
        <w:t>Spahija 7, OIB: 80073094039, od ukupno utvrđenog</w:t>
      </w:r>
      <w:r w:rsidRPr="00BD1501">
        <w:rPr>
          <w:rFonts w:eastAsia="Times New Roman"/>
          <w:sz w:val="22"/>
          <w:szCs w:val="22"/>
        </w:rPr>
        <w:t xml:space="preserve"> potraživanja u iznosu od 1.144,00 kn, otpušta Dužniku iznos od 457,60 kn, a Dužnik pristaje na takav otpust duga. Preostali iznos potraživanja u visini od 686,40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31.</w:t>
      </w:r>
      <w:r w:rsidRPr="00BD1501">
        <w:rPr>
          <w:rFonts w:eastAsia="Times New Roman"/>
          <w:color w:val="000000"/>
          <w:sz w:val="22"/>
          <w:szCs w:val="22"/>
          <w:lang w:eastAsia="en-GB"/>
        </w:rPr>
        <w:t xml:space="preserve"> </w:t>
      </w:r>
      <w:r w:rsidRPr="00BD1501">
        <w:rPr>
          <w:rFonts w:eastAsia="Times New Roman"/>
          <w:sz w:val="22"/>
          <w:szCs w:val="22"/>
        </w:rPr>
        <w:t xml:space="preserve">Vjerovnik </w:t>
      </w:r>
      <w:r w:rsidRPr="00BD1501">
        <w:rPr>
          <w:rFonts w:eastAsia="Times New Roman"/>
          <w:color w:val="000000"/>
          <w:sz w:val="22"/>
          <w:szCs w:val="22"/>
        </w:rPr>
        <w:t>DAVOR BRAJKOVIĆ, pok. IVE iz Šibenika,</w:t>
      </w:r>
      <w:r w:rsidRPr="00BD1501">
        <w:rPr>
          <w:sz w:val="22"/>
          <w:szCs w:val="22"/>
        </w:rPr>
        <w:t xml:space="preserve"> </w:t>
      </w:r>
      <w:r w:rsidRPr="00BD1501">
        <w:rPr>
          <w:rFonts w:eastAsia="Times New Roman"/>
          <w:color w:val="000000"/>
          <w:sz w:val="22"/>
          <w:szCs w:val="22"/>
        </w:rPr>
        <w:t>Stjepana Radića 19, OIB:</w:t>
      </w:r>
      <w:r w:rsidRPr="00BD1501">
        <w:rPr>
          <w:sz w:val="22"/>
          <w:szCs w:val="22"/>
        </w:rPr>
        <w:t xml:space="preserve"> </w:t>
      </w:r>
      <w:r w:rsidRPr="00BD1501">
        <w:rPr>
          <w:rFonts w:eastAsia="Times New Roman"/>
          <w:color w:val="000000"/>
          <w:sz w:val="22"/>
          <w:szCs w:val="22"/>
        </w:rPr>
        <w:t>70058200365, od ukupno utvrđenog</w:t>
      </w:r>
      <w:r w:rsidRPr="00BD1501">
        <w:rPr>
          <w:rFonts w:eastAsia="Times New Roman"/>
          <w:sz w:val="22"/>
          <w:szCs w:val="22"/>
        </w:rPr>
        <w:t xml:space="preserve"> potraživanja u iznosu od 3.971,00 kn, otpušta Dužniku iznos od 1.588,40 kn, a Dužnik pristaje na takav otpust duga. Preostali iznos potraživanja u visini od 2.382,60 kn Dužnik se obvezuje podmiriti jednokratno bez kamata, pri čemu jednokratna otplata dospijeva na drugi od </w:t>
      </w:r>
      <w:r w:rsidRPr="00BD1501">
        <w:rPr>
          <w:rFonts w:eastAsia="Times New Roman"/>
          <w:sz w:val="22"/>
          <w:szCs w:val="22"/>
        </w:rPr>
        <w:lastRenderedPageBreak/>
        <w:t>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32. Vjerovnik </w:t>
      </w:r>
      <w:r w:rsidRPr="00BD1501">
        <w:rPr>
          <w:rFonts w:eastAsia="Times New Roman"/>
          <w:color w:val="000000"/>
          <w:sz w:val="22"/>
          <w:szCs w:val="22"/>
        </w:rPr>
        <w:t>TRUTKO BRAJKOVIĆ iz Dubravice,</w:t>
      </w:r>
      <w:r w:rsidRPr="00BD1501">
        <w:rPr>
          <w:sz w:val="22"/>
          <w:szCs w:val="22"/>
        </w:rPr>
        <w:t xml:space="preserve"> </w:t>
      </w:r>
      <w:r w:rsidRPr="00BD1501">
        <w:rPr>
          <w:rFonts w:eastAsia="Times New Roman"/>
          <w:color w:val="000000"/>
          <w:sz w:val="22"/>
          <w:szCs w:val="22"/>
        </w:rPr>
        <w:t>Glavica 3, OIB:</w:t>
      </w:r>
      <w:r w:rsidRPr="00BD1501">
        <w:rPr>
          <w:sz w:val="22"/>
          <w:szCs w:val="22"/>
        </w:rPr>
        <w:t xml:space="preserve"> </w:t>
      </w:r>
      <w:r w:rsidRPr="00BD1501">
        <w:rPr>
          <w:rFonts w:eastAsia="Times New Roman"/>
          <w:color w:val="000000"/>
          <w:sz w:val="22"/>
          <w:szCs w:val="22"/>
        </w:rPr>
        <w:t>42821374840, od ukupno utvrđenog</w:t>
      </w:r>
      <w:r w:rsidRPr="00BD1501">
        <w:rPr>
          <w:rFonts w:eastAsia="Times New Roman"/>
          <w:sz w:val="22"/>
          <w:szCs w:val="22"/>
        </w:rPr>
        <w:t xml:space="preserve"> potraživanja u iznosu od 1.311,00 kn, otpušta Dužniku iznos od 524,40 kn, a Dužnik pristaje na takav otpust duga. Preostali iznos potraživanja u visini od 786,60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33. Vjerovnik </w:t>
      </w:r>
      <w:r w:rsidRPr="00BD1501">
        <w:rPr>
          <w:rFonts w:eastAsia="Times New Roman"/>
          <w:color w:val="000000"/>
          <w:sz w:val="22"/>
          <w:szCs w:val="22"/>
        </w:rPr>
        <w:t>DRAGO BRALIĆ iz Danilo Kraljice,</w:t>
      </w:r>
      <w:r w:rsidRPr="00BD1501">
        <w:rPr>
          <w:sz w:val="22"/>
          <w:szCs w:val="22"/>
        </w:rPr>
        <w:t xml:space="preserve"> </w:t>
      </w:r>
      <w:r w:rsidRPr="00BD1501">
        <w:rPr>
          <w:rFonts w:eastAsia="Times New Roman"/>
          <w:color w:val="000000"/>
          <w:sz w:val="22"/>
          <w:szCs w:val="22"/>
        </w:rPr>
        <w:t>Bralići 3, OIB:</w:t>
      </w:r>
      <w:r w:rsidRPr="00BD1501">
        <w:rPr>
          <w:sz w:val="22"/>
          <w:szCs w:val="22"/>
        </w:rPr>
        <w:t xml:space="preserve"> 0</w:t>
      </w:r>
      <w:r w:rsidRPr="00BD1501">
        <w:rPr>
          <w:rFonts w:eastAsia="Times New Roman"/>
          <w:color w:val="000000"/>
          <w:sz w:val="22"/>
          <w:szCs w:val="22"/>
        </w:rPr>
        <w:t>3925253291, od ukupno utvrđenog</w:t>
      </w:r>
      <w:r w:rsidRPr="00BD1501">
        <w:rPr>
          <w:rFonts w:eastAsia="Times New Roman"/>
          <w:sz w:val="22"/>
          <w:szCs w:val="22"/>
        </w:rPr>
        <w:t xml:space="preserve"> potraživanja u iznosu od 6.075,00 kn, otpušta Dužniku iznos od 2.430,00 kn, a Dužnik pristaje na takav otpust duga. Preostali iznos potraživanja u visini od 3.645,00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34. Vjerovnik </w:t>
      </w:r>
      <w:r w:rsidRPr="00BD1501">
        <w:rPr>
          <w:rFonts w:eastAsia="Times New Roman"/>
          <w:color w:val="000000"/>
          <w:sz w:val="22"/>
          <w:szCs w:val="22"/>
        </w:rPr>
        <w:t>JANDRIJA BRATIĆ iz Piramatovaca,</w:t>
      </w:r>
      <w:r w:rsidRPr="00BD1501">
        <w:rPr>
          <w:sz w:val="22"/>
          <w:szCs w:val="22"/>
        </w:rPr>
        <w:t xml:space="preserve"> </w:t>
      </w:r>
      <w:r w:rsidRPr="00BD1501">
        <w:rPr>
          <w:rFonts w:eastAsia="Times New Roman"/>
          <w:color w:val="000000"/>
          <w:sz w:val="22"/>
          <w:szCs w:val="22"/>
        </w:rPr>
        <w:t>Piramatovci 108, OIB:</w:t>
      </w:r>
      <w:r w:rsidRPr="00BD1501">
        <w:rPr>
          <w:sz w:val="22"/>
          <w:szCs w:val="22"/>
        </w:rPr>
        <w:t xml:space="preserve"> </w:t>
      </w:r>
      <w:r w:rsidRPr="00BD1501">
        <w:rPr>
          <w:rFonts w:eastAsia="Times New Roman"/>
          <w:color w:val="000000"/>
          <w:sz w:val="22"/>
          <w:szCs w:val="22"/>
        </w:rPr>
        <w:t>53293834465, od ukupno utvrđenog</w:t>
      </w:r>
      <w:r w:rsidRPr="00BD1501">
        <w:rPr>
          <w:rFonts w:eastAsia="Times New Roman"/>
          <w:sz w:val="22"/>
          <w:szCs w:val="22"/>
        </w:rPr>
        <w:t xml:space="preserve"> potraživanja u iznosu od 786,00 kn, otpušta Dužniku iznos od 314,40 kn, a Dužnik pristaje na takav otpust duga. Preostali iznos potraživanja u visini od 471,60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36. Vjerovnik </w:t>
      </w:r>
      <w:r w:rsidRPr="00BD1501">
        <w:rPr>
          <w:rFonts w:eastAsia="Times New Roman"/>
          <w:color w:val="000000"/>
          <w:sz w:val="22"/>
          <w:szCs w:val="22"/>
        </w:rPr>
        <w:t>BRODOMERKUR trgovina i usluge, dioničko društvo, Split,</w:t>
      </w:r>
      <w:r w:rsidRPr="00BD1501">
        <w:rPr>
          <w:sz w:val="22"/>
          <w:szCs w:val="22"/>
        </w:rPr>
        <w:t xml:space="preserve"> </w:t>
      </w:r>
      <w:r w:rsidRPr="00BD1501">
        <w:rPr>
          <w:rFonts w:eastAsia="Times New Roman"/>
          <w:color w:val="000000"/>
          <w:sz w:val="22"/>
          <w:szCs w:val="22"/>
        </w:rPr>
        <w:t>Ruđera Boškovića 21, OIB:</w:t>
      </w:r>
      <w:r w:rsidRPr="00BD1501">
        <w:rPr>
          <w:sz w:val="22"/>
          <w:szCs w:val="22"/>
        </w:rPr>
        <w:t xml:space="preserve"> </w:t>
      </w:r>
      <w:r w:rsidRPr="00BD1501">
        <w:rPr>
          <w:rFonts w:eastAsia="Times New Roman"/>
          <w:color w:val="000000"/>
          <w:sz w:val="22"/>
          <w:szCs w:val="22"/>
        </w:rPr>
        <w:t>33956120458, od ukupno utvrđenog</w:t>
      </w:r>
      <w:r w:rsidRPr="00BD1501">
        <w:rPr>
          <w:rFonts w:eastAsia="Times New Roman"/>
          <w:sz w:val="22"/>
          <w:szCs w:val="22"/>
        </w:rPr>
        <w:t xml:space="preserve"> potraživanja u iznosu od 1.219,37 kn, otpušta Dužniku iznos od 487,75 kn, a Dužnik pristaje na takav otpust duga. Preostali iznos potraživanja u visini od 731,62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37. Vjerovnik </w:t>
      </w:r>
      <w:r w:rsidRPr="00BD1501">
        <w:rPr>
          <w:rFonts w:eastAsia="Times New Roman"/>
          <w:color w:val="000000"/>
          <w:sz w:val="22"/>
          <w:szCs w:val="22"/>
        </w:rPr>
        <w:t>ŽELJKO BRONIĆ iz Oklaja,</w:t>
      </w:r>
      <w:r w:rsidRPr="00BD1501">
        <w:rPr>
          <w:sz w:val="22"/>
          <w:szCs w:val="22"/>
        </w:rPr>
        <w:t xml:space="preserve"> </w:t>
      </w:r>
      <w:r w:rsidRPr="00BD1501">
        <w:rPr>
          <w:rFonts w:eastAsia="Times New Roman"/>
          <w:color w:val="000000"/>
          <w:sz w:val="22"/>
          <w:szCs w:val="22"/>
        </w:rPr>
        <w:t>Put Osmanovca 7, OIB:</w:t>
      </w:r>
      <w:r w:rsidRPr="00BD1501">
        <w:rPr>
          <w:sz w:val="22"/>
          <w:szCs w:val="22"/>
        </w:rPr>
        <w:t xml:space="preserve"> </w:t>
      </w:r>
      <w:r w:rsidRPr="00BD1501">
        <w:rPr>
          <w:rFonts w:eastAsia="Times New Roman"/>
          <w:color w:val="000000"/>
          <w:sz w:val="22"/>
          <w:szCs w:val="22"/>
        </w:rPr>
        <w:t>32073341318, od ukupno utvrđenog</w:t>
      </w:r>
      <w:r w:rsidRPr="00BD1501">
        <w:rPr>
          <w:rFonts w:eastAsia="Times New Roman"/>
          <w:sz w:val="22"/>
          <w:szCs w:val="22"/>
        </w:rPr>
        <w:t xml:space="preserve"> potraživanja u iznosu od 5.450,00 kn, otpušta Dužniku iznos od 2.180,00 kn, a Dužnik pristaje na takav otpust duga. Preostali iznos potraživanja u visini od 3.270,00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40. Vjerovnik </w:t>
      </w:r>
      <w:r w:rsidRPr="00BD1501">
        <w:rPr>
          <w:rFonts w:eastAsia="Times New Roman"/>
          <w:color w:val="000000"/>
          <w:sz w:val="22"/>
          <w:szCs w:val="22"/>
        </w:rPr>
        <w:t>BUCAVAC, društvo s ograničenom odgovornošću za obavljanje komunalnih djelatnosti, Primošten,</w:t>
      </w:r>
      <w:r w:rsidRPr="00BD1501">
        <w:rPr>
          <w:sz w:val="22"/>
          <w:szCs w:val="22"/>
        </w:rPr>
        <w:t xml:space="preserve"> </w:t>
      </w:r>
      <w:r w:rsidRPr="00BD1501">
        <w:rPr>
          <w:rFonts w:eastAsia="Times New Roman"/>
          <w:color w:val="000000"/>
          <w:sz w:val="22"/>
          <w:szCs w:val="22"/>
        </w:rPr>
        <w:t>Sv. Josipa 7, OIB:</w:t>
      </w:r>
      <w:r w:rsidRPr="00BD1501">
        <w:rPr>
          <w:sz w:val="22"/>
          <w:szCs w:val="22"/>
        </w:rPr>
        <w:t xml:space="preserve"> </w:t>
      </w:r>
      <w:r w:rsidRPr="00BD1501">
        <w:rPr>
          <w:rFonts w:eastAsia="Times New Roman"/>
          <w:color w:val="000000"/>
          <w:sz w:val="22"/>
          <w:szCs w:val="22"/>
        </w:rPr>
        <w:t>86484630480, od ukupno utvrđenog</w:t>
      </w:r>
      <w:r w:rsidRPr="00BD1501">
        <w:rPr>
          <w:rFonts w:eastAsia="Times New Roman"/>
          <w:sz w:val="22"/>
          <w:szCs w:val="22"/>
        </w:rPr>
        <w:t xml:space="preserve"> potraživanja u iznosu od 5.219,10 kn, otpušta Dužniku iznos od 2.087,64 kn, a Dužnik pristaje na takav otpust duga. Preostali iznos potraživanja u visini od 3.131,46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42. Vjerovnik </w:t>
      </w:r>
      <w:r w:rsidRPr="00BD1501">
        <w:rPr>
          <w:rFonts w:eastAsia="Times New Roman"/>
          <w:color w:val="000000"/>
          <w:sz w:val="22"/>
          <w:szCs w:val="22"/>
        </w:rPr>
        <w:t>Javni bilježnik VINKO BUKIĆ, S. RADIĆA 79 A, ŠIBENIK iz Šibenika, 8. dalmatinske udarne brigade 20,</w:t>
      </w:r>
      <w:r w:rsidRPr="00BD1501">
        <w:rPr>
          <w:sz w:val="22"/>
          <w:szCs w:val="22"/>
        </w:rPr>
        <w:t xml:space="preserve"> </w:t>
      </w:r>
      <w:r w:rsidRPr="00BD1501">
        <w:rPr>
          <w:rFonts w:eastAsia="Times New Roman"/>
          <w:color w:val="000000"/>
          <w:sz w:val="22"/>
          <w:szCs w:val="22"/>
        </w:rPr>
        <w:t>OIB:</w:t>
      </w:r>
      <w:r w:rsidRPr="00BD1501">
        <w:rPr>
          <w:sz w:val="22"/>
          <w:szCs w:val="22"/>
        </w:rPr>
        <w:t xml:space="preserve"> 0</w:t>
      </w:r>
      <w:r w:rsidRPr="00BD1501">
        <w:rPr>
          <w:rFonts w:eastAsia="Times New Roman"/>
          <w:color w:val="000000"/>
          <w:sz w:val="22"/>
          <w:szCs w:val="22"/>
        </w:rPr>
        <w:t>3493740983, od ukupno utvrđenog</w:t>
      </w:r>
      <w:r w:rsidRPr="00BD1501">
        <w:rPr>
          <w:rFonts w:eastAsia="Times New Roman"/>
          <w:sz w:val="22"/>
          <w:szCs w:val="22"/>
        </w:rPr>
        <w:t xml:space="preserve"> potraživanja u iznosu od 1.831,25 kn, otpušta Dužniku iznos od 732,50 kn, a Dužnik pristaje na takav otpust duga. Preostali iznos potraživanja u visini od 1.098,75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43. Vjerovnik </w:t>
      </w:r>
      <w:r w:rsidRPr="00BD1501">
        <w:rPr>
          <w:rFonts w:eastAsia="Times New Roman"/>
          <w:color w:val="000000"/>
          <w:sz w:val="22"/>
          <w:szCs w:val="22"/>
        </w:rPr>
        <w:t>IVAN BURA iz Šibenika, Visovačka 54,</w:t>
      </w:r>
      <w:r w:rsidRPr="00BD1501">
        <w:rPr>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45990732937, od ukupno utvrđenog</w:t>
      </w:r>
      <w:r w:rsidRPr="00BD1501">
        <w:rPr>
          <w:rFonts w:eastAsia="Times New Roman"/>
          <w:sz w:val="22"/>
          <w:szCs w:val="22"/>
        </w:rPr>
        <w:t xml:space="preserve"> potraživanja u iznosu od 2.300,00 kn, otpušta Dužniku iznos od 920,00 kn, a Dužnik pristaje na takav otpust duga. Preostali iznos potraživanja u visini od 1.380,00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44. Vjerovnik </w:t>
      </w:r>
      <w:r w:rsidRPr="00BD1501">
        <w:rPr>
          <w:rFonts w:eastAsia="Times New Roman"/>
          <w:color w:val="000000"/>
          <w:sz w:val="22"/>
          <w:szCs w:val="22"/>
        </w:rPr>
        <w:t>NEVENKA BURAZER vl. Ugostiteljski obrt "Boraja" iz Boraje, Boraja 17,</w:t>
      </w:r>
      <w:r w:rsidRPr="00BD1501">
        <w:rPr>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97752224240, od ukupno utvrđenog</w:t>
      </w:r>
      <w:r w:rsidRPr="00BD1501">
        <w:rPr>
          <w:rFonts w:eastAsia="Times New Roman"/>
          <w:sz w:val="22"/>
          <w:szCs w:val="22"/>
        </w:rPr>
        <w:t xml:space="preserve"> potraživanja u iznosu od 346,00 kn, otpušta Dužniku iznos od 138,40 kn, a Dužnik pristaje na takav otpust duga. Preostali iznos potraživanja u visini od 207,60 kn Dužnik se obvezuje podmiriti jednokratno bez kamata, pri čemu jednokratna otplata dospijeva na </w:t>
      </w:r>
      <w:r w:rsidRPr="00BD1501">
        <w:rPr>
          <w:rFonts w:eastAsia="Times New Roman"/>
          <w:sz w:val="22"/>
          <w:szCs w:val="22"/>
        </w:rPr>
        <w:lastRenderedPageBreak/>
        <w:t>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50. Vjerovnik </w:t>
      </w:r>
      <w:r w:rsidRPr="00BD1501">
        <w:rPr>
          <w:rFonts w:eastAsia="Times New Roman"/>
          <w:color w:val="000000"/>
          <w:sz w:val="22"/>
          <w:szCs w:val="22"/>
        </w:rPr>
        <w:t>MILKA ČERGAR iz Glavnice Donje, Čergarova 28,</w:t>
      </w:r>
      <w:r w:rsidRPr="00BD1501">
        <w:rPr>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81842968070, od ukupno utvrđenog</w:t>
      </w:r>
      <w:r w:rsidRPr="00BD1501">
        <w:rPr>
          <w:rFonts w:eastAsia="Times New Roman"/>
          <w:sz w:val="22"/>
          <w:szCs w:val="22"/>
        </w:rPr>
        <w:t xml:space="preserve"> potraživanja u iznosu od 1.216,88 kn, otpušta Dužniku iznos od 486,75 kn, a Dužnik pristaje na takav otpust duga. Preostali iznos potraživanja u visini od 730,13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52. Vjerovnik </w:t>
      </w:r>
      <w:r w:rsidRPr="00BD1501">
        <w:rPr>
          <w:rFonts w:eastAsia="Times New Roman"/>
          <w:color w:val="000000"/>
          <w:sz w:val="22"/>
          <w:szCs w:val="22"/>
        </w:rPr>
        <w:t>JOSIP ČOBANOV iz Primoštena, Podadrage 8,</w:t>
      </w:r>
      <w:r w:rsidRPr="00BD1501">
        <w:rPr>
          <w:sz w:val="22"/>
          <w:szCs w:val="22"/>
        </w:rPr>
        <w:t xml:space="preserve"> </w:t>
      </w:r>
      <w:r w:rsidRPr="00BD1501">
        <w:rPr>
          <w:rFonts w:eastAsia="Times New Roman"/>
          <w:color w:val="000000"/>
          <w:sz w:val="22"/>
          <w:szCs w:val="22"/>
        </w:rPr>
        <w:t>OIB:</w:t>
      </w:r>
      <w:r w:rsidRPr="00BD1501">
        <w:rPr>
          <w:sz w:val="22"/>
          <w:szCs w:val="22"/>
        </w:rPr>
        <w:t xml:space="preserve"> 15905885697</w:t>
      </w:r>
      <w:r w:rsidRPr="00BD1501">
        <w:rPr>
          <w:rFonts w:eastAsia="Times New Roman"/>
          <w:color w:val="000000"/>
          <w:sz w:val="22"/>
          <w:szCs w:val="22"/>
        </w:rPr>
        <w:t>, od ukupno utvrđenog</w:t>
      </w:r>
      <w:r w:rsidRPr="00BD1501">
        <w:rPr>
          <w:rFonts w:eastAsia="Times New Roman"/>
          <w:sz w:val="22"/>
          <w:szCs w:val="22"/>
        </w:rPr>
        <w:t xml:space="preserve"> potraživanja u iznosu od 5.072,00 kn, otpušta Dužniku iznos od 2.028,80 kn, a Dužnik pristaje na takav otpust duga. Preostali iznos potraživanja u visini od 3.043,20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54. Vjerovnik </w:t>
      </w:r>
      <w:r w:rsidRPr="00BD1501">
        <w:rPr>
          <w:rFonts w:eastAsia="Times New Roman"/>
          <w:color w:val="000000"/>
          <w:sz w:val="22"/>
          <w:szCs w:val="22"/>
        </w:rPr>
        <w:t>DALMACIJA, društvo s ograničenom odgovornošću za trgovinu i turizam, Vodice,  Ante Lasan Kabalera 53,</w:t>
      </w:r>
      <w:r w:rsidRPr="00BD1501">
        <w:rPr>
          <w:sz w:val="22"/>
          <w:szCs w:val="22"/>
        </w:rPr>
        <w:t xml:space="preserve"> </w:t>
      </w:r>
      <w:r w:rsidRPr="00BD1501">
        <w:rPr>
          <w:rFonts w:eastAsia="Times New Roman"/>
          <w:color w:val="000000"/>
          <w:sz w:val="22"/>
          <w:szCs w:val="22"/>
        </w:rPr>
        <w:t>OIB:</w:t>
      </w:r>
      <w:r w:rsidRPr="00BD1501">
        <w:rPr>
          <w:sz w:val="22"/>
          <w:szCs w:val="22"/>
        </w:rPr>
        <w:t xml:space="preserve"> 41808499373</w:t>
      </w:r>
      <w:r w:rsidRPr="00BD1501">
        <w:rPr>
          <w:rFonts w:eastAsia="Times New Roman"/>
          <w:color w:val="000000"/>
          <w:sz w:val="22"/>
          <w:szCs w:val="22"/>
        </w:rPr>
        <w:t>, od ukupno utvrđenog</w:t>
      </w:r>
      <w:r w:rsidRPr="00BD1501">
        <w:rPr>
          <w:rFonts w:eastAsia="Times New Roman"/>
          <w:sz w:val="22"/>
          <w:szCs w:val="22"/>
        </w:rPr>
        <w:t xml:space="preserve"> potraživanja u iznosu od 3.741,40 kn, otpušta Dužniku iznos od 1.496,56 kn, a Dužnik pristaje na takav otpust duga. Preostali iznos potraživanja u visini od 2.244,84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56. Vjerovnik </w:t>
      </w:r>
      <w:r w:rsidRPr="00BD1501">
        <w:rPr>
          <w:rFonts w:eastAsia="Times New Roman"/>
          <w:color w:val="000000"/>
          <w:sz w:val="22"/>
          <w:szCs w:val="22"/>
        </w:rPr>
        <w:t>DB-KANTUN d.o.o. za savjetovanje, trgovinu i usluge, Dubrovnik, Lukše Beritića 27,</w:t>
      </w:r>
      <w:r w:rsidRPr="00BD1501">
        <w:rPr>
          <w:sz w:val="22"/>
          <w:szCs w:val="22"/>
        </w:rPr>
        <w:t xml:space="preserve"> </w:t>
      </w:r>
      <w:r w:rsidRPr="00BD1501">
        <w:rPr>
          <w:rFonts w:eastAsia="Times New Roman"/>
          <w:color w:val="000000"/>
          <w:sz w:val="22"/>
          <w:szCs w:val="22"/>
        </w:rPr>
        <w:t>OIB:</w:t>
      </w:r>
      <w:r w:rsidRPr="00BD1501">
        <w:rPr>
          <w:sz w:val="22"/>
          <w:szCs w:val="22"/>
        </w:rPr>
        <w:t xml:space="preserve"> 16278459495</w:t>
      </w:r>
      <w:r w:rsidRPr="00BD1501">
        <w:rPr>
          <w:rFonts w:eastAsia="Times New Roman"/>
          <w:color w:val="000000"/>
          <w:sz w:val="22"/>
          <w:szCs w:val="22"/>
        </w:rPr>
        <w:t>, od ukupno utvrđenog</w:t>
      </w:r>
      <w:r w:rsidRPr="00BD1501">
        <w:rPr>
          <w:rFonts w:eastAsia="Times New Roman"/>
          <w:sz w:val="22"/>
          <w:szCs w:val="22"/>
        </w:rPr>
        <w:t xml:space="preserve"> potraživanja u iznosu od 208,80 kn, otpušta Dužniku iznos od 83,52 kn, a Dužnik pristaje na takav otpust duga. Preostali iznos potraživanja u visini od 125,28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58. Vjerovnik </w:t>
      </w:r>
      <w:r w:rsidRPr="00BD1501">
        <w:rPr>
          <w:rFonts w:eastAsia="Times New Roman"/>
          <w:color w:val="000000"/>
          <w:sz w:val="22"/>
          <w:szCs w:val="22"/>
        </w:rPr>
        <w:t>MARKO DEUR iz Bile Vlake, Bila Vlaka 48,</w:t>
      </w:r>
      <w:r w:rsidRPr="00BD1501">
        <w:rPr>
          <w:sz w:val="22"/>
          <w:szCs w:val="22"/>
        </w:rPr>
        <w:t xml:space="preserve"> </w:t>
      </w:r>
      <w:r w:rsidRPr="00BD1501">
        <w:rPr>
          <w:rFonts w:eastAsia="Times New Roman"/>
          <w:color w:val="000000"/>
          <w:sz w:val="22"/>
          <w:szCs w:val="22"/>
        </w:rPr>
        <w:t>OIB:</w:t>
      </w:r>
      <w:r w:rsidRPr="00BD1501">
        <w:rPr>
          <w:sz w:val="22"/>
          <w:szCs w:val="22"/>
        </w:rPr>
        <w:t xml:space="preserve"> 88791214409</w:t>
      </w:r>
      <w:r w:rsidRPr="00BD1501">
        <w:rPr>
          <w:rFonts w:eastAsia="Times New Roman"/>
          <w:color w:val="000000"/>
          <w:sz w:val="22"/>
          <w:szCs w:val="22"/>
        </w:rPr>
        <w:t>, od ukupno utvrđenog</w:t>
      </w:r>
      <w:r w:rsidRPr="00BD1501">
        <w:rPr>
          <w:rFonts w:eastAsia="Times New Roman"/>
          <w:sz w:val="22"/>
          <w:szCs w:val="22"/>
        </w:rPr>
        <w:t xml:space="preserve"> potraživanja u iznosu od 3.650,00 kn, otpušta Dužniku iznos od 1.460,00 kn, a Dužnik pristaje na takav otpust duga. Preostali iznos potraživanja u visini od 2.190,00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59. Vjerovnik </w:t>
      </w:r>
      <w:r w:rsidRPr="00BD1501">
        <w:rPr>
          <w:rFonts w:eastAsia="Times New Roman"/>
          <w:color w:val="000000"/>
          <w:sz w:val="22"/>
          <w:szCs w:val="22"/>
        </w:rPr>
        <w:t>IVE DIČAK iz Badnja, Dičaci 7,</w:t>
      </w:r>
      <w:r w:rsidRPr="00BD1501">
        <w:rPr>
          <w:sz w:val="22"/>
          <w:szCs w:val="22"/>
        </w:rPr>
        <w:t xml:space="preserve"> </w:t>
      </w:r>
      <w:r w:rsidRPr="00BD1501">
        <w:rPr>
          <w:rFonts w:eastAsia="Times New Roman"/>
          <w:color w:val="000000"/>
          <w:sz w:val="22"/>
          <w:szCs w:val="22"/>
        </w:rPr>
        <w:t>OIB:</w:t>
      </w:r>
      <w:r w:rsidRPr="00BD1501">
        <w:rPr>
          <w:sz w:val="22"/>
          <w:szCs w:val="22"/>
        </w:rPr>
        <w:t xml:space="preserve"> 15242615333,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5.255,00 kn, otpušta Dužniku iznos od 2.102,00 kn, a Dužnik pristaje na takav otpust duga. Preostali iznos potraživanja u visini od 3.153,00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60. Vjerovnik </w:t>
      </w:r>
      <w:r w:rsidRPr="00BD1501">
        <w:rPr>
          <w:rFonts w:eastAsia="Times New Roman"/>
          <w:color w:val="000000"/>
          <w:sz w:val="22"/>
          <w:szCs w:val="22"/>
        </w:rPr>
        <w:t>DINOVA-DIONA, trgovina, d.o.o., Zagreb, Donje svetice 127,</w:t>
      </w:r>
      <w:r w:rsidRPr="00BD1501">
        <w:rPr>
          <w:sz w:val="22"/>
          <w:szCs w:val="22"/>
        </w:rPr>
        <w:t xml:space="preserve"> </w:t>
      </w:r>
      <w:r w:rsidRPr="00BD1501">
        <w:rPr>
          <w:rFonts w:eastAsia="Times New Roman"/>
          <w:color w:val="000000"/>
          <w:sz w:val="22"/>
          <w:szCs w:val="22"/>
        </w:rPr>
        <w:t>OIB:</w:t>
      </w:r>
      <w:r w:rsidRPr="00BD1501">
        <w:rPr>
          <w:sz w:val="22"/>
          <w:szCs w:val="22"/>
        </w:rPr>
        <w:t xml:space="preserve"> 41112127430,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2.250,00 kn, otpušta Dužniku iznos od 900,00 kn, a Dužnik pristaje na takav otpust duga. Preostali iznos potraživanja u visini od 1.350,00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61. Vjerovnik </w:t>
      </w:r>
      <w:r w:rsidRPr="00BD1501">
        <w:rPr>
          <w:rFonts w:eastAsia="Times New Roman"/>
          <w:color w:val="000000"/>
          <w:sz w:val="22"/>
          <w:szCs w:val="22"/>
        </w:rPr>
        <w:t>DISK društvo s ograničenom odgovornošću za informatičku tehnologiju, Šibenik, Stjepana Radića 60,</w:t>
      </w:r>
      <w:r w:rsidRPr="00BD1501">
        <w:rPr>
          <w:sz w:val="22"/>
          <w:szCs w:val="22"/>
        </w:rPr>
        <w:t xml:space="preserve"> </w:t>
      </w:r>
      <w:r w:rsidRPr="00BD1501">
        <w:rPr>
          <w:rFonts w:eastAsia="Times New Roman"/>
          <w:color w:val="000000"/>
          <w:sz w:val="22"/>
          <w:szCs w:val="22"/>
        </w:rPr>
        <w:t>OIB:</w:t>
      </w:r>
      <w:r w:rsidRPr="00BD1501">
        <w:rPr>
          <w:sz w:val="22"/>
          <w:szCs w:val="22"/>
        </w:rPr>
        <w:t xml:space="preserve"> 08623414761,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100,00 kn, otpušta Dužniku iznos od 40,00 kn, a Dužnik pristaje na takav otpust duga. Preostali iznos potraživanja u visini od 60,00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62. Vjerovnik </w:t>
      </w:r>
      <w:r w:rsidRPr="00BD1501">
        <w:rPr>
          <w:rFonts w:eastAsia="Times New Roman"/>
          <w:color w:val="000000"/>
          <w:sz w:val="22"/>
          <w:szCs w:val="22"/>
        </w:rPr>
        <w:t>ZDENKO DIZDAR iz Oklaja, Put kroz Oklaj 31,</w:t>
      </w:r>
      <w:r w:rsidRPr="00BD1501">
        <w:rPr>
          <w:sz w:val="22"/>
          <w:szCs w:val="22"/>
        </w:rPr>
        <w:t xml:space="preserve"> </w:t>
      </w:r>
      <w:r w:rsidRPr="00BD1501">
        <w:rPr>
          <w:rFonts w:eastAsia="Times New Roman"/>
          <w:color w:val="000000"/>
          <w:sz w:val="22"/>
          <w:szCs w:val="22"/>
        </w:rPr>
        <w:t>OIB:</w:t>
      </w:r>
      <w:r w:rsidRPr="00BD1501">
        <w:rPr>
          <w:sz w:val="22"/>
          <w:szCs w:val="22"/>
        </w:rPr>
        <w:t xml:space="preserve"> 71428729842,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3.725,00 kn, otpušta Dužniku iznos od 1.490,00 kn, a Dužnik pristaje na takav otpust duga. Preostali iznos potraživanja u visini od 2.235,00 kn Dužnik se obvezuje podmiriti jednokratno bez kamata, pri čemu jednokratna otplata dospijeva na drugi od sljedećih </w:t>
      </w:r>
      <w:r w:rsidRPr="00BD1501">
        <w:rPr>
          <w:rFonts w:eastAsia="Times New Roman"/>
          <w:sz w:val="22"/>
          <w:szCs w:val="22"/>
        </w:rPr>
        <w:lastRenderedPageBreak/>
        <w:t>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64. Vjerovnik </w:t>
      </w:r>
      <w:r w:rsidRPr="00BD1501">
        <w:rPr>
          <w:rFonts w:eastAsia="Times New Roman"/>
          <w:color w:val="000000"/>
          <w:sz w:val="22"/>
          <w:szCs w:val="22"/>
        </w:rPr>
        <w:t>MILE DOBRIĆ iz Grabovaca, Grabovci 35,</w:t>
      </w:r>
      <w:r w:rsidRPr="00BD1501">
        <w:rPr>
          <w:sz w:val="22"/>
          <w:szCs w:val="22"/>
        </w:rPr>
        <w:t xml:space="preserve"> </w:t>
      </w:r>
      <w:r w:rsidRPr="00BD1501">
        <w:rPr>
          <w:rFonts w:eastAsia="Times New Roman"/>
          <w:color w:val="000000"/>
          <w:sz w:val="22"/>
          <w:szCs w:val="22"/>
        </w:rPr>
        <w:t>OIB:</w:t>
      </w:r>
      <w:r w:rsidRPr="00BD1501">
        <w:rPr>
          <w:sz w:val="22"/>
          <w:szCs w:val="22"/>
        </w:rPr>
        <w:t xml:space="preserve"> 85949160312,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3.261,06 kn, otpušta Dužniku iznos od 1.304,42 kn, a Dužnik pristaje na takav otpust duga. Preostali iznos potraživanja u visini od 1.956,64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66. Vjerovnik </w:t>
      </w:r>
      <w:r w:rsidRPr="00BD1501">
        <w:rPr>
          <w:rFonts w:eastAsia="Times New Roman"/>
          <w:color w:val="000000"/>
          <w:sz w:val="22"/>
          <w:szCs w:val="22"/>
        </w:rPr>
        <w:t>PETAR DRAGOVIĆ iz Sonkovića, Dragovići 4,</w:t>
      </w:r>
      <w:r w:rsidRPr="00BD1501">
        <w:rPr>
          <w:sz w:val="22"/>
          <w:szCs w:val="22"/>
        </w:rPr>
        <w:t xml:space="preserve"> </w:t>
      </w:r>
      <w:r w:rsidRPr="00BD1501">
        <w:rPr>
          <w:rFonts w:eastAsia="Times New Roman"/>
          <w:color w:val="000000"/>
          <w:sz w:val="22"/>
          <w:szCs w:val="22"/>
        </w:rPr>
        <w:t>OIB:</w:t>
      </w:r>
      <w:r w:rsidRPr="00BD1501">
        <w:rPr>
          <w:sz w:val="22"/>
          <w:szCs w:val="22"/>
        </w:rPr>
        <w:t xml:space="preserve"> 66293490694,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483,00 kn, otpušta Dužniku iznos od 193,20 kn, a Dužnik pristaje na takav otpust duga. Preostali iznos potraživanja u visini od 289,80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67. Vjerovnik </w:t>
      </w:r>
      <w:r w:rsidRPr="00BD1501">
        <w:rPr>
          <w:rFonts w:eastAsia="Times New Roman"/>
          <w:color w:val="000000"/>
          <w:sz w:val="22"/>
          <w:szCs w:val="22"/>
        </w:rPr>
        <w:t>DROPI PROMOCIJA d.o.o. za trgovinu i usluge, Zagreb, Krešićeva 32,</w:t>
      </w:r>
      <w:r w:rsidRPr="00BD1501">
        <w:rPr>
          <w:sz w:val="22"/>
          <w:szCs w:val="22"/>
        </w:rPr>
        <w:t xml:space="preserve"> </w:t>
      </w:r>
      <w:r w:rsidRPr="00BD1501">
        <w:rPr>
          <w:rFonts w:eastAsia="Times New Roman"/>
          <w:color w:val="000000"/>
          <w:sz w:val="22"/>
          <w:szCs w:val="22"/>
        </w:rPr>
        <w:t>OIB:</w:t>
      </w:r>
      <w:r w:rsidRPr="00BD1501">
        <w:rPr>
          <w:sz w:val="22"/>
          <w:szCs w:val="22"/>
        </w:rPr>
        <w:t xml:space="preserve"> 40790191911,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500,00 kn, otpušta Dužniku iznos od 200,00 kn, a Dužnik pristaje na takav otpust duga. Preostali iznos potraživanja u visini od 300,00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68. Vjerovnik </w:t>
      </w:r>
      <w:r w:rsidRPr="00BD1501">
        <w:rPr>
          <w:rFonts w:eastAsia="Times New Roman"/>
          <w:color w:val="000000"/>
          <w:sz w:val="22"/>
          <w:szCs w:val="22"/>
        </w:rPr>
        <w:t>DRŽAVNI ZAVOD ZA MJERITELJSTVO, Zagreb, Capraška 6,</w:t>
      </w:r>
      <w:r w:rsidRPr="00BD1501">
        <w:rPr>
          <w:sz w:val="22"/>
          <w:szCs w:val="22"/>
        </w:rPr>
        <w:t xml:space="preserve"> </w:t>
      </w:r>
      <w:r w:rsidRPr="00BD1501">
        <w:rPr>
          <w:rFonts w:eastAsia="Times New Roman"/>
          <w:color w:val="000000"/>
          <w:sz w:val="22"/>
          <w:szCs w:val="22"/>
        </w:rPr>
        <w:t>OIB:</w:t>
      </w:r>
      <w:r w:rsidRPr="00BD1501">
        <w:rPr>
          <w:sz w:val="22"/>
          <w:szCs w:val="22"/>
        </w:rPr>
        <w:t xml:space="preserve"> 99875008081,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1.660,00 kn, otpušta Dužniku iznos od 664,00 kn, a Dužnik pristaje na takav otpust duga. Preostali iznos potraživanja u visini od 996,00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70. Vjerovnik </w:t>
      </w:r>
      <w:r w:rsidRPr="00BD1501">
        <w:rPr>
          <w:rFonts w:eastAsia="Times New Roman"/>
          <w:color w:val="000000"/>
          <w:sz w:val="22"/>
          <w:szCs w:val="22"/>
        </w:rPr>
        <w:t>DSL j.d.o.o. za prijevoz, trgovinu i usluge, Osijek, Ulica Jablanova 45,</w:t>
      </w:r>
      <w:r w:rsidRPr="00BD1501">
        <w:rPr>
          <w:sz w:val="22"/>
          <w:szCs w:val="22"/>
        </w:rPr>
        <w:t xml:space="preserve"> </w:t>
      </w:r>
      <w:r w:rsidRPr="00BD1501">
        <w:rPr>
          <w:rFonts w:eastAsia="Times New Roman"/>
          <w:color w:val="000000"/>
          <w:sz w:val="22"/>
          <w:szCs w:val="22"/>
        </w:rPr>
        <w:t>OIB:</w:t>
      </w:r>
      <w:r w:rsidRPr="00BD1501">
        <w:rPr>
          <w:sz w:val="22"/>
          <w:szCs w:val="22"/>
        </w:rPr>
        <w:t xml:space="preserve"> 98247627579,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9.963,00 kn, otpušta Dužniku iznos od 3.985,20 kn, a Dužnik pristaje na takav otpust duga. Preostali iznos potraživanja u visini od 5.977,80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71. Vjerovnik </w:t>
      </w:r>
      <w:r w:rsidRPr="00BD1501">
        <w:rPr>
          <w:rFonts w:eastAsia="Times New Roman"/>
          <w:color w:val="000000"/>
          <w:sz w:val="22"/>
          <w:szCs w:val="22"/>
        </w:rPr>
        <w:t>MARINKO DUBRAVICA iz Budaka, Budak 86,</w:t>
      </w:r>
      <w:r w:rsidRPr="00BD1501">
        <w:rPr>
          <w:sz w:val="22"/>
          <w:szCs w:val="22"/>
        </w:rPr>
        <w:t xml:space="preserve"> </w:t>
      </w:r>
      <w:r w:rsidRPr="00BD1501">
        <w:rPr>
          <w:rFonts w:eastAsia="Times New Roman"/>
          <w:color w:val="000000"/>
          <w:sz w:val="22"/>
          <w:szCs w:val="22"/>
        </w:rPr>
        <w:t>OIB:</w:t>
      </w:r>
      <w:r w:rsidRPr="00BD1501">
        <w:rPr>
          <w:sz w:val="22"/>
          <w:szCs w:val="22"/>
        </w:rPr>
        <w:t xml:space="preserve"> 49537505762,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1.877,20 kn, otpušta Dužniku iznos od 750,88 kn, a Dužnik pristaje na takav otpust duga. Preostali iznos potraživanja u visini od 1.126,32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72. Vjerovnik </w:t>
      </w:r>
      <w:r w:rsidRPr="00BD1501">
        <w:rPr>
          <w:rFonts w:eastAsia="Times New Roman"/>
          <w:color w:val="000000"/>
          <w:sz w:val="22"/>
          <w:szCs w:val="22"/>
        </w:rPr>
        <w:t>FRANE DUGOPOLJAC iz Rupe, Rupa 80,</w:t>
      </w:r>
      <w:r w:rsidRPr="00BD1501">
        <w:rPr>
          <w:sz w:val="22"/>
          <w:szCs w:val="22"/>
        </w:rPr>
        <w:t xml:space="preserve"> </w:t>
      </w:r>
      <w:r w:rsidRPr="00BD1501">
        <w:rPr>
          <w:rFonts w:eastAsia="Times New Roman"/>
          <w:color w:val="000000"/>
          <w:sz w:val="22"/>
          <w:szCs w:val="22"/>
        </w:rPr>
        <w:t>OIB:</w:t>
      </w:r>
      <w:r w:rsidRPr="00BD1501">
        <w:rPr>
          <w:sz w:val="22"/>
          <w:szCs w:val="22"/>
        </w:rPr>
        <w:t xml:space="preserve"> 10700503702,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5.351,50 kn, otpušta Dužniku iznos od 2.140,60 kn, a Dužnik pristaje na takav otpust duga. Preostali iznos potraživanja u visini od 3.210,90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73. Vjerovnik </w:t>
      </w:r>
      <w:r w:rsidRPr="00BD1501">
        <w:rPr>
          <w:rFonts w:eastAsia="Times New Roman"/>
          <w:color w:val="000000"/>
          <w:sz w:val="22"/>
          <w:szCs w:val="22"/>
        </w:rPr>
        <w:t>MARIJAN DUJIĆ iz Ićeva, Dujići 12,</w:t>
      </w:r>
      <w:r w:rsidRPr="00BD1501">
        <w:rPr>
          <w:sz w:val="22"/>
          <w:szCs w:val="22"/>
        </w:rPr>
        <w:t xml:space="preserve"> </w:t>
      </w:r>
      <w:r w:rsidRPr="00BD1501">
        <w:rPr>
          <w:rFonts w:eastAsia="Times New Roman"/>
          <w:color w:val="000000"/>
          <w:sz w:val="22"/>
          <w:szCs w:val="22"/>
        </w:rPr>
        <w:t>OIB:</w:t>
      </w:r>
      <w:r w:rsidRPr="00BD1501">
        <w:rPr>
          <w:sz w:val="22"/>
          <w:szCs w:val="22"/>
        </w:rPr>
        <w:t xml:space="preserve"> 18220370331,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2.365,00 kn, otpušta Dužniku iznos od 946,00 kn, a Dužnik pristaje na takav otpust duga. Preostali iznos potraživanja u visini od 1.419,00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78. Vjerovnik </w:t>
      </w:r>
      <w:r w:rsidRPr="00BD1501">
        <w:rPr>
          <w:rFonts w:eastAsia="Times New Roman"/>
          <w:color w:val="000000"/>
          <w:sz w:val="22"/>
          <w:szCs w:val="22"/>
        </w:rPr>
        <w:t>DANIJELA DŽEPINA iz Vukšića, Vukšić 144,</w:t>
      </w:r>
      <w:r w:rsidRPr="00BD1501">
        <w:rPr>
          <w:sz w:val="22"/>
          <w:szCs w:val="22"/>
        </w:rPr>
        <w:t xml:space="preserve"> </w:t>
      </w:r>
      <w:r w:rsidRPr="00BD1501">
        <w:rPr>
          <w:rFonts w:eastAsia="Times New Roman"/>
          <w:color w:val="000000"/>
          <w:sz w:val="22"/>
          <w:szCs w:val="22"/>
        </w:rPr>
        <w:t>OIB:</w:t>
      </w:r>
      <w:r w:rsidRPr="00BD1501">
        <w:rPr>
          <w:sz w:val="22"/>
          <w:szCs w:val="22"/>
        </w:rPr>
        <w:t xml:space="preserve"> 09561276267,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4.072,50 kn, otpušta Dužniku iznos od 1.629,00 kn, a Dužnik pristaje na takav otpust duga. Preostali iznos potraživanja u visini od 2.443,50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lastRenderedPageBreak/>
        <w:t xml:space="preserve">79. Vjerovnik </w:t>
      </w:r>
      <w:r w:rsidRPr="00BD1501">
        <w:rPr>
          <w:rFonts w:eastAsia="Times New Roman"/>
          <w:color w:val="000000"/>
          <w:sz w:val="22"/>
          <w:szCs w:val="22"/>
        </w:rPr>
        <w:t>EDUCA d.o.o. za trgovinu i usluge, Šibenik, Šibenskih vatrogasaca 14,</w:t>
      </w:r>
      <w:r w:rsidRPr="00BD1501">
        <w:rPr>
          <w:sz w:val="22"/>
          <w:szCs w:val="22"/>
        </w:rPr>
        <w:t xml:space="preserve"> </w:t>
      </w:r>
      <w:r w:rsidRPr="00BD1501">
        <w:rPr>
          <w:rFonts w:eastAsia="Times New Roman"/>
          <w:color w:val="000000"/>
          <w:sz w:val="22"/>
          <w:szCs w:val="22"/>
        </w:rPr>
        <w:t>OIB:</w:t>
      </w:r>
      <w:r w:rsidRPr="00BD1501">
        <w:rPr>
          <w:sz w:val="22"/>
          <w:szCs w:val="22"/>
        </w:rPr>
        <w:t xml:space="preserve"> 64606800724,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500,00 kn, otpušta Dužniku iznos od 200,00 kn, a Dužnik pristaje na takav otpust duga. Preostali iznos potraživanja u visini od 300,00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83. Vjerovnik </w:t>
      </w:r>
      <w:r w:rsidRPr="00BD1501">
        <w:rPr>
          <w:rFonts w:eastAsia="Times New Roman"/>
          <w:color w:val="000000"/>
          <w:sz w:val="22"/>
          <w:szCs w:val="22"/>
        </w:rPr>
        <w:t>JOŠKO ERAK iz Šibenika, Borajska 32,</w:t>
      </w:r>
      <w:r w:rsidRPr="00BD1501">
        <w:rPr>
          <w:sz w:val="22"/>
          <w:szCs w:val="22"/>
        </w:rPr>
        <w:t xml:space="preserve"> </w:t>
      </w:r>
      <w:r w:rsidRPr="00BD1501">
        <w:rPr>
          <w:rFonts w:eastAsia="Times New Roman"/>
          <w:color w:val="000000"/>
          <w:sz w:val="22"/>
          <w:szCs w:val="22"/>
        </w:rPr>
        <w:t>OIB:</w:t>
      </w:r>
      <w:r w:rsidRPr="00BD1501">
        <w:rPr>
          <w:sz w:val="22"/>
          <w:szCs w:val="22"/>
        </w:rPr>
        <w:t xml:space="preserve"> 48374492248,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3.125,00 kn, otpušta Dužniku iznos od 1.250,00 kn, a Dužnik pristaje na takav otpust duga. Preostali iznos potraživanja u visini od 1.875,00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84. Vjerovnik </w:t>
      </w:r>
      <w:r w:rsidRPr="00BD1501">
        <w:rPr>
          <w:rFonts w:eastAsia="Times New Roman"/>
          <w:color w:val="000000"/>
          <w:sz w:val="22"/>
          <w:szCs w:val="22"/>
        </w:rPr>
        <w:t>ŠIMUN ERCEG iz Šibenika, Borajska 46,</w:t>
      </w:r>
      <w:r w:rsidRPr="00BD1501">
        <w:rPr>
          <w:sz w:val="22"/>
          <w:szCs w:val="22"/>
        </w:rPr>
        <w:t xml:space="preserve"> </w:t>
      </w:r>
      <w:r w:rsidRPr="00BD1501">
        <w:rPr>
          <w:rFonts w:eastAsia="Times New Roman"/>
          <w:color w:val="000000"/>
          <w:sz w:val="22"/>
          <w:szCs w:val="22"/>
        </w:rPr>
        <w:t>OIB:</w:t>
      </w:r>
      <w:r w:rsidRPr="00BD1501">
        <w:rPr>
          <w:sz w:val="22"/>
          <w:szCs w:val="22"/>
        </w:rPr>
        <w:t xml:space="preserve"> 04011045589,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1.095,00 kn, otpušta Dužniku iznos od 438,00 kn, a Dužnik pristaje na takav otpust duga. Preostali iznos potraživanja u visini od 657,00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86. Vjerovnik </w:t>
      </w:r>
      <w:r w:rsidRPr="00BD1501">
        <w:rPr>
          <w:rFonts w:eastAsia="Times New Roman"/>
          <w:color w:val="000000"/>
          <w:sz w:val="22"/>
          <w:szCs w:val="22"/>
        </w:rPr>
        <w:t>ANTICA ERCEGOVIĆ iz Trogira, Kamenita 10,</w:t>
      </w:r>
      <w:r w:rsidRPr="00BD1501">
        <w:rPr>
          <w:sz w:val="22"/>
          <w:szCs w:val="22"/>
        </w:rPr>
        <w:t xml:space="preserve"> </w:t>
      </w:r>
      <w:r w:rsidRPr="00BD1501">
        <w:rPr>
          <w:rFonts w:eastAsia="Times New Roman"/>
          <w:color w:val="000000"/>
          <w:sz w:val="22"/>
          <w:szCs w:val="22"/>
        </w:rPr>
        <w:t>OIB:</w:t>
      </w:r>
      <w:r w:rsidRPr="00BD1501">
        <w:rPr>
          <w:sz w:val="22"/>
          <w:szCs w:val="22"/>
        </w:rPr>
        <w:t xml:space="preserve"> 28318356661,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2.337,50 kn, otpušta Dužniku iznos od 935,00 kn, a Dužnik pristaje na takav otpust duga. Preostali iznos potraživanja u visini od 1.402,50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91. Vjerovnik </w:t>
      </w:r>
      <w:r w:rsidRPr="00BD1501">
        <w:rPr>
          <w:rFonts w:eastAsia="Times New Roman"/>
          <w:color w:val="000000"/>
          <w:sz w:val="22"/>
          <w:szCs w:val="22"/>
        </w:rPr>
        <w:t>FINANCIJSKA AGENCIJA, Zagreb, Ulica grada Vukovara 70,</w:t>
      </w:r>
      <w:r w:rsidRPr="00BD1501">
        <w:rPr>
          <w:sz w:val="22"/>
          <w:szCs w:val="22"/>
        </w:rPr>
        <w:t xml:space="preserve"> </w:t>
      </w:r>
      <w:r w:rsidRPr="00BD1501">
        <w:rPr>
          <w:rFonts w:eastAsia="Times New Roman"/>
          <w:color w:val="000000"/>
          <w:sz w:val="22"/>
          <w:szCs w:val="22"/>
        </w:rPr>
        <w:t>OIB:</w:t>
      </w:r>
      <w:r w:rsidRPr="00BD1501">
        <w:rPr>
          <w:sz w:val="22"/>
          <w:szCs w:val="22"/>
        </w:rPr>
        <w:t xml:space="preserve"> 85821130368,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82,50 kn, otpušta Dužniku iznos od 33,00 kn, a Dužnik pristaje na takav otpust duga. Preostali iznos potraživanja u visini od 49,50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96. Vjerovnik </w:t>
      </w:r>
      <w:r w:rsidRPr="00BD1501">
        <w:rPr>
          <w:rFonts w:eastAsia="Times New Roman"/>
          <w:color w:val="000000"/>
          <w:sz w:val="22"/>
          <w:szCs w:val="22"/>
        </w:rPr>
        <w:t>G.I.M. GASE, d.o.o. za usluge, trgovinu i ugostiteljstvo, Šibenik, Ul. Ivana Meštrovića 68,</w:t>
      </w:r>
      <w:r w:rsidRPr="00BD1501">
        <w:rPr>
          <w:sz w:val="22"/>
          <w:szCs w:val="22"/>
        </w:rPr>
        <w:t xml:space="preserve"> </w:t>
      </w:r>
      <w:r w:rsidRPr="00BD1501">
        <w:rPr>
          <w:rFonts w:eastAsia="Times New Roman"/>
          <w:color w:val="000000"/>
          <w:sz w:val="22"/>
          <w:szCs w:val="22"/>
        </w:rPr>
        <w:t>OIB:</w:t>
      </w:r>
      <w:r w:rsidRPr="00BD1501">
        <w:rPr>
          <w:sz w:val="22"/>
          <w:szCs w:val="22"/>
        </w:rPr>
        <w:t xml:space="preserve"> 75784153366,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5.499,59 kn, otpušta Dužniku iznos od 2.199,84 kn, a Dužnik pristaje na takav otpust duga. Preostali iznos potraživanja u visini od 3.299,75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98. Vjerovnik </w:t>
      </w:r>
      <w:r w:rsidRPr="00BD1501">
        <w:rPr>
          <w:rFonts w:eastAsia="Times New Roman"/>
          <w:color w:val="000000"/>
          <w:sz w:val="22"/>
          <w:szCs w:val="22"/>
        </w:rPr>
        <w:t>PAŠKO GAĆINA iz Splita, Laginjina 4,</w:t>
      </w:r>
      <w:r w:rsidRPr="00BD1501">
        <w:rPr>
          <w:sz w:val="22"/>
          <w:szCs w:val="22"/>
        </w:rPr>
        <w:t xml:space="preserve"> </w:t>
      </w:r>
      <w:r w:rsidRPr="00BD1501">
        <w:rPr>
          <w:rFonts w:eastAsia="Times New Roman"/>
          <w:color w:val="000000"/>
          <w:sz w:val="22"/>
          <w:szCs w:val="22"/>
        </w:rPr>
        <w:t>OIB:</w:t>
      </w:r>
      <w:r w:rsidRPr="00BD1501">
        <w:rPr>
          <w:sz w:val="22"/>
          <w:szCs w:val="22"/>
        </w:rPr>
        <w:t xml:space="preserve"> 44229747303,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1.476,00 kn, otpušta Dužniku iznos od 590,40 kn, a Dužnik pristaje na takav otpust duga. Preostali iznos potraživanja u visini od 885,60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99. Vjerovnik </w:t>
      </w:r>
      <w:r w:rsidRPr="00BD1501">
        <w:rPr>
          <w:rFonts w:eastAsia="Times New Roman"/>
          <w:color w:val="000000"/>
          <w:sz w:val="22"/>
          <w:szCs w:val="22"/>
        </w:rPr>
        <w:t>GAFIL društvo s ograničenom odgovornošću za usluge, trgovinu i proizvodnju, Sesvete, Vinogorska 59 A,</w:t>
      </w:r>
      <w:r w:rsidRPr="00BD1501">
        <w:rPr>
          <w:sz w:val="22"/>
          <w:szCs w:val="22"/>
        </w:rPr>
        <w:t xml:space="preserve"> </w:t>
      </w:r>
      <w:r w:rsidRPr="00BD1501">
        <w:rPr>
          <w:rFonts w:eastAsia="Times New Roman"/>
          <w:color w:val="000000"/>
          <w:sz w:val="22"/>
          <w:szCs w:val="22"/>
        </w:rPr>
        <w:t>OIB:</w:t>
      </w:r>
      <w:r w:rsidRPr="00BD1501">
        <w:rPr>
          <w:sz w:val="22"/>
          <w:szCs w:val="22"/>
        </w:rPr>
        <w:t xml:space="preserve"> 44071140370,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5.850,00 kn, otpušta Dužniku iznos od 2.340,00 kn, a Dužnik pristaje na takav otpust duga. Preostali iznos potraživanja u visini od 3.510,00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100. Vjerovnik </w:t>
      </w:r>
      <w:r w:rsidRPr="00BD1501">
        <w:rPr>
          <w:rFonts w:eastAsia="Times New Roman"/>
          <w:color w:val="000000"/>
          <w:sz w:val="22"/>
          <w:szCs w:val="22"/>
        </w:rPr>
        <w:t>GAMBI, d.o.o. za servis i prodaju uredske opreme, vaga, registar blagajni i informatički inženjering, Bilice, Novo naselje 28,</w:t>
      </w:r>
      <w:r w:rsidRPr="00BD1501">
        <w:rPr>
          <w:sz w:val="22"/>
          <w:szCs w:val="22"/>
        </w:rPr>
        <w:t xml:space="preserve"> </w:t>
      </w:r>
      <w:r w:rsidRPr="00BD1501">
        <w:rPr>
          <w:rFonts w:eastAsia="Times New Roman"/>
          <w:color w:val="000000"/>
          <w:sz w:val="22"/>
          <w:szCs w:val="22"/>
        </w:rPr>
        <w:t>OIB:</w:t>
      </w:r>
      <w:r w:rsidRPr="00BD1501">
        <w:rPr>
          <w:sz w:val="22"/>
          <w:szCs w:val="22"/>
        </w:rPr>
        <w:t xml:space="preserve"> 22418618872,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187,50 kn, otpušta Dužniku iznos od 75,00 kn, a Dužnik pristaje na takav otpust duga. Preostali iznos potraživanja u visini od 112,50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lastRenderedPageBreak/>
        <w:t xml:space="preserve">101. Vjerovnik </w:t>
      </w:r>
      <w:r w:rsidRPr="00BD1501">
        <w:rPr>
          <w:rFonts w:eastAsia="Times New Roman"/>
          <w:color w:val="000000"/>
          <w:sz w:val="22"/>
          <w:szCs w:val="22"/>
        </w:rPr>
        <w:t>DANICA GARDIJAN iz Plastova, Plastovo 27,</w:t>
      </w:r>
      <w:r w:rsidRPr="00BD1501">
        <w:rPr>
          <w:sz w:val="22"/>
          <w:szCs w:val="22"/>
        </w:rPr>
        <w:t xml:space="preserve"> </w:t>
      </w:r>
      <w:r w:rsidRPr="00BD1501">
        <w:rPr>
          <w:rFonts w:eastAsia="Times New Roman"/>
          <w:color w:val="000000"/>
          <w:sz w:val="22"/>
          <w:szCs w:val="22"/>
        </w:rPr>
        <w:t>OIB:</w:t>
      </w:r>
      <w:r w:rsidRPr="00BD1501">
        <w:rPr>
          <w:sz w:val="22"/>
          <w:szCs w:val="22"/>
        </w:rPr>
        <w:t xml:space="preserve"> 97625597788,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3.570,00 kn, otpušta Dužniku iznos od 1.428,00 kn, a Dužnik pristaje na takav otpust duga. Preostali iznos potraživanja u visini od 2.142,00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103. Vjerovnik GAŠPEROV d.o.o. za uslužne djelatnosti i trgovinu, Split, Kralja Stjepana Držislava 7</w:t>
      </w:r>
      <w:r w:rsidRPr="00BD1501">
        <w:rPr>
          <w:rFonts w:eastAsia="Times New Roman"/>
          <w:color w:val="000000"/>
          <w:sz w:val="22"/>
          <w:szCs w:val="22"/>
        </w:rPr>
        <w:t>,</w:t>
      </w:r>
      <w:r w:rsidRPr="00BD1501">
        <w:rPr>
          <w:sz w:val="22"/>
          <w:szCs w:val="22"/>
        </w:rPr>
        <w:t xml:space="preserve"> </w:t>
      </w:r>
      <w:r w:rsidRPr="00BD1501">
        <w:rPr>
          <w:rFonts w:eastAsia="Times New Roman"/>
          <w:color w:val="000000"/>
          <w:sz w:val="22"/>
          <w:szCs w:val="22"/>
        </w:rPr>
        <w:t>OIB:</w:t>
      </w:r>
      <w:r w:rsidRPr="00BD1501">
        <w:rPr>
          <w:sz w:val="22"/>
          <w:szCs w:val="22"/>
        </w:rPr>
        <w:t xml:space="preserve"> 77137797607,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344,71 kn, otpušta Dužniku iznos od 137,88 kn, a Dužnik pristaje na takav otpust duga. Preostali iznos potraživanja u visini od 206,83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106. Vjerovnik TOMISLAV GOBOV iz Primoštena, Zagrebačka 6</w:t>
      </w:r>
      <w:r w:rsidRPr="00BD1501">
        <w:rPr>
          <w:rFonts w:eastAsia="Times New Roman"/>
          <w:color w:val="000000"/>
          <w:sz w:val="22"/>
          <w:szCs w:val="22"/>
        </w:rPr>
        <w:t>,</w:t>
      </w:r>
      <w:r w:rsidRPr="00BD1501">
        <w:rPr>
          <w:sz w:val="22"/>
          <w:szCs w:val="22"/>
        </w:rPr>
        <w:t xml:space="preserve"> </w:t>
      </w:r>
      <w:r w:rsidRPr="00BD1501">
        <w:rPr>
          <w:rFonts w:eastAsia="Times New Roman"/>
          <w:color w:val="000000"/>
          <w:sz w:val="22"/>
          <w:szCs w:val="22"/>
        </w:rPr>
        <w:t>OIB:</w:t>
      </w:r>
      <w:r w:rsidRPr="00BD1501">
        <w:rPr>
          <w:sz w:val="22"/>
          <w:szCs w:val="22"/>
        </w:rPr>
        <w:t xml:space="preserve"> 72691556469,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5.880,00 kn, otpušta Dužniku iznos od 2.352,00 kn, a Dužnik pristaje na takav otpust duga. Preostali iznos potraživanja u visini od 3.528,00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108. Vjerovnik ANTE GOLEŠ iz Podglavice, Čelina IV 17</w:t>
      </w:r>
      <w:r w:rsidRPr="00BD1501">
        <w:rPr>
          <w:rFonts w:eastAsia="Times New Roman"/>
          <w:color w:val="000000"/>
          <w:sz w:val="22"/>
          <w:szCs w:val="22"/>
        </w:rPr>
        <w:t>,</w:t>
      </w:r>
      <w:r w:rsidRPr="00BD1501">
        <w:rPr>
          <w:sz w:val="22"/>
          <w:szCs w:val="22"/>
        </w:rPr>
        <w:t xml:space="preserve"> </w:t>
      </w:r>
      <w:r w:rsidRPr="00BD1501">
        <w:rPr>
          <w:rFonts w:eastAsia="Times New Roman"/>
          <w:color w:val="000000"/>
          <w:sz w:val="22"/>
          <w:szCs w:val="22"/>
        </w:rPr>
        <w:t>OIB:</w:t>
      </w:r>
      <w:r w:rsidRPr="00BD1501">
        <w:rPr>
          <w:sz w:val="22"/>
          <w:szCs w:val="22"/>
        </w:rPr>
        <w:t xml:space="preserve"> 58850911116,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1.083,00 kn, otpušta Dužniku iznos od 433,20 kn, a Dužnik pristaje na takav otpust duga. Preostali iznos potraživanja u visini od 649,80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110. Vjerovnik ANTE GRACIN iz Primoštena Burnji, Draga 25, </w:t>
      </w:r>
      <w:r w:rsidRPr="00BD1501">
        <w:rPr>
          <w:rFonts w:eastAsia="Times New Roman"/>
          <w:color w:val="000000"/>
          <w:sz w:val="22"/>
          <w:szCs w:val="22"/>
        </w:rPr>
        <w:t>OIB:</w:t>
      </w:r>
      <w:r w:rsidRPr="00BD1501">
        <w:rPr>
          <w:sz w:val="22"/>
          <w:szCs w:val="22"/>
        </w:rPr>
        <w:t xml:space="preserve"> 17336512626,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2.766,00 kn, otpušta Dužniku iznos od 1.106,40 kn, a Dužnik pristaje na takav otpust duga. Preostali iznos potraživanja u visini od 1.659,60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111. Vjerovnik JOSIP GRACIN iz Primoštena, Splitska 43, </w:t>
      </w:r>
      <w:r w:rsidRPr="00BD1501">
        <w:rPr>
          <w:rFonts w:eastAsia="Times New Roman"/>
          <w:color w:val="000000"/>
          <w:sz w:val="22"/>
          <w:szCs w:val="22"/>
        </w:rPr>
        <w:t>OIB:</w:t>
      </w:r>
      <w:r w:rsidRPr="00BD1501">
        <w:rPr>
          <w:sz w:val="22"/>
          <w:szCs w:val="22"/>
        </w:rPr>
        <w:t xml:space="preserve"> 38452174682,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3.630,00 kn, otpušta Dužniku iznos od 1.452,00 kn, a Dužnik pristaje na takav otpust duga. Preostali iznos potraživanja u visini od 2.178,00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112. Vjerovnik MILIVOJ GRACIN iz Vadlja, Vadalj 34, </w:t>
      </w:r>
      <w:r w:rsidRPr="00BD1501">
        <w:rPr>
          <w:rFonts w:eastAsia="Times New Roman"/>
          <w:color w:val="000000"/>
          <w:sz w:val="22"/>
          <w:szCs w:val="22"/>
        </w:rPr>
        <w:t>OIB:</w:t>
      </w:r>
      <w:r w:rsidRPr="00BD1501">
        <w:rPr>
          <w:sz w:val="22"/>
          <w:szCs w:val="22"/>
        </w:rPr>
        <w:t xml:space="preserve"> 18500219177,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855,00 kn, otpušta Dužniku iznos od 342,00 kn, a Dužnik pristaje na takav otpust duga. Preostali iznos potraživanja u visini od 513,00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114. Vjerovnik GRADSKA PLINARA ZAGREB-OPSKRBA društvo s ograničenom odgovornošću za opskrbu plinom, Zagreb, Radnička cesta 1, </w:t>
      </w:r>
      <w:r w:rsidRPr="00BD1501">
        <w:rPr>
          <w:rFonts w:eastAsia="Times New Roman"/>
          <w:color w:val="000000"/>
          <w:sz w:val="22"/>
          <w:szCs w:val="22"/>
        </w:rPr>
        <w:t>OIB:</w:t>
      </w:r>
      <w:r w:rsidRPr="00BD1501">
        <w:rPr>
          <w:sz w:val="22"/>
          <w:szCs w:val="22"/>
        </w:rPr>
        <w:t xml:space="preserve"> 74364571096,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402,73 kn, otpušta Dužniku iznos od 161,09 kn, a Dužnik pristaje na takav otpust duga. Preostali iznos potraživanja u visini od 241,64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116. Vjerovnik VICKO GRANDEŠ iz Šibenika, Nove crkve 6, </w:t>
      </w:r>
      <w:r w:rsidRPr="00BD1501">
        <w:rPr>
          <w:rFonts w:eastAsia="Times New Roman"/>
          <w:color w:val="000000"/>
          <w:sz w:val="22"/>
          <w:szCs w:val="22"/>
        </w:rPr>
        <w:t>OIB:</w:t>
      </w:r>
      <w:r w:rsidRPr="00BD1501">
        <w:rPr>
          <w:sz w:val="22"/>
          <w:szCs w:val="22"/>
        </w:rPr>
        <w:t xml:space="preserve"> 12718163429,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5.053,00 kn, otpušta Dužniku iznos od 2.021,20 kn, a Dužnik pristaje na takav otpust duga. Preostali iznos potraživanja u visini od 3.031,80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lastRenderedPageBreak/>
        <w:t xml:space="preserve">117. Vjerovnik ZVONIMIR GRGIĆ, vl. trgovačkog obrta "GRGA" Pula, Valica 9 iz Pule, Monte Paradiso 38, </w:t>
      </w:r>
      <w:r w:rsidRPr="00BD1501">
        <w:rPr>
          <w:rFonts w:eastAsia="Times New Roman"/>
          <w:color w:val="000000"/>
          <w:sz w:val="22"/>
          <w:szCs w:val="22"/>
        </w:rPr>
        <w:t>OIB:</w:t>
      </w:r>
      <w:r w:rsidRPr="00BD1501">
        <w:rPr>
          <w:sz w:val="22"/>
          <w:szCs w:val="22"/>
        </w:rPr>
        <w:t xml:space="preserve"> 52564029533,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544,82 kn, otpušta Dužniku iznos od 217,93 kn, a Dužnik pristaje na takav otpust duga. Preostali iznos potraživanja u visini od 326,89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118. Vjerovnik JERKO GRUBIŠIĆ iz Bilica, Ul. 113. Šib. Brigade HV 88, </w:t>
      </w:r>
      <w:r w:rsidRPr="00BD1501">
        <w:rPr>
          <w:rFonts w:eastAsia="Times New Roman"/>
          <w:color w:val="000000"/>
          <w:sz w:val="22"/>
          <w:szCs w:val="22"/>
        </w:rPr>
        <w:t>OIB:</w:t>
      </w:r>
      <w:r w:rsidRPr="00BD1501">
        <w:rPr>
          <w:sz w:val="22"/>
          <w:szCs w:val="22"/>
        </w:rPr>
        <w:t xml:space="preserve"> 06507484265,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2.347,50 kn, otpušta Dužniku iznos od 939,00 kn, a Dužnik pristaje na takav otpust duga. Preostali iznos potraživanja u visini od 1.408,50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119. Vjerovnik KAJA GRUBIŠIĆ iz Dubrave kod Šibenika, Grubišići 16, </w:t>
      </w:r>
      <w:r w:rsidRPr="00BD1501">
        <w:rPr>
          <w:rFonts w:eastAsia="Times New Roman"/>
          <w:color w:val="000000"/>
          <w:sz w:val="22"/>
          <w:szCs w:val="22"/>
        </w:rPr>
        <w:t>OIB:</w:t>
      </w:r>
      <w:r w:rsidRPr="00BD1501">
        <w:rPr>
          <w:sz w:val="22"/>
          <w:szCs w:val="22"/>
        </w:rPr>
        <w:t xml:space="preserve"> 79461570155,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3.945,00 kn, otpušta Dužniku iznos od 1.578,00 kn, a Dužnik pristaje na takav otpust duga. Preostali iznos potraživanja u visini od 2.367,00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120. Vjerovnik ROBERT GRUBIŠIĆ vl. obrta za proizvodnju i usluge "MIMA", Dubrava kod Šibenika, Rakovo Selo 100/a iz Dubrave kod Šibenika, Grubišići 18, </w:t>
      </w:r>
      <w:r w:rsidRPr="00BD1501">
        <w:rPr>
          <w:rFonts w:eastAsia="Times New Roman"/>
          <w:color w:val="000000"/>
          <w:sz w:val="22"/>
          <w:szCs w:val="22"/>
        </w:rPr>
        <w:t>OIB:</w:t>
      </w:r>
      <w:r w:rsidRPr="00BD1501">
        <w:rPr>
          <w:sz w:val="22"/>
          <w:szCs w:val="22"/>
        </w:rPr>
        <w:t xml:space="preserve"> 22503845604,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218,75 kn, otpušta Dužniku iznos od 87,50 kn, a Dužnik pristaje na takav otpust duga. Preostali iznos potraživanja u visini od 131,25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121. Vjerovnik IVAN GRUJA iz Vadlja, Krč Dolac-Grujini 1, </w:t>
      </w:r>
      <w:r w:rsidRPr="00BD1501">
        <w:rPr>
          <w:rFonts w:eastAsia="Times New Roman"/>
          <w:color w:val="000000"/>
          <w:sz w:val="22"/>
          <w:szCs w:val="22"/>
        </w:rPr>
        <w:t>OIB:</w:t>
      </w:r>
      <w:r w:rsidRPr="00BD1501">
        <w:rPr>
          <w:sz w:val="22"/>
          <w:szCs w:val="22"/>
        </w:rPr>
        <w:t xml:space="preserve"> 88333209556,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8.275,50 kn, otpušta Dužniku iznos od 3.310,20 kn, a Dužnik pristaje na takav otpust duga. Preostali iznos potraživanja u visini od 4.965,30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122. Vjerovnik JERE GRUJA iz Dubrovnika, Alberta Hallera 21, </w:t>
      </w:r>
      <w:r w:rsidRPr="00BD1501">
        <w:rPr>
          <w:rFonts w:eastAsia="Times New Roman"/>
          <w:color w:val="000000"/>
          <w:sz w:val="22"/>
          <w:szCs w:val="22"/>
        </w:rPr>
        <w:t>OIB:</w:t>
      </w:r>
      <w:r w:rsidRPr="00BD1501">
        <w:rPr>
          <w:sz w:val="22"/>
          <w:szCs w:val="22"/>
        </w:rPr>
        <w:t xml:space="preserve"> 46151066961,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7.461,00 kn, otpušta Dužniku iznos od 2.984,40 kn, a Dužnik pristaje na takav otpust duga. Preostali iznos potraživanja u visini od 4.476,60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127. Vjerovnik HEP-Operator distribucijskog sustava d.o.o. za distribuciju i opskrbu električne energije, Zagreb, Ulica grada Vukovara 37, </w:t>
      </w:r>
      <w:r w:rsidRPr="00BD1501">
        <w:rPr>
          <w:rFonts w:eastAsia="Times New Roman"/>
          <w:color w:val="000000"/>
          <w:sz w:val="22"/>
          <w:szCs w:val="22"/>
        </w:rPr>
        <w:t>OIB:</w:t>
      </w:r>
      <w:r w:rsidRPr="00BD1501">
        <w:rPr>
          <w:sz w:val="22"/>
          <w:szCs w:val="22"/>
        </w:rPr>
        <w:t xml:space="preserve"> 46830600751,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2.505,53 kn, otpušta Dužniku iznos od 1.002,21 kn, a Dužnik pristaje na takav otpust duga. Preostali iznos potraživanja u visini od 1.503,32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128. Vjerovnik HOTEL JADRAN ŠIBENIK dioničko društvo za turizam i ugostiteljstvo, Šibenik, Vladimira Nazora 53, </w:t>
      </w:r>
      <w:r w:rsidRPr="00BD1501">
        <w:rPr>
          <w:rFonts w:eastAsia="Times New Roman"/>
          <w:color w:val="000000"/>
          <w:sz w:val="22"/>
          <w:szCs w:val="22"/>
        </w:rPr>
        <w:t>OIB:</w:t>
      </w:r>
      <w:r w:rsidRPr="00BD1501">
        <w:rPr>
          <w:sz w:val="22"/>
          <w:szCs w:val="22"/>
        </w:rPr>
        <w:t xml:space="preserve"> 47183175939,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3.260,00 kn, otpušta Dužniku iznos od 1.304,00 kn, a Dužnik pristaje na takav otpust duga. Preostali iznos potraživanja u visini od 1.956,00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129. Vjerovnik </w:t>
      </w:r>
      <w:r w:rsidRPr="00BD1501">
        <w:rPr>
          <w:rFonts w:eastAsia="Times New Roman"/>
          <w:color w:val="000000"/>
          <w:sz w:val="22"/>
          <w:szCs w:val="22"/>
          <w:lang w:eastAsia="en-GB"/>
        </w:rPr>
        <w:t>HP - Hrvatska pošta d.d.</w:t>
      </w:r>
      <w:r w:rsidRPr="00BD1501">
        <w:rPr>
          <w:rFonts w:eastAsia="Times New Roman"/>
          <w:sz w:val="22"/>
          <w:szCs w:val="22"/>
        </w:rPr>
        <w:t xml:space="preserve">, Zagreb, Jurišićeva 13, </w:t>
      </w:r>
      <w:r w:rsidRPr="00BD1501">
        <w:rPr>
          <w:rFonts w:eastAsia="Times New Roman"/>
          <w:color w:val="000000"/>
          <w:sz w:val="22"/>
          <w:szCs w:val="22"/>
        </w:rPr>
        <w:t>OIB:</w:t>
      </w:r>
      <w:r w:rsidRPr="00BD1501">
        <w:rPr>
          <w:sz w:val="22"/>
          <w:szCs w:val="22"/>
        </w:rPr>
        <w:t xml:space="preserve"> 87311810356,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1.619,83 kn, otpušta Dužniku iznos od 647,93 kn, a Dužnik pristaje na takav otpust duga. Preostali iznos potraživanja u visini od 971,90 kn Dužnik se obvezuje podmiriti jednokratno bez kamata, pri čemu jednokratna otplata dospijeva na drugi od sljedećih </w:t>
      </w:r>
      <w:r w:rsidRPr="00BD1501">
        <w:rPr>
          <w:rFonts w:eastAsia="Times New Roman"/>
          <w:sz w:val="22"/>
          <w:szCs w:val="22"/>
        </w:rPr>
        <w:lastRenderedPageBreak/>
        <w:t>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132. Vjerovnik </w:t>
      </w:r>
      <w:r w:rsidRPr="00BD1501">
        <w:rPr>
          <w:rFonts w:eastAsia="Times New Roman"/>
          <w:color w:val="000000"/>
          <w:sz w:val="22"/>
          <w:szCs w:val="22"/>
          <w:lang w:eastAsia="en-GB"/>
        </w:rPr>
        <w:t>EDITA HULJEV</w:t>
      </w:r>
      <w:r w:rsidRPr="00BD1501">
        <w:rPr>
          <w:rFonts w:eastAsia="Times New Roman"/>
          <w:sz w:val="22"/>
          <w:szCs w:val="22"/>
        </w:rPr>
        <w:t xml:space="preserve"> iz Široke, Ulica I 42A, </w:t>
      </w:r>
      <w:r w:rsidRPr="00BD1501">
        <w:rPr>
          <w:rFonts w:eastAsia="Times New Roman"/>
          <w:color w:val="000000"/>
          <w:sz w:val="22"/>
          <w:szCs w:val="22"/>
        </w:rPr>
        <w:t>OIB:</w:t>
      </w:r>
      <w:r w:rsidRPr="00BD1501">
        <w:rPr>
          <w:sz w:val="22"/>
          <w:szCs w:val="22"/>
        </w:rPr>
        <w:t xml:space="preserve"> 64583216052,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1.236,00 kn, otpušta Dužniku iznos od 494,40 kn, a Dužnik pristaje na takav otpust duga. Preostali iznos potraživanja u visini od 741,60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133. Vjerovnik </w:t>
      </w:r>
      <w:r w:rsidRPr="00BD1501">
        <w:rPr>
          <w:rFonts w:eastAsia="Times New Roman"/>
          <w:color w:val="000000"/>
          <w:sz w:val="22"/>
          <w:szCs w:val="22"/>
          <w:lang w:eastAsia="en-GB"/>
        </w:rPr>
        <w:t xml:space="preserve">MATE HULJEV </w:t>
      </w:r>
      <w:r w:rsidRPr="00BD1501">
        <w:rPr>
          <w:rFonts w:eastAsia="Times New Roman"/>
          <w:sz w:val="22"/>
          <w:szCs w:val="22"/>
        </w:rPr>
        <w:t xml:space="preserve">iz Primoštena Burnji, Krčulj Gracini 17, </w:t>
      </w:r>
      <w:r w:rsidRPr="00BD1501">
        <w:rPr>
          <w:rFonts w:eastAsia="Times New Roman"/>
          <w:color w:val="000000"/>
          <w:sz w:val="22"/>
          <w:szCs w:val="22"/>
        </w:rPr>
        <w:t>OIB:</w:t>
      </w:r>
      <w:r w:rsidRPr="00BD1501">
        <w:rPr>
          <w:sz w:val="22"/>
          <w:szCs w:val="22"/>
        </w:rPr>
        <w:t xml:space="preserve"> 23851180784,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9.624,00 kn, otpušta Dužniku iznos od 3.849,60 kn, a Dužnik pristaje na takav otpust duga. Preostali iznos potraživanja u visini od 5.774,40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138. Vjerovnik </w:t>
      </w:r>
      <w:r w:rsidRPr="00BD1501">
        <w:rPr>
          <w:rFonts w:eastAsia="Times New Roman"/>
          <w:color w:val="000000"/>
          <w:sz w:val="22"/>
          <w:szCs w:val="22"/>
          <w:lang w:eastAsia="en-GB"/>
        </w:rPr>
        <w:t xml:space="preserve">INSTITUT ZA JADRANSKE KULTURE I MELIORACIJU KRŠA, </w:t>
      </w:r>
      <w:r w:rsidRPr="00BD1501">
        <w:rPr>
          <w:rFonts w:eastAsia="Times New Roman"/>
          <w:sz w:val="22"/>
          <w:szCs w:val="22"/>
        </w:rPr>
        <w:t xml:space="preserve">Split, Put Duilova 11, </w:t>
      </w:r>
      <w:r w:rsidRPr="00BD1501">
        <w:rPr>
          <w:rFonts w:eastAsia="Times New Roman"/>
          <w:color w:val="000000"/>
          <w:sz w:val="22"/>
          <w:szCs w:val="22"/>
        </w:rPr>
        <w:t>OIB:</w:t>
      </w:r>
      <w:r w:rsidRPr="00BD1501">
        <w:rPr>
          <w:sz w:val="22"/>
          <w:szCs w:val="22"/>
        </w:rPr>
        <w:t xml:space="preserve"> 90884993104,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2.440,00 kn, otpušta Dužniku iznos od 976,00 kn, a Dužnik pristaje na takav otpust duga. Preostali iznos potraživanja u visini od 1.464,00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140. Vjerovnik </w:t>
      </w:r>
      <w:r w:rsidRPr="00BD1501">
        <w:rPr>
          <w:rFonts w:eastAsia="Times New Roman"/>
          <w:color w:val="000000"/>
          <w:sz w:val="22"/>
          <w:szCs w:val="22"/>
          <w:lang w:eastAsia="en-GB"/>
        </w:rPr>
        <w:t>CVITA IVANKOVIĆ, ud. STANKA iz Šibenika, Dobrić 8</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15028136278,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3.845,00 kn, otpušta Dužniku iznos od 1.538,00 kn, a Dužnik pristaje na takav otpust duga. Preostali iznos potraživanja u visini od 2.307,00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141. Vjerovnik </w:t>
      </w:r>
      <w:r w:rsidRPr="00BD1501">
        <w:rPr>
          <w:rFonts w:eastAsia="Times New Roman"/>
          <w:color w:val="000000"/>
          <w:sz w:val="22"/>
          <w:szCs w:val="22"/>
          <w:lang w:eastAsia="en-GB"/>
        </w:rPr>
        <w:t>LJILJAN IVANKOVIĆ iz Grabovaca, Grabovci 20</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71871767273,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3.503,50 kn, otpušta Dužniku iznos od 1.401,40 kn, a Dužnik pristaje na takav otpust duga. Preostali iznos potraživanja u visini od 2.102,10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143. Vjerovnik </w:t>
      </w:r>
      <w:r w:rsidRPr="00BD1501">
        <w:rPr>
          <w:rFonts w:eastAsia="Times New Roman"/>
          <w:color w:val="000000"/>
          <w:sz w:val="22"/>
          <w:szCs w:val="22"/>
          <w:lang w:eastAsia="en-GB"/>
        </w:rPr>
        <w:t>JADRAN GRUPA d.o.o. za trgovinu i usluge, Dugopolje, Sv. Leopolda Mandića 7a</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17807936627,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8.343,35 kn, otpušta Dužniku iznos od 3.337,34 kn, a Dužnik pristaje na takav otpust duga. Preostali iznos potraživanja u visini od 5.006,01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145. Vjerovnik </w:t>
      </w:r>
      <w:r w:rsidRPr="00BD1501">
        <w:rPr>
          <w:rFonts w:eastAsia="Times New Roman"/>
          <w:color w:val="000000"/>
          <w:sz w:val="22"/>
          <w:szCs w:val="22"/>
          <w:lang w:eastAsia="en-GB"/>
        </w:rPr>
        <w:t>JADRANKA TRGOVINA trgovina d. o. o., Mali Lošinj, Dražica 1</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02198337590,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1.250,00 kn, otpušta Dužniku iznos od 500,00 kn, a Dužnik pristaje na takav otpust duga. Preostali iznos potraživanja u visini od 750,00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147. Vjerovnik </w:t>
      </w:r>
      <w:r w:rsidRPr="00BD1501">
        <w:rPr>
          <w:rFonts w:eastAsia="Times New Roman"/>
          <w:color w:val="000000"/>
          <w:sz w:val="22"/>
          <w:szCs w:val="22"/>
          <w:lang w:eastAsia="en-GB"/>
        </w:rPr>
        <w:t>JEDINSTVO društvo s ograničenom odgovornošću za prehrambenu proizvodnju, Labin, Pulska 3</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29947239127,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414,58 kn, otpušta Dužniku iznos od 165,83 kn, a Dužnik pristaje na takav otpust duga. Preostali iznos potraživanja u visini od 248,75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148. Vjerovnik </w:t>
      </w:r>
      <w:r w:rsidRPr="00BD1501">
        <w:rPr>
          <w:rFonts w:eastAsia="Times New Roman"/>
          <w:color w:val="000000"/>
          <w:sz w:val="22"/>
          <w:szCs w:val="22"/>
          <w:lang w:eastAsia="en-GB"/>
        </w:rPr>
        <w:t>ANTE JUNAKOVIĆ iz Dubrave kod Šibenika, Relje-Junakovići 77,</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67749568143,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1.512,00 kn, otpušta Dužniku iznos od 604,80 kn, a Dužnik pristaje na takav otpust duga. Preostali iznos potraživanja u visini od 907,20 kn Dužnik se obvezuje podmiriti jednokratno bez kamata, pri čemu jednokratna otplata dospijeva na </w:t>
      </w:r>
      <w:r w:rsidRPr="00BD1501">
        <w:rPr>
          <w:rFonts w:eastAsia="Times New Roman"/>
          <w:sz w:val="22"/>
          <w:szCs w:val="22"/>
        </w:rPr>
        <w:lastRenderedPageBreak/>
        <w:t>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149. Vjerovnik </w:t>
      </w:r>
      <w:r w:rsidRPr="00BD1501">
        <w:rPr>
          <w:rFonts w:eastAsia="Times New Roman"/>
          <w:color w:val="000000"/>
          <w:sz w:val="22"/>
          <w:szCs w:val="22"/>
          <w:lang w:eastAsia="en-GB"/>
        </w:rPr>
        <w:t>TONA JUNAKOVIĆ iz Dubrave kod Šibenika, Relje-Junakovići 67,</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66280133373,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3.560,00 kn, otpušta Dužniku iznos od 1.424,00 kn, a Dužnik pristaje na takav otpust duga. Preostali iznos potraživanja u visini od 2.136,00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150. Vjerovnik </w:t>
      </w:r>
      <w:r w:rsidRPr="00BD1501">
        <w:rPr>
          <w:rFonts w:eastAsia="Times New Roman"/>
          <w:color w:val="000000"/>
          <w:sz w:val="22"/>
          <w:szCs w:val="22"/>
          <w:lang w:eastAsia="en-GB"/>
        </w:rPr>
        <w:t>PAŠKO JURIĆ iz Kruševa, Kruševo 37,</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51760054938,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6.176,00 kn, otpušta Dužniku iznos od 2.470,40 kn, a Dužnik pristaje na takav otpust duga. Preostali iznos potraživanja u visini od 3.705,60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151. Vjerovnik </w:t>
      </w:r>
      <w:r w:rsidRPr="00BD1501">
        <w:rPr>
          <w:rFonts w:eastAsia="Times New Roman"/>
          <w:color w:val="000000"/>
          <w:sz w:val="22"/>
          <w:szCs w:val="22"/>
          <w:lang w:eastAsia="en-GB"/>
        </w:rPr>
        <w:t>ŠPIRO JURIĆ iz Kruševa, Kruševo 67,</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73943922711,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6.648,00 kn, otpušta Dužniku iznos od 2.659,20 kn, a Dužnik pristaje na takav otpust duga. Preostali iznos potraživanja u visini od 3.988,80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153. Vjerovnik </w:t>
      </w:r>
      <w:r w:rsidRPr="00BD1501">
        <w:rPr>
          <w:rFonts w:eastAsia="Times New Roman"/>
          <w:color w:val="000000"/>
          <w:sz w:val="22"/>
          <w:szCs w:val="22"/>
          <w:lang w:eastAsia="en-GB"/>
        </w:rPr>
        <w:t>ROSA JURIŠIĆ iz Grabovaca, Grabovci 5,</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65038602111,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5.900,00 kn, otpušta Dužniku iznos od 2.360,00 kn, a Dužnik pristaje na takav otpust duga. Preostali iznos potraživanja u visini od 3.540,00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155. Vjerovnik </w:t>
      </w:r>
      <w:r w:rsidRPr="00BD1501">
        <w:rPr>
          <w:rFonts w:eastAsia="Times New Roman"/>
          <w:color w:val="000000"/>
          <w:sz w:val="22"/>
          <w:szCs w:val="22"/>
          <w:lang w:eastAsia="en-GB"/>
        </w:rPr>
        <w:t xml:space="preserve">Javni bilježnik ALISA KALE, S. RADIĆA 79 A, ŠIBENIK iz Šibenika, Put kroz Meterize 42, </w:t>
      </w:r>
      <w:r w:rsidRPr="00BD1501">
        <w:rPr>
          <w:rFonts w:eastAsia="Times New Roman"/>
          <w:color w:val="000000"/>
          <w:sz w:val="22"/>
          <w:szCs w:val="22"/>
        </w:rPr>
        <w:t>OIB:</w:t>
      </w:r>
      <w:r w:rsidRPr="00BD1501">
        <w:rPr>
          <w:sz w:val="22"/>
          <w:szCs w:val="22"/>
        </w:rPr>
        <w:t xml:space="preserve"> 20422098987,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1.545,13 kn, otpušta Dužniku iznos od 618,05 kn, a Dužnik pristaje na takav otpust duga. Preostali iznos potraživanja u visini od 927,08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156. Vjerovnik </w:t>
      </w:r>
      <w:r w:rsidRPr="00BD1501">
        <w:rPr>
          <w:rFonts w:eastAsia="Times New Roman"/>
          <w:color w:val="000000"/>
          <w:sz w:val="22"/>
          <w:szCs w:val="22"/>
          <w:lang w:eastAsia="en-GB"/>
        </w:rPr>
        <w:t xml:space="preserve">KANAVA j.d.o.o. za građevinu, Šibenik, Zagorska 6, </w:t>
      </w:r>
      <w:r w:rsidRPr="00BD1501">
        <w:rPr>
          <w:rFonts w:eastAsia="Times New Roman"/>
          <w:color w:val="000000"/>
          <w:sz w:val="22"/>
          <w:szCs w:val="22"/>
        </w:rPr>
        <w:t>OIB:</w:t>
      </w:r>
      <w:r w:rsidRPr="00BD1501">
        <w:rPr>
          <w:sz w:val="22"/>
          <w:szCs w:val="22"/>
        </w:rPr>
        <w:t xml:space="preserve"> 79276309490,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2.000,00 kn, otpušta Dužniku iznos od 800,00 kn, a Dužnik pristaje na takav otpust duga. Preostali iznos potraživanja u visini od 1.200,00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157. Vjerovnik </w:t>
      </w:r>
      <w:r w:rsidRPr="00BD1501">
        <w:rPr>
          <w:rFonts w:eastAsia="Times New Roman"/>
          <w:color w:val="000000"/>
          <w:sz w:val="22"/>
          <w:szCs w:val="22"/>
          <w:lang w:eastAsia="en-GB"/>
        </w:rPr>
        <w:t xml:space="preserve">ANĐELKO KARTELO iz Sonkovića, Kula Petkovića 5, </w:t>
      </w:r>
      <w:r w:rsidRPr="00BD1501">
        <w:rPr>
          <w:rFonts w:eastAsia="Times New Roman"/>
          <w:color w:val="000000"/>
          <w:sz w:val="22"/>
          <w:szCs w:val="22"/>
        </w:rPr>
        <w:t>OIB:</w:t>
      </w:r>
      <w:r w:rsidRPr="00BD1501">
        <w:rPr>
          <w:sz w:val="22"/>
          <w:szCs w:val="22"/>
        </w:rPr>
        <w:t xml:space="preserve"> 80211883710,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9.101,40 kn, otpušta Dužniku iznos od 3.640,56 kn, a Dužnik pristaje na takav otpust duga. Preostali iznos potraživanja u visini od 5.460,84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158. Vjerovnik </w:t>
      </w:r>
      <w:r w:rsidRPr="00BD1501">
        <w:rPr>
          <w:rFonts w:eastAsia="Times New Roman"/>
          <w:color w:val="000000"/>
          <w:sz w:val="22"/>
          <w:szCs w:val="22"/>
          <w:lang w:eastAsia="en-GB"/>
        </w:rPr>
        <w:t xml:space="preserve">IVICA KARTELO iz Vukšića, Vukšić 171, </w:t>
      </w:r>
      <w:r w:rsidRPr="00BD1501">
        <w:rPr>
          <w:rFonts w:eastAsia="Times New Roman"/>
          <w:color w:val="000000"/>
          <w:sz w:val="22"/>
          <w:szCs w:val="22"/>
        </w:rPr>
        <w:t>OIB:</w:t>
      </w:r>
      <w:r w:rsidRPr="00BD1501">
        <w:rPr>
          <w:sz w:val="22"/>
          <w:szCs w:val="22"/>
        </w:rPr>
        <w:t xml:space="preserve"> 04537798373,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1.642,50 kn, otpušta Dužniku iznos od 657,00 kn, a Dužnik pristaje na takav otpust duga. Preostali iznos potraživanja u visini od 985,50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159. Vjerovnik </w:t>
      </w:r>
      <w:r w:rsidRPr="00BD1501">
        <w:rPr>
          <w:rFonts w:eastAsia="Times New Roman"/>
          <w:color w:val="000000"/>
          <w:sz w:val="22"/>
          <w:szCs w:val="22"/>
          <w:lang w:eastAsia="en-GB"/>
        </w:rPr>
        <w:t xml:space="preserve">KOSA KARTELO iz Sonkovića, Kula Petkovića 5, </w:t>
      </w:r>
      <w:r w:rsidRPr="00BD1501">
        <w:rPr>
          <w:rFonts w:eastAsia="Times New Roman"/>
          <w:color w:val="000000"/>
          <w:sz w:val="22"/>
          <w:szCs w:val="22"/>
        </w:rPr>
        <w:t>OIB:</w:t>
      </w:r>
      <w:r w:rsidRPr="00BD1501">
        <w:rPr>
          <w:sz w:val="22"/>
          <w:szCs w:val="22"/>
        </w:rPr>
        <w:t xml:space="preserve"> 17724560578,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4.575,00 kn, otpušta Dužniku iznos od 1.830,00 kn, a Dužnik pristaje na takav otpust duga. Preostali iznos potraživanja u visini od 2.745,00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lastRenderedPageBreak/>
        <w:t xml:space="preserve">161. Vjerovnik </w:t>
      </w:r>
      <w:r w:rsidRPr="00BD1501">
        <w:rPr>
          <w:rFonts w:eastAsia="Times New Roman"/>
          <w:color w:val="000000"/>
          <w:sz w:val="22"/>
          <w:szCs w:val="22"/>
          <w:lang w:eastAsia="en-GB"/>
        </w:rPr>
        <w:t xml:space="preserve">FRANE KLARIĆ iz Bilica, 113.Šibenske Brigade HV-A 145, </w:t>
      </w:r>
      <w:r w:rsidRPr="00BD1501">
        <w:rPr>
          <w:rFonts w:eastAsia="Times New Roman"/>
          <w:color w:val="000000"/>
          <w:sz w:val="22"/>
          <w:szCs w:val="22"/>
        </w:rPr>
        <w:t>OIB:</w:t>
      </w:r>
      <w:r w:rsidRPr="00BD1501">
        <w:rPr>
          <w:sz w:val="22"/>
          <w:szCs w:val="22"/>
        </w:rPr>
        <w:t xml:space="preserve"> 54728099862,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6.587,50 kn, otpušta Dužniku iznos od 2.635,00 kn, a Dužnik pristaje na takav otpust duga. Preostali iznos potraživanja u visini od 3.952,50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162. Vjerovnik </w:t>
      </w:r>
      <w:r w:rsidRPr="00BD1501">
        <w:rPr>
          <w:rFonts w:eastAsia="Times New Roman"/>
          <w:color w:val="000000"/>
          <w:sz w:val="22"/>
          <w:szCs w:val="22"/>
          <w:lang w:eastAsia="en-GB"/>
        </w:rPr>
        <w:t xml:space="preserve">IVAN KLARIĆ iz Dubravice, Klarići 1, </w:t>
      </w:r>
      <w:r w:rsidRPr="00BD1501">
        <w:rPr>
          <w:rFonts w:eastAsia="Times New Roman"/>
          <w:color w:val="000000"/>
          <w:sz w:val="22"/>
          <w:szCs w:val="22"/>
        </w:rPr>
        <w:t>OIB:</w:t>
      </w:r>
      <w:r w:rsidRPr="00BD1501">
        <w:rPr>
          <w:sz w:val="22"/>
          <w:szCs w:val="22"/>
        </w:rPr>
        <w:t xml:space="preserve"> 35740822244,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5.080,00 kn, otpušta Dužniku iznos od 2.032,00 kn, a Dužnik pristaje na takav otpust duga. Preostali iznos potraživanja u visini od 3.048,00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163. Vjerovnik </w:t>
      </w:r>
      <w:r w:rsidRPr="00BD1501">
        <w:rPr>
          <w:rFonts w:eastAsia="Times New Roman"/>
          <w:color w:val="000000"/>
          <w:sz w:val="22"/>
          <w:szCs w:val="22"/>
          <w:lang w:eastAsia="en-GB"/>
        </w:rPr>
        <w:t xml:space="preserve">MARIJA KLISOVIĆ, vl. "BULIN" obrt za iznajmljivanje nekretnina, posredovanje i usluge, Riderska cesta 10 iz Danila, Riderska Cesta 10, </w:t>
      </w:r>
      <w:r w:rsidRPr="00BD1501">
        <w:rPr>
          <w:rFonts w:eastAsia="Times New Roman"/>
          <w:color w:val="000000"/>
          <w:sz w:val="22"/>
          <w:szCs w:val="22"/>
        </w:rPr>
        <w:t>OIB:</w:t>
      </w:r>
      <w:r w:rsidRPr="00BD1501">
        <w:rPr>
          <w:sz w:val="22"/>
          <w:szCs w:val="22"/>
        </w:rPr>
        <w:t xml:space="preserve"> 39759288765,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3.000,00 kn, otpušta Dužniku iznos od 1.200,00 kn, a Dužnik pristaje na takav otpust duga. Preostali iznos potraživanja u visini od 1.800,00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164. Vjerovnik </w:t>
      </w:r>
      <w:r w:rsidRPr="00BD1501">
        <w:rPr>
          <w:rFonts w:eastAsia="Times New Roman"/>
          <w:color w:val="000000"/>
          <w:sz w:val="22"/>
          <w:szCs w:val="22"/>
          <w:lang w:eastAsia="en-GB"/>
        </w:rPr>
        <w:t xml:space="preserve">KOMERC PANCIROV d.o.o. za trgovinu, ugostiteljstvo, turizam i usluge, Šibenik, Stjepana Radića 25, </w:t>
      </w:r>
      <w:r w:rsidRPr="00BD1501">
        <w:rPr>
          <w:rFonts w:eastAsia="Times New Roman"/>
          <w:color w:val="000000"/>
          <w:sz w:val="22"/>
          <w:szCs w:val="22"/>
        </w:rPr>
        <w:t>OIB:</w:t>
      </w:r>
      <w:r w:rsidRPr="00BD1501">
        <w:rPr>
          <w:sz w:val="22"/>
          <w:szCs w:val="22"/>
        </w:rPr>
        <w:t xml:space="preserve"> 62891337171,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1.122,69 kn, otpušta Dužniku iznos od 449,08 kn, a Dužnik pristaje na takav otpust duga. Preostali iznos potraživanja u visini od 673,61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165. Vjerovnik </w:t>
      </w:r>
      <w:r w:rsidRPr="00BD1501">
        <w:rPr>
          <w:rFonts w:eastAsia="Times New Roman"/>
          <w:color w:val="000000"/>
          <w:sz w:val="22"/>
          <w:szCs w:val="22"/>
          <w:lang w:eastAsia="en-GB"/>
        </w:rPr>
        <w:t xml:space="preserve">KONTINENTAL PAKIRANJE d.o.o. za graditeljstvo i usluge, Split, Pod Kosom 40, </w:t>
      </w:r>
      <w:r w:rsidRPr="00BD1501">
        <w:rPr>
          <w:rFonts w:eastAsia="Times New Roman"/>
          <w:color w:val="000000"/>
          <w:sz w:val="22"/>
          <w:szCs w:val="22"/>
        </w:rPr>
        <w:t>OIB:</w:t>
      </w:r>
      <w:r w:rsidRPr="00BD1501">
        <w:rPr>
          <w:sz w:val="22"/>
          <w:szCs w:val="22"/>
        </w:rPr>
        <w:t xml:space="preserve"> 87358951669,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1.791,65 kn, otpušta Dužniku iznos od 716,66 kn, a Dužnik pristaje na takav otpust duga. Preostali iznos potraživanja u visini od 1.074,99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167. Vjerovnik </w:t>
      </w:r>
      <w:r w:rsidRPr="00BD1501">
        <w:rPr>
          <w:rFonts w:eastAsia="Times New Roman"/>
          <w:color w:val="000000"/>
          <w:sz w:val="22"/>
          <w:szCs w:val="22"/>
          <w:lang w:eastAsia="en-GB"/>
        </w:rPr>
        <w:t xml:space="preserve">ŽELJKO KOSOR iz Drniša, Petra Svačića 84, </w:t>
      </w:r>
      <w:r w:rsidRPr="00BD1501">
        <w:rPr>
          <w:rFonts w:eastAsia="Times New Roman"/>
          <w:color w:val="000000"/>
          <w:sz w:val="22"/>
          <w:szCs w:val="22"/>
        </w:rPr>
        <w:t>OIB:</w:t>
      </w:r>
      <w:r w:rsidRPr="00BD1501">
        <w:rPr>
          <w:sz w:val="22"/>
          <w:szCs w:val="22"/>
        </w:rPr>
        <w:t xml:space="preserve"> 42051875941,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1.080,00 kn, otpušta Dužniku iznos od 432,00 kn, a Dužnik pristaje na takav otpust duga. Preostali iznos potraživanja u visini od 648,00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168. Vjerovnik </w:t>
      </w:r>
      <w:r w:rsidRPr="00BD1501">
        <w:rPr>
          <w:rFonts w:eastAsia="Times New Roman"/>
          <w:color w:val="000000"/>
          <w:sz w:val="22"/>
          <w:szCs w:val="22"/>
          <w:lang w:eastAsia="en-GB"/>
        </w:rPr>
        <w:t xml:space="preserve">KREDITNA BANKA ZAGREB, dioničko društvo, Zagreb, Ulica grada Vukovara 74, </w:t>
      </w:r>
      <w:r w:rsidRPr="00BD1501">
        <w:rPr>
          <w:rFonts w:eastAsia="Times New Roman"/>
          <w:color w:val="000000"/>
          <w:sz w:val="22"/>
          <w:szCs w:val="22"/>
        </w:rPr>
        <w:t>OIB:</w:t>
      </w:r>
      <w:r w:rsidRPr="00BD1501">
        <w:rPr>
          <w:sz w:val="22"/>
          <w:szCs w:val="22"/>
        </w:rPr>
        <w:t xml:space="preserve"> 70663193635,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1.270,65 kn, otpušta Dužniku iznos od 508,26 kn, a Dužnik pristaje na takav otpust duga. Preostali iznos potraživanja u visini od 762,39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169. Vjerovnik </w:t>
      </w:r>
      <w:r w:rsidRPr="00BD1501">
        <w:rPr>
          <w:rFonts w:eastAsia="Times New Roman"/>
          <w:color w:val="000000"/>
          <w:sz w:val="22"/>
          <w:szCs w:val="22"/>
          <w:lang w:eastAsia="en-GB"/>
        </w:rPr>
        <w:t xml:space="preserve">KRIZANTEMA društvo s ograničenom odgovornošću za pogrebne usluge u stečaju, Zaton, Raslinska cesta 2, </w:t>
      </w:r>
      <w:r w:rsidRPr="00BD1501">
        <w:rPr>
          <w:rFonts w:eastAsia="Times New Roman"/>
          <w:color w:val="000000"/>
          <w:sz w:val="22"/>
          <w:szCs w:val="22"/>
        </w:rPr>
        <w:t>OIB:</w:t>
      </w:r>
      <w:r w:rsidRPr="00BD1501">
        <w:rPr>
          <w:sz w:val="22"/>
          <w:szCs w:val="22"/>
        </w:rPr>
        <w:t xml:space="preserve"> 93453109599,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300,00 kn, otpušta Dužniku iznos od 120,00 kn, a Dužnik pristaje na takav otpust duga. Preostali iznos potraživanja u visini od 180,00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170. Vjerovnik </w:t>
      </w:r>
      <w:r w:rsidRPr="00BD1501">
        <w:rPr>
          <w:rFonts w:eastAsia="Times New Roman"/>
          <w:color w:val="000000"/>
          <w:sz w:val="22"/>
          <w:szCs w:val="22"/>
          <w:lang w:eastAsia="en-GB"/>
        </w:rPr>
        <w:t xml:space="preserve">KROVOPOKRIVAČ KARTELO društvo s ograničenom odgovornošću za građenje, Primošten Burnji, Kalina 46, </w:t>
      </w:r>
      <w:r w:rsidRPr="00BD1501">
        <w:rPr>
          <w:rFonts w:eastAsia="Times New Roman"/>
          <w:color w:val="000000"/>
          <w:sz w:val="22"/>
          <w:szCs w:val="22"/>
        </w:rPr>
        <w:t>OIB:</w:t>
      </w:r>
      <w:r w:rsidRPr="00BD1501">
        <w:rPr>
          <w:sz w:val="22"/>
          <w:szCs w:val="22"/>
        </w:rPr>
        <w:t xml:space="preserve"> 63265115263,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8.200,00 kn, otpušta Dužniku iznos od 3.280,00 kn, a Dužnik pristaje na takav otpust duga. Preostali iznos potraživanja u visini od 4.920,00 kn Dužnik se obvezuje podmiriti jednokratno bez kamata, pri </w:t>
      </w:r>
      <w:r w:rsidRPr="00BD1501">
        <w:rPr>
          <w:rFonts w:eastAsia="Times New Roman"/>
          <w:sz w:val="22"/>
          <w:szCs w:val="22"/>
        </w:rPr>
        <w:lastRenderedPageBreak/>
        <w:t>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171. Vjerovnik </w:t>
      </w:r>
      <w:r w:rsidRPr="00BD1501">
        <w:rPr>
          <w:rFonts w:eastAsia="Times New Roman"/>
          <w:color w:val="000000"/>
          <w:sz w:val="22"/>
          <w:szCs w:val="22"/>
          <w:lang w:eastAsia="en-GB"/>
        </w:rPr>
        <w:t xml:space="preserve">MARKO LACIĆ, vl. "Donor" obrt za prodaju i servis uredske opreme i registar blagajne, 8. DALMATINSKE UDARNE BRIGADE 6, ŠIBENIK, iz Šibenika, 8. dalmatinske udarne brigade 6, </w:t>
      </w:r>
      <w:r w:rsidRPr="00BD1501">
        <w:rPr>
          <w:rFonts w:eastAsia="Times New Roman"/>
          <w:color w:val="000000"/>
          <w:sz w:val="22"/>
          <w:szCs w:val="22"/>
        </w:rPr>
        <w:t>OIB:</w:t>
      </w:r>
      <w:r w:rsidRPr="00BD1501">
        <w:rPr>
          <w:sz w:val="22"/>
          <w:szCs w:val="22"/>
        </w:rPr>
        <w:t xml:space="preserve"> 62834005659,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366,00 kn, otpušta Dužniku iznos od 146,40 kn, a Dužnik pristaje na takav otpust duga. Preostali iznos potraživanja u visini od 219,60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172. Vjerovnik </w:t>
      </w:r>
      <w:r w:rsidRPr="00BD1501">
        <w:rPr>
          <w:rFonts w:eastAsia="Times New Roman"/>
          <w:color w:val="000000"/>
          <w:sz w:val="22"/>
          <w:szCs w:val="22"/>
          <w:lang w:eastAsia="en-GB"/>
        </w:rPr>
        <w:t xml:space="preserve">LASER d.o.o. za trgovinu i usluge, Šibenik, Ivana Rendića 19, </w:t>
      </w:r>
      <w:r w:rsidRPr="00BD1501">
        <w:rPr>
          <w:rFonts w:eastAsia="Times New Roman"/>
          <w:color w:val="000000"/>
          <w:sz w:val="22"/>
          <w:szCs w:val="22"/>
        </w:rPr>
        <w:t>OIB:</w:t>
      </w:r>
      <w:r w:rsidRPr="00BD1501">
        <w:rPr>
          <w:sz w:val="22"/>
          <w:szCs w:val="22"/>
        </w:rPr>
        <w:t xml:space="preserve"> 48289235159,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2.299,50 kn, otpušta Dužniku iznos od 919,80 kn, a Dužnik pristaje na takav otpust duga. Preostali iznos potraživanja u visini od 1.379,70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173. Vjerovnik </w:t>
      </w:r>
      <w:r w:rsidRPr="00BD1501">
        <w:rPr>
          <w:rFonts w:eastAsia="Times New Roman"/>
          <w:color w:val="000000"/>
          <w:sz w:val="22"/>
          <w:szCs w:val="22"/>
          <w:lang w:eastAsia="en-GB"/>
        </w:rPr>
        <w:t xml:space="preserve">LetMeDo d.o.o. za informatičku djelatnost i usluge, Osijek, J. J. Strossmayera 341, </w:t>
      </w:r>
      <w:r w:rsidRPr="00BD1501">
        <w:rPr>
          <w:rFonts w:eastAsia="Times New Roman"/>
          <w:color w:val="000000"/>
          <w:sz w:val="22"/>
          <w:szCs w:val="22"/>
        </w:rPr>
        <w:t>OIB:</w:t>
      </w:r>
      <w:r w:rsidRPr="00BD1501">
        <w:rPr>
          <w:sz w:val="22"/>
          <w:szCs w:val="22"/>
        </w:rPr>
        <w:t xml:space="preserve"> 48601051863,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8.690,00 kn, otpušta Dužniku iznos od 3.476,00 kn, a Dužnik pristaje na takav otpust duga. Preostali iznos potraživanja u visini od 5.214,00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174. Vjerovnik </w:t>
      </w:r>
      <w:r w:rsidRPr="00BD1501">
        <w:rPr>
          <w:rFonts w:eastAsia="Times New Roman"/>
          <w:color w:val="000000"/>
          <w:sz w:val="22"/>
          <w:szCs w:val="22"/>
          <w:lang w:eastAsia="en-GB"/>
        </w:rPr>
        <w:t xml:space="preserve">IVICA LUCIĆ iz Pokrovnika, Ulica Aleksići 24, </w:t>
      </w:r>
      <w:r w:rsidRPr="00BD1501">
        <w:rPr>
          <w:rFonts w:eastAsia="Times New Roman"/>
          <w:color w:val="000000"/>
          <w:sz w:val="22"/>
          <w:szCs w:val="22"/>
        </w:rPr>
        <w:t>OIB:</w:t>
      </w:r>
      <w:r w:rsidRPr="00BD1501">
        <w:rPr>
          <w:sz w:val="22"/>
          <w:szCs w:val="22"/>
        </w:rPr>
        <w:t xml:space="preserve"> 34581714320,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5.925,00 kn, otpušta Dužniku iznos od 2.370,00 kn, a Dužnik pristaje na takav otpust duga. Preostali iznos potraživanja u visini od 3.555,00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176. Vjerovnik </w:t>
      </w:r>
      <w:r w:rsidRPr="00BD1501">
        <w:rPr>
          <w:rFonts w:eastAsia="Times New Roman"/>
          <w:color w:val="000000"/>
          <w:sz w:val="22"/>
          <w:szCs w:val="22"/>
          <w:lang w:eastAsia="en-GB"/>
        </w:rPr>
        <w:t xml:space="preserve">VLADIMIR LUŠA iz Brodarice, Bili brig 23, </w:t>
      </w:r>
      <w:r w:rsidRPr="00BD1501">
        <w:rPr>
          <w:rFonts w:eastAsia="Times New Roman"/>
          <w:color w:val="000000"/>
          <w:sz w:val="22"/>
          <w:szCs w:val="22"/>
        </w:rPr>
        <w:t>OIB:</w:t>
      </w:r>
      <w:r w:rsidRPr="00BD1501">
        <w:rPr>
          <w:sz w:val="22"/>
          <w:szCs w:val="22"/>
        </w:rPr>
        <w:t xml:space="preserve"> 99848299628,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7.295,00 kn, otpušta Dužniku iznos od 2.918,00 kn, a Dužnik pristaje na takav otpust duga. Preostali iznos potraživanja u visini od 4.377,00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177. Vjerovnik </w:t>
      </w:r>
      <w:r w:rsidRPr="00BD1501">
        <w:rPr>
          <w:rFonts w:eastAsia="Times New Roman"/>
          <w:color w:val="000000"/>
          <w:sz w:val="22"/>
          <w:szCs w:val="22"/>
          <w:lang w:eastAsia="en-GB"/>
        </w:rPr>
        <w:t xml:space="preserve">NEVENKA MAGLOV iz Šibenika, Trtarska 82, </w:t>
      </w:r>
      <w:r w:rsidRPr="00BD1501">
        <w:rPr>
          <w:rFonts w:eastAsia="Times New Roman"/>
          <w:color w:val="000000"/>
          <w:sz w:val="22"/>
          <w:szCs w:val="22"/>
        </w:rPr>
        <w:t>OIB:</w:t>
      </w:r>
      <w:r w:rsidRPr="00BD1501">
        <w:rPr>
          <w:sz w:val="22"/>
          <w:szCs w:val="22"/>
        </w:rPr>
        <w:t xml:space="preserve"> 29023648122,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2.050,00 kn, otpušta Dužniku iznos od 820,00 kn, a Dužnik pristaje na takav otpust duga. Preostali iznos potraživanja u visini od 1.230,00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182. Vjerovnik </w:t>
      </w:r>
      <w:r w:rsidRPr="00BD1501">
        <w:rPr>
          <w:rFonts w:eastAsia="Times New Roman"/>
          <w:color w:val="000000"/>
          <w:sz w:val="22"/>
          <w:szCs w:val="22"/>
          <w:lang w:eastAsia="en-GB"/>
        </w:rPr>
        <w:t xml:space="preserve">STANKO MARAS iz Ostrogašice, Marasi 3, </w:t>
      </w:r>
      <w:r w:rsidRPr="00BD1501">
        <w:rPr>
          <w:rFonts w:eastAsia="Times New Roman"/>
          <w:color w:val="000000"/>
          <w:sz w:val="22"/>
          <w:szCs w:val="22"/>
        </w:rPr>
        <w:t>OIB:</w:t>
      </w:r>
      <w:r w:rsidRPr="00BD1501">
        <w:rPr>
          <w:sz w:val="22"/>
          <w:szCs w:val="22"/>
        </w:rPr>
        <w:t xml:space="preserve"> 99816703339,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1.809,00 kn, otpušta Dužniku iznos od 723,60 kn, a Dužnik pristaje na takav otpust duga. Preostali iznos potraživanja u visini od 1.085,40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184. Vjerovnik </w:t>
      </w:r>
      <w:r w:rsidRPr="00BD1501">
        <w:rPr>
          <w:rFonts w:eastAsia="Times New Roman"/>
          <w:color w:val="000000"/>
          <w:sz w:val="22"/>
          <w:szCs w:val="22"/>
          <w:lang w:eastAsia="en-GB"/>
        </w:rPr>
        <w:t xml:space="preserve">ANA MARETIĆ iz Piramatovaca, Piramatovci 70, </w:t>
      </w:r>
      <w:r w:rsidRPr="00BD1501">
        <w:rPr>
          <w:rFonts w:eastAsia="Times New Roman"/>
          <w:color w:val="000000"/>
          <w:sz w:val="22"/>
          <w:szCs w:val="22"/>
        </w:rPr>
        <w:t>OIB:</w:t>
      </w:r>
      <w:r w:rsidRPr="00BD1501">
        <w:rPr>
          <w:sz w:val="22"/>
          <w:szCs w:val="22"/>
        </w:rPr>
        <w:t xml:space="preserve"> 37243925213,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7.532,00 kn, otpušta Dužniku iznos od 3.012,80 kn, a Dužnik pristaje na takav otpust duga. Preostali iznos potraživanja u visini od 4.519,20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185. Vjerovnik </w:t>
      </w:r>
      <w:r w:rsidRPr="00BD1501">
        <w:rPr>
          <w:rFonts w:eastAsia="Times New Roman"/>
          <w:color w:val="000000"/>
          <w:sz w:val="22"/>
          <w:szCs w:val="22"/>
          <w:lang w:eastAsia="en-GB"/>
        </w:rPr>
        <w:t xml:space="preserve">NIKO MARETIĆ iz Vodica, Pudarica 4, </w:t>
      </w:r>
      <w:r w:rsidRPr="00BD1501">
        <w:rPr>
          <w:rFonts w:eastAsia="Times New Roman"/>
          <w:color w:val="000000"/>
          <w:sz w:val="22"/>
          <w:szCs w:val="22"/>
        </w:rPr>
        <w:t>OIB:</w:t>
      </w:r>
      <w:r w:rsidRPr="00BD1501">
        <w:rPr>
          <w:sz w:val="22"/>
          <w:szCs w:val="22"/>
        </w:rPr>
        <w:t xml:space="preserve"> 03729400200,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540,00 kn, otpušta Dužniku iznos od 216,00 kn, a Dužnik pristaje na takav otpust duga. Preostali iznos potraživanja u visini od 324,00 kn Dužnik se obvezuje podmiriti </w:t>
      </w:r>
      <w:r w:rsidRPr="00BD1501">
        <w:rPr>
          <w:rFonts w:eastAsia="Times New Roman"/>
          <w:sz w:val="22"/>
          <w:szCs w:val="22"/>
        </w:rPr>
        <w:lastRenderedPageBreak/>
        <w:t>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186. Vjerovnik </w:t>
      </w:r>
      <w:r w:rsidRPr="00BD1501">
        <w:rPr>
          <w:rFonts w:eastAsia="Times New Roman"/>
          <w:color w:val="000000"/>
          <w:sz w:val="22"/>
          <w:szCs w:val="22"/>
          <w:lang w:eastAsia="en-GB"/>
        </w:rPr>
        <w:t xml:space="preserve">NIKOLA MARETIĆ iz Šibenika, Bana Ivana Mažuranića 86, </w:t>
      </w:r>
      <w:r w:rsidRPr="00BD1501">
        <w:rPr>
          <w:rFonts w:eastAsia="Times New Roman"/>
          <w:color w:val="000000"/>
          <w:sz w:val="22"/>
          <w:szCs w:val="22"/>
        </w:rPr>
        <w:t>OIB:</w:t>
      </w:r>
      <w:r w:rsidRPr="00BD1501">
        <w:rPr>
          <w:sz w:val="22"/>
          <w:szCs w:val="22"/>
        </w:rPr>
        <w:t xml:space="preserve"> 57850559811,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2.970,00 kn, otpušta Dužniku iznos od 1.188,00 kn, a Dužnik pristaje na takav otpust duga. Preostali iznos potraživanja u visini od 1.782,00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189. Vjerovnik </w:t>
      </w:r>
      <w:r w:rsidRPr="00BD1501">
        <w:rPr>
          <w:rFonts w:eastAsia="Times New Roman"/>
          <w:color w:val="000000"/>
          <w:sz w:val="22"/>
          <w:szCs w:val="22"/>
          <w:lang w:eastAsia="en-GB"/>
        </w:rPr>
        <w:t xml:space="preserve">NEDJELJKO MARINOV, iz Vezca, Gornji Vezac 6, </w:t>
      </w:r>
      <w:r w:rsidRPr="00BD1501">
        <w:rPr>
          <w:rFonts w:eastAsia="Times New Roman"/>
          <w:color w:val="000000"/>
          <w:sz w:val="22"/>
          <w:szCs w:val="22"/>
        </w:rPr>
        <w:t>OIB:</w:t>
      </w:r>
      <w:r w:rsidRPr="00BD1501">
        <w:rPr>
          <w:sz w:val="22"/>
          <w:szCs w:val="22"/>
        </w:rPr>
        <w:t xml:space="preserve"> 02162867277,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7.680,00 kn, otpušta Dužniku iznos od 3.072,00 kn, a Dužnik pristaje na takav otpust duga. Preostali iznos potraživanja u visini od 4.608,00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190. Vjerovnik </w:t>
      </w:r>
      <w:r w:rsidRPr="00BD1501">
        <w:rPr>
          <w:rFonts w:eastAsia="Times New Roman"/>
          <w:color w:val="000000"/>
          <w:sz w:val="22"/>
          <w:szCs w:val="22"/>
          <w:lang w:eastAsia="en-GB"/>
        </w:rPr>
        <w:t xml:space="preserve">BRANKO MARJANICA iz Ljubitovice, Marijani 8, </w:t>
      </w:r>
      <w:r w:rsidRPr="00BD1501">
        <w:rPr>
          <w:rFonts w:eastAsia="Times New Roman"/>
          <w:color w:val="000000"/>
          <w:sz w:val="22"/>
          <w:szCs w:val="22"/>
        </w:rPr>
        <w:t>OIB:</w:t>
      </w:r>
      <w:r w:rsidRPr="00BD1501">
        <w:rPr>
          <w:sz w:val="22"/>
          <w:szCs w:val="22"/>
        </w:rPr>
        <w:t xml:space="preserve"> 61760960460,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5.775,00 kn, otpušta Dužniku iznos od 2.310,00 kn, a Dužnik pristaje na takav otpust duga. Preostali iznos potraživanja u visini od 3.465,00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192. Vjerovnik </w:t>
      </w:r>
      <w:r w:rsidRPr="00BD1501">
        <w:rPr>
          <w:rFonts w:eastAsia="Times New Roman"/>
          <w:color w:val="000000"/>
          <w:sz w:val="22"/>
          <w:szCs w:val="22"/>
          <w:lang w:eastAsia="en-GB"/>
        </w:rPr>
        <w:t xml:space="preserve">JANKO MATIĆ iz Sonkovića, Matići 7, </w:t>
      </w:r>
      <w:r w:rsidRPr="00BD1501">
        <w:rPr>
          <w:rFonts w:eastAsia="Times New Roman"/>
          <w:color w:val="000000"/>
          <w:sz w:val="22"/>
          <w:szCs w:val="22"/>
        </w:rPr>
        <w:t>OIB:</w:t>
      </w:r>
      <w:r w:rsidRPr="00BD1501">
        <w:rPr>
          <w:sz w:val="22"/>
          <w:szCs w:val="22"/>
        </w:rPr>
        <w:t xml:space="preserve"> 73238718865,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4.816,80 kn, otpušta Dužniku iznos od 1.926,72 kn, a Dužnik pristaje na takav otpust duga. Preostali iznos potraživanja u visini od 2.890,08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193. Vjerovnik </w:t>
      </w:r>
      <w:r w:rsidRPr="00BD1501">
        <w:rPr>
          <w:rFonts w:eastAsia="Times New Roman"/>
          <w:color w:val="000000"/>
          <w:sz w:val="22"/>
          <w:szCs w:val="22"/>
          <w:lang w:eastAsia="en-GB"/>
        </w:rPr>
        <w:t xml:space="preserve">VESELIN MATIĆ iz Sonkovića, Matići 7, </w:t>
      </w:r>
      <w:r w:rsidRPr="00BD1501">
        <w:rPr>
          <w:rFonts w:eastAsia="Times New Roman"/>
          <w:color w:val="000000"/>
          <w:sz w:val="22"/>
          <w:szCs w:val="22"/>
        </w:rPr>
        <w:t>OIB:</w:t>
      </w:r>
      <w:r w:rsidRPr="00BD1501">
        <w:rPr>
          <w:sz w:val="22"/>
          <w:szCs w:val="22"/>
        </w:rPr>
        <w:t xml:space="preserve"> 92690573574,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2.295,00 kn, otpušta Dužniku iznos od 918,00 kn, a Dužnik pristaje na takav otpust duga. Preostali iznos potraživanja u visini od 1.377,00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195. Vjerovnik </w:t>
      </w:r>
      <w:r w:rsidRPr="00BD1501">
        <w:rPr>
          <w:rFonts w:eastAsia="Times New Roman"/>
          <w:color w:val="000000"/>
          <w:sz w:val="22"/>
          <w:szCs w:val="22"/>
          <w:lang w:eastAsia="en-GB"/>
        </w:rPr>
        <w:t xml:space="preserve">MEGAMARKETING društvo s ograničenom odgovornošću za reklamu i propaganda, Šibenik, Put Bioca 2A, </w:t>
      </w:r>
      <w:r w:rsidRPr="00BD1501">
        <w:rPr>
          <w:rFonts w:eastAsia="Times New Roman"/>
          <w:color w:val="000000"/>
          <w:sz w:val="22"/>
          <w:szCs w:val="22"/>
        </w:rPr>
        <w:t>OIB:</w:t>
      </w:r>
      <w:r w:rsidRPr="00BD1501">
        <w:rPr>
          <w:sz w:val="22"/>
          <w:szCs w:val="22"/>
        </w:rPr>
        <w:t xml:space="preserve"> 66470344830,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3.702,50 kn, otpušta Dužniku iznos od 1.481,00 kn, a Dužnik pristaje na takav otpust duga. Preostali iznos potraživanja u visini od 2.221,50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196. Vjerovnik </w:t>
      </w:r>
      <w:r w:rsidRPr="00BD1501">
        <w:rPr>
          <w:rFonts w:eastAsia="Times New Roman"/>
          <w:color w:val="000000"/>
          <w:sz w:val="22"/>
          <w:szCs w:val="22"/>
          <w:lang w:eastAsia="en-GB"/>
        </w:rPr>
        <w:t xml:space="preserve">META GRUPA d.o.o. za trgovinu, proizvodnju i usluge, Zagreb, Šubićeva 42, </w:t>
      </w:r>
      <w:r w:rsidRPr="00BD1501">
        <w:rPr>
          <w:rFonts w:eastAsia="Times New Roman"/>
          <w:color w:val="000000"/>
          <w:sz w:val="22"/>
          <w:szCs w:val="22"/>
        </w:rPr>
        <w:t>OIB:</w:t>
      </w:r>
      <w:r w:rsidRPr="00BD1501">
        <w:rPr>
          <w:sz w:val="22"/>
          <w:szCs w:val="22"/>
        </w:rPr>
        <w:t xml:space="preserve"> 72530488515,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859,85 kn, otpušta Dužniku iznos od 343,94 kn, a Dužnik pristaje na takav otpust duga. Preostali iznos potraživanja u visini od 515,91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207. Vjerovnik MILENKO MILOVIĆ</w:t>
      </w:r>
      <w:r w:rsidRPr="00BD1501">
        <w:rPr>
          <w:rFonts w:eastAsia="Times New Roman"/>
          <w:color w:val="000000"/>
          <w:sz w:val="22"/>
          <w:szCs w:val="22"/>
          <w:lang w:eastAsia="en-GB"/>
        </w:rPr>
        <w:t xml:space="preserve"> iz Gračaca, Milovići 55, </w:t>
      </w:r>
      <w:r w:rsidRPr="00BD1501">
        <w:rPr>
          <w:rFonts w:eastAsia="Times New Roman"/>
          <w:color w:val="000000"/>
          <w:sz w:val="22"/>
          <w:szCs w:val="22"/>
        </w:rPr>
        <w:t>OIB:</w:t>
      </w:r>
      <w:r w:rsidRPr="00BD1501">
        <w:rPr>
          <w:sz w:val="22"/>
          <w:szCs w:val="22"/>
        </w:rPr>
        <w:t xml:space="preserve"> 86724081625,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5.842,00 kn, otpušta Dužniku iznos od 2.336,80 kn, a Dužnik pristaje na takav otpust duga. Preostali iznos potraživanja u visini od 3.505,20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208. Vjerovnik VINKO MILUTIN </w:t>
      </w:r>
      <w:r w:rsidRPr="00BD1501">
        <w:rPr>
          <w:rFonts w:eastAsia="Times New Roman"/>
          <w:color w:val="000000"/>
          <w:sz w:val="22"/>
          <w:szCs w:val="22"/>
          <w:lang w:eastAsia="en-GB"/>
        </w:rPr>
        <w:t xml:space="preserve">iz Krapnja, Ulica II 22, </w:t>
      </w:r>
      <w:r w:rsidRPr="00BD1501">
        <w:rPr>
          <w:rFonts w:eastAsia="Times New Roman"/>
          <w:color w:val="000000"/>
          <w:sz w:val="22"/>
          <w:szCs w:val="22"/>
        </w:rPr>
        <w:t>OIB:</w:t>
      </w:r>
      <w:r w:rsidRPr="00BD1501">
        <w:rPr>
          <w:sz w:val="22"/>
          <w:szCs w:val="22"/>
        </w:rPr>
        <w:t xml:space="preserve"> 31811532995,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1.900,00 kn, otpušta Dužniku iznos od 760,00 kn, a Dužnik pristaje na takav otpust duga. Preostali iznos potraživanja u visini od 1.140,00 kn Dužnik se obvezuje podmiriti jednokratno bez kamata, pri čemu jednokratna otplata dospijeva na drugi od sljedećih datuma 31.03., </w:t>
      </w:r>
      <w:r w:rsidRPr="00BD1501">
        <w:rPr>
          <w:rFonts w:eastAsia="Times New Roman"/>
          <w:sz w:val="22"/>
          <w:szCs w:val="22"/>
        </w:rPr>
        <w:lastRenderedPageBreak/>
        <w:t>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211. Vjerovnik IVO MIŠURA </w:t>
      </w:r>
      <w:r w:rsidRPr="00BD1501">
        <w:rPr>
          <w:rFonts w:eastAsia="Times New Roman"/>
          <w:color w:val="000000"/>
          <w:sz w:val="22"/>
          <w:szCs w:val="22"/>
          <w:lang w:eastAsia="en-GB"/>
        </w:rPr>
        <w:t xml:space="preserve">iz Danilo Kraljice, Mišure 4A, </w:t>
      </w:r>
      <w:r w:rsidRPr="00BD1501">
        <w:rPr>
          <w:rFonts w:eastAsia="Times New Roman"/>
          <w:color w:val="000000"/>
          <w:sz w:val="22"/>
          <w:szCs w:val="22"/>
        </w:rPr>
        <w:t>OIB:</w:t>
      </w:r>
      <w:r w:rsidRPr="00BD1501">
        <w:rPr>
          <w:sz w:val="22"/>
          <w:szCs w:val="22"/>
        </w:rPr>
        <w:t xml:space="preserve"> 61006468804,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3.492,50 kn, otpušta Dužniku iznos od 1.397,00 kn, a Dužnik pristaje na takav otpust duga. Preostali iznos potraživanja u visini od 2.095,50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214. Vjerovnik MOBILITAS d.o.o. za usluge, Split, Alojzija Stepinca 61, </w:t>
      </w:r>
      <w:r w:rsidRPr="00BD1501">
        <w:rPr>
          <w:rFonts w:eastAsia="Times New Roman"/>
          <w:color w:val="000000"/>
          <w:sz w:val="22"/>
          <w:szCs w:val="22"/>
        </w:rPr>
        <w:t>OIB:</w:t>
      </w:r>
      <w:r w:rsidRPr="00BD1501">
        <w:rPr>
          <w:sz w:val="22"/>
          <w:szCs w:val="22"/>
        </w:rPr>
        <w:t xml:space="preserve"> 20819220092,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833,36 kn, otpušta Dužniku iznos od 333,34 kn, a Dužnik pristaje na takav otpust duga. Preostali iznos potraživanja u visini od 500,02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217. Vjerovnik VINKO MORIĆ iz Crljenika, Crljenik 6, </w:t>
      </w:r>
      <w:r w:rsidRPr="00BD1501">
        <w:rPr>
          <w:rFonts w:eastAsia="Times New Roman"/>
          <w:color w:val="000000"/>
          <w:sz w:val="22"/>
          <w:szCs w:val="22"/>
        </w:rPr>
        <w:t>OIB:</w:t>
      </w:r>
      <w:r w:rsidRPr="00BD1501">
        <w:rPr>
          <w:sz w:val="22"/>
          <w:szCs w:val="22"/>
        </w:rPr>
        <w:t xml:space="preserve"> 79557312261,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1.230,00 kn, otpušta Dužniku iznos od 492,00 kn, a Dužnik pristaje na takav otpust duga. Preostali iznos potraživanja u visini od 738,00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218. Vjerovnik Zdravko Morović, vl. obrta "PRINTAL- GRAFIKA", Jadrtovac, Obala Morinje 7, </w:t>
      </w:r>
      <w:r w:rsidRPr="00BD1501">
        <w:rPr>
          <w:rFonts w:eastAsia="Times New Roman"/>
          <w:color w:val="000000"/>
          <w:sz w:val="22"/>
          <w:szCs w:val="22"/>
        </w:rPr>
        <w:t>OIB:</w:t>
      </w:r>
      <w:r w:rsidRPr="00BD1501">
        <w:rPr>
          <w:sz w:val="22"/>
          <w:szCs w:val="22"/>
        </w:rPr>
        <w:t xml:space="preserve"> 45184562262,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1.000,00 kn, otpušta Dužniku iznos od 400,00 kn, a Dužnik pristaje na takav otpust duga. Preostali iznos potraživanja u visini od 600,00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219. Vjerovnik MORULA d.o.o. za trgovinu i usluge, Dugopolje, Ulica sv. Florijana 46,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88833097372</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3.255,00 kn, otpušta Dužniku iznos od 1.302,00 kn, a Dužnik pristaje na takav otpust duga. Preostali iznos potraživanja u visini od 1.953,00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220. Vjerovnik MOZAIK KNJIGA društvo s ograničenom odgovornošću za nakladničku djelatnost, Zagreb, Karlovačka cesta 24a,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57010186553</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1.500,00 kn, otpušta Dužniku iznos od 600,00 kn, a Dužnik pristaje na takav otpust duga. Preostali iznos potraživanja u visini od 900,00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221. Vjerovnik JAGODA MUNJIZA iz Segeta Donjeg, Kneza Domagoja 75,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70920984996</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6.820,00 kn, otpušta Dužniku iznos od 2.728,00 kn, a Dužnik pristaje na takav otpust duga. Preostali iznos potraživanja u visini od 4.092,00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223. Vjerovnik ŠIME NAKIĆ iz Vukšića, Vukšić 139,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89931829547</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3.420,00 kn, otpušta Dužniku iznos od 1.368,00 kn, a Dužnik pristaje na takav otpust duga. Preostali iznos potraživanja u visini od 2.052,00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225. Vjerovnik NASTAVNI ZAVOD ZA JAVNO ZDRAVSTVO SPLITSKO-DALMATINSKE ŽUPANIJE, Split, Vukovarska Ulica 46,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54948902275</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968,75 kn, otpušta Dužniku iznos od 387,50 kn, a Dužnik pristaje na takav otpust duga. Preostali iznos potraživanja u visini od 581,25 kn Dužnik se obvezuje podmiriti jednokratno bez kamata, pri čemu jednokratna otplata dospijeva na drugi od sljedećih datuma 31.03., 30.06., 30.09. ili </w:t>
      </w:r>
      <w:r w:rsidRPr="00BD1501">
        <w:rPr>
          <w:rFonts w:eastAsia="Times New Roman"/>
          <w:sz w:val="22"/>
          <w:szCs w:val="22"/>
        </w:rPr>
        <w:lastRenderedPageBreak/>
        <w:t>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226. Vjerovnik TEREZA-ROŽA OMRČEN iz Lađevaca, Lađevci II 49, </w:t>
      </w:r>
      <w:r w:rsidRPr="00BD1501">
        <w:rPr>
          <w:rFonts w:eastAsia="Times New Roman"/>
          <w:color w:val="000000"/>
          <w:sz w:val="22"/>
          <w:szCs w:val="22"/>
        </w:rPr>
        <w:t>OIB:</w:t>
      </w:r>
      <w:r w:rsidRPr="00BD1501">
        <w:rPr>
          <w:sz w:val="22"/>
          <w:szCs w:val="22"/>
        </w:rPr>
        <w:t xml:space="preserve"> 0</w:t>
      </w:r>
      <w:r w:rsidRPr="00BD1501">
        <w:rPr>
          <w:rFonts w:eastAsia="Times New Roman"/>
          <w:color w:val="000000"/>
          <w:sz w:val="22"/>
          <w:szCs w:val="22"/>
        </w:rPr>
        <w:t>5044098077</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880,00 kn, otpušta Dužniku iznos od 352,00 kn, a Dužnik pristaje na takav otpust duga. Preostali iznos potraživanja u visini od 528,00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229. Vjerovnik BORE ORLOVIĆ iz Budaka, Budak 72,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76415314111</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8.002,50 kn, otpušta Dužniku iznos od 3.201,00 kn, a Dužnik pristaje na takav otpust duga. Preostali iznos potraživanja u visini od 4.801,50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230. Vjerovnik JANKO ORLOVIĆ iz Budaka, Budak 78, </w:t>
      </w:r>
      <w:r w:rsidRPr="00BD1501">
        <w:rPr>
          <w:rFonts w:eastAsia="Times New Roman"/>
          <w:color w:val="000000"/>
          <w:sz w:val="22"/>
          <w:szCs w:val="22"/>
        </w:rPr>
        <w:t>OIB:</w:t>
      </w:r>
      <w:r w:rsidRPr="00BD1501">
        <w:rPr>
          <w:sz w:val="22"/>
          <w:szCs w:val="22"/>
        </w:rPr>
        <w:t xml:space="preserve"> 0</w:t>
      </w:r>
      <w:r w:rsidRPr="00BD1501">
        <w:rPr>
          <w:rFonts w:eastAsia="Times New Roman"/>
          <w:color w:val="000000"/>
          <w:sz w:val="22"/>
          <w:szCs w:val="22"/>
        </w:rPr>
        <w:t>5551588286</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4.390,00 kn, otpušta Dužniku iznos od 1.756,00 kn, a Dužnik pristaje na takav otpust duga. Preostali iznos potraživanja u visini od 2.634,00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231. Vjerovnik MILE ORLOVIĆ iz Budaka, Budak 92,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51982957434</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9.517,50 kn, otpušta Dužniku iznos od 3.807,00 kn, a Dužnik pristaje na takav otpust duga. Preostali iznos potraživanja u visini od 5.710,50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236. Vjerovnik VJEKOSLAV PELAIĆ iz Stankovaca, Stankovci 94,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67004146407</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4.155,00 kn, otpušta Dužniku iznos od 1.662,00 kn, a Dužnik pristaje na takav otpust duga. Preostali iznos potraživanja u visini od 2.493,00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237. Vjerovnik DINKO PERAN, vl. "AVANTI" obrt za ugostiteljstvo i pranje automobila iz Grebaštice, Grebaštica Donja 50,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96593261016</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1.220,00 kn, otpušta Dužniku iznos od 488,00 kn, a Dužnik pristaje na takav otpust duga. Preostali iznos potraživanja u visini od 732,00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 xml:space="preserve">241. Vjerovnik ANĐELKO PERIŠA iz Šibenika, Put Jurasa I 16,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98598211214</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540,00 kn, otpušta Dužniku iznos od 216,00 kn, a Dužnik pristaje na takav otpust duga. Preostali iznos potraživanja u visini od 324,00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243. Vjerovnik </w:t>
      </w:r>
      <w:r w:rsidRPr="00BD1501">
        <w:rPr>
          <w:rFonts w:eastAsia="Times New Roman"/>
          <w:color w:val="000000"/>
          <w:sz w:val="22"/>
          <w:szCs w:val="22"/>
          <w:lang w:eastAsia="en-GB"/>
        </w:rPr>
        <w:t xml:space="preserve">Ante Petrović, vl. ugostiteljskog obrta "ZLATNE ŠKOLJKE" </w:t>
      </w:r>
      <w:r w:rsidRPr="00BD1501">
        <w:rPr>
          <w:rFonts w:eastAsia="Times New Roman"/>
          <w:sz w:val="22"/>
          <w:szCs w:val="22"/>
        </w:rPr>
        <w:t xml:space="preserve">iz Skradina, Grgura Ninskog 24,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17108451140</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1.006,00 kn, otpušta Dužniku iznos od 402,40 kn, a Dužnik pristaje na takav otpust duga. Preostali iznos potraživanja u visini od 603,60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245. Vjerovnik </w:t>
      </w:r>
      <w:r w:rsidRPr="00BD1501">
        <w:rPr>
          <w:rFonts w:eastAsia="Times New Roman"/>
          <w:color w:val="000000"/>
          <w:sz w:val="22"/>
          <w:szCs w:val="22"/>
          <w:lang w:eastAsia="en-GB"/>
        </w:rPr>
        <w:t xml:space="preserve">SVJEŽANA PIVAC vl. obrta (SVJEŽA TRG.OBR..mbo 91704286) </w:t>
      </w:r>
      <w:r w:rsidRPr="00BD1501">
        <w:rPr>
          <w:rFonts w:eastAsia="Times New Roman"/>
          <w:sz w:val="22"/>
          <w:szCs w:val="22"/>
        </w:rPr>
        <w:t xml:space="preserve">iz Vrpolja, Vrpoljačka cesta 113,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30287493961</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1.500,00 kn, otpušta Dužniku iznos od 600,00 kn, a Dužnik pristaje na takav otpust duga. Preostali iznos potraživanja u visini od 900,00 kn Dužnik se obvezuje podmiriti jednokratno bez kamata, pri čemu jednokratna otplata dospijeva na drugi od sljedećih datuma 31.03., 30.06., 30.09. ili 31.12., računajući </w:t>
      </w:r>
      <w:r w:rsidRPr="00BD1501">
        <w:rPr>
          <w:rFonts w:eastAsia="Times New Roman"/>
          <w:sz w:val="22"/>
          <w:szCs w:val="22"/>
        </w:rPr>
        <w:lastRenderedPageBreak/>
        <w:t>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246. Vjerovnik </w:t>
      </w:r>
      <w:r w:rsidRPr="00BD1501">
        <w:rPr>
          <w:rFonts w:eastAsia="Times New Roman"/>
          <w:color w:val="000000"/>
          <w:sz w:val="22"/>
          <w:szCs w:val="22"/>
          <w:lang w:eastAsia="en-GB"/>
        </w:rPr>
        <w:t xml:space="preserve">SAVA POPRATNJAK </w:t>
      </w:r>
      <w:r w:rsidRPr="00BD1501">
        <w:rPr>
          <w:rFonts w:eastAsia="Times New Roman"/>
          <w:sz w:val="22"/>
          <w:szCs w:val="22"/>
        </w:rPr>
        <w:t xml:space="preserve">iz Uzdolja, Polje 18,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51017287225</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2.160,00 kn, otpušta Dužniku iznos od 864,00 kn, a Dužnik pristaje na takav otpust duga. Preostali iznos potraživanja u visini od 1.296,00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248. Vjerovnik </w:t>
      </w:r>
      <w:r w:rsidRPr="00BD1501">
        <w:rPr>
          <w:rFonts w:eastAsia="Times New Roman"/>
          <w:color w:val="000000"/>
          <w:sz w:val="22"/>
          <w:szCs w:val="22"/>
          <w:lang w:eastAsia="en-GB"/>
        </w:rPr>
        <w:t xml:space="preserve">"PLEŠKA VG" AUTOMEHANIČARSKI OBRT VL. ZORAN POSTIĆ, VELIKA GORICA, PLEŠKA 14 </w:t>
      </w:r>
      <w:r w:rsidRPr="00BD1501">
        <w:rPr>
          <w:rFonts w:eastAsia="Times New Roman"/>
          <w:sz w:val="22"/>
          <w:szCs w:val="22"/>
        </w:rPr>
        <w:t xml:space="preserve">iz Velike Gorice, Pleška 14,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93501915438</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2.593,75 kn, otpušta Dužniku iznos od 1.037,50 kn, a Dužnik pristaje na takav otpust duga. Preostali iznos potraživanja u visini od 1.556,25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254. Vjerovnik </w:t>
      </w:r>
      <w:r w:rsidRPr="00BD1501">
        <w:rPr>
          <w:rFonts w:eastAsia="Times New Roman"/>
          <w:color w:val="000000"/>
          <w:sz w:val="22"/>
          <w:szCs w:val="22"/>
          <w:lang w:eastAsia="en-GB"/>
        </w:rPr>
        <w:t xml:space="preserve">STANKO PULJIĆ, vl. obrt za ugostiteljstvo, "ANTIN GUŠT", ŠIBENIK, VELIMIRA ŠKORPIKA 18 </w:t>
      </w:r>
      <w:r w:rsidRPr="00BD1501">
        <w:rPr>
          <w:rFonts w:eastAsia="Times New Roman"/>
          <w:sz w:val="22"/>
          <w:szCs w:val="22"/>
        </w:rPr>
        <w:t xml:space="preserve">iz Donjih Emovaca, Donji Emovci 30E,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92881351384</w:t>
      </w:r>
      <w:r w:rsidRPr="00BD1501">
        <w:rPr>
          <w:sz w:val="22"/>
          <w:szCs w:val="22"/>
        </w:rPr>
        <w:t>,</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2.954,50 kn, otpušta Dužniku iznos od 1.181,80 kn, a Dužnik pristaje na takav otpust duga. Preostali iznos potraživanja u visini od 1.772,70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255. Vjerovnik </w:t>
      </w:r>
      <w:r w:rsidRPr="00BD1501">
        <w:rPr>
          <w:rFonts w:eastAsia="Times New Roman"/>
          <w:color w:val="000000"/>
          <w:sz w:val="22"/>
          <w:szCs w:val="22"/>
          <w:lang w:eastAsia="en-GB"/>
        </w:rPr>
        <w:t xml:space="preserve">MARA RADAN </w:t>
      </w:r>
      <w:r w:rsidRPr="00BD1501">
        <w:rPr>
          <w:rFonts w:eastAsia="Times New Roman"/>
          <w:sz w:val="22"/>
          <w:szCs w:val="22"/>
        </w:rPr>
        <w:t xml:space="preserve">iz Ostrogašice, Radani 6,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71888637527, od ukupno utvrđenog</w:t>
      </w:r>
      <w:r w:rsidRPr="00BD1501">
        <w:rPr>
          <w:rFonts w:eastAsia="Times New Roman"/>
          <w:sz w:val="22"/>
          <w:szCs w:val="22"/>
        </w:rPr>
        <w:t xml:space="preserve"> potraživanja u iznosu od 1.210,00 kn, otpušta Dužniku iznos od 484,00 kn, a Dužnik pristaje na takav otpust duga. Preostali iznos potraživanja u visini od 726,00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258. Vjerovnik </w:t>
      </w:r>
      <w:r w:rsidRPr="00BD1501">
        <w:rPr>
          <w:rFonts w:eastAsia="Times New Roman"/>
          <w:color w:val="000000"/>
          <w:sz w:val="22"/>
          <w:szCs w:val="22"/>
          <w:lang w:eastAsia="en-GB"/>
        </w:rPr>
        <w:t>REGE-COMMERCE - Društvo za unutarnju i vanjsku trgovinu d.o.o., Osijek, Adolfa Waldingera 4a</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26527179409, od ukupno utvrđenog</w:t>
      </w:r>
      <w:r w:rsidRPr="00BD1501">
        <w:rPr>
          <w:rFonts w:eastAsia="Times New Roman"/>
          <w:sz w:val="22"/>
          <w:szCs w:val="22"/>
        </w:rPr>
        <w:t xml:space="preserve"> potraživanja u iznosu od 494,00 kn, otpušta Dužniku iznos od 197,60 kn, a Dužnik pristaje na takav otpust duga. Preostali iznos potraživanja u visini od 296,40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259. Vjerovnik </w:t>
      </w:r>
      <w:r w:rsidRPr="00BD1501">
        <w:rPr>
          <w:rFonts w:eastAsia="Times New Roman"/>
          <w:color w:val="000000"/>
          <w:sz w:val="22"/>
          <w:szCs w:val="22"/>
          <w:lang w:eastAsia="en-GB"/>
        </w:rPr>
        <w:t>ANKA RELJA iz Dubrave kod Šibenika</w:t>
      </w:r>
      <w:r w:rsidRPr="00BD1501">
        <w:rPr>
          <w:rFonts w:eastAsia="Times New Roman"/>
          <w:sz w:val="22"/>
          <w:szCs w:val="22"/>
        </w:rPr>
        <w:t xml:space="preserve">, Relje-Junakovići 74,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38917916693, od ukupno utvrđenog</w:t>
      </w:r>
      <w:r w:rsidRPr="00BD1501">
        <w:rPr>
          <w:rFonts w:eastAsia="Times New Roman"/>
          <w:sz w:val="22"/>
          <w:szCs w:val="22"/>
        </w:rPr>
        <w:t xml:space="preserve"> potraživanja u iznosu od 3.375,00 kn, otpušta Dužniku iznos od 1.350,00 kn, a Dužnik pristaje na takav otpust duga. Preostali iznos potraživanja u visini od 2.025,00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261. Vjerovnik </w:t>
      </w:r>
      <w:r w:rsidRPr="00BD1501">
        <w:rPr>
          <w:rFonts w:eastAsia="Times New Roman"/>
          <w:color w:val="000000"/>
          <w:sz w:val="22"/>
          <w:szCs w:val="22"/>
          <w:lang w:eastAsia="en-GB"/>
        </w:rPr>
        <w:t>RESTORAN TRNJANKA  d.o.o. za ugostiteljstvo i usluge, Zagreb</w:t>
      </w:r>
      <w:r w:rsidRPr="00BD1501">
        <w:rPr>
          <w:rFonts w:eastAsia="Times New Roman"/>
          <w:sz w:val="22"/>
          <w:szCs w:val="22"/>
        </w:rPr>
        <w:t xml:space="preserve">, Trnjanska cesta 31,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51095398279, od ukupno utvrđenog</w:t>
      </w:r>
      <w:r w:rsidRPr="00BD1501">
        <w:rPr>
          <w:rFonts w:eastAsia="Times New Roman"/>
          <w:sz w:val="22"/>
          <w:szCs w:val="22"/>
        </w:rPr>
        <w:t xml:space="preserve"> potraživanja u iznosu od 1.599,01 kn, otpušta Dužniku iznos od 639,60 kn, a Dužnik pristaje na takav otpust duga. Preostali iznos potraživanja u visini od 959,41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263. Vjerovnik </w:t>
      </w:r>
      <w:r w:rsidRPr="00BD1501">
        <w:rPr>
          <w:rFonts w:eastAsia="Times New Roman"/>
          <w:color w:val="000000"/>
          <w:sz w:val="22"/>
          <w:szCs w:val="22"/>
          <w:lang w:eastAsia="en-GB"/>
        </w:rPr>
        <w:t>ANITA RONČEVIĆ iz Vodica, Stablinac II 2</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80977987840, od ukupno utvrđenog</w:t>
      </w:r>
      <w:r w:rsidRPr="00BD1501">
        <w:rPr>
          <w:rFonts w:eastAsia="Times New Roman"/>
          <w:sz w:val="22"/>
          <w:szCs w:val="22"/>
        </w:rPr>
        <w:t xml:space="preserve"> potraživanja u iznosu od 4.446,00 kn, otpušta Dužniku iznos od 1.778,40 kn, a Dužnik pristaje na takav otpust duga. Preostali iznos potraživanja u visini od 2.667,60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265. Vjerovnik </w:t>
      </w:r>
      <w:r w:rsidRPr="00BD1501">
        <w:rPr>
          <w:rFonts w:eastAsia="Times New Roman"/>
          <w:color w:val="000000"/>
          <w:sz w:val="22"/>
          <w:szCs w:val="22"/>
          <w:lang w:eastAsia="en-GB"/>
        </w:rPr>
        <w:t>Javni bilježnik JOZO ROTIM,Trg Johna Fitzgeralda Kennedyja 6b, 10000, Zagreb iz Zagreba, Trnjanska cesta 105</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15618163660, od ukupno utvrđenog</w:t>
      </w:r>
      <w:r w:rsidRPr="00BD1501">
        <w:rPr>
          <w:rFonts w:eastAsia="Times New Roman"/>
          <w:sz w:val="22"/>
          <w:szCs w:val="22"/>
        </w:rPr>
        <w:t xml:space="preserve"> potraživanja u iznosu od 2.690,00 kn, otpušta Dužniku iznos od 1.076,00 kn, a Dužnik pristaje na takav otpust duga. Preostali </w:t>
      </w:r>
      <w:r w:rsidRPr="00BD1501">
        <w:rPr>
          <w:rFonts w:eastAsia="Times New Roman"/>
          <w:sz w:val="22"/>
          <w:szCs w:val="22"/>
        </w:rPr>
        <w:lastRenderedPageBreak/>
        <w:t>iznos potraživanja u visini od 1.614,00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267. Vjerovnik </w:t>
      </w:r>
      <w:r w:rsidRPr="00BD1501">
        <w:rPr>
          <w:rFonts w:eastAsia="Times New Roman"/>
          <w:color w:val="000000"/>
          <w:sz w:val="22"/>
          <w:szCs w:val="22"/>
          <w:lang w:eastAsia="en-GB"/>
        </w:rPr>
        <w:t>IVAN RUPIĆ iz Šibenika, Mariborska 25</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15858212642, od ukupno utvrđenog</w:t>
      </w:r>
      <w:r w:rsidRPr="00BD1501">
        <w:rPr>
          <w:rFonts w:eastAsia="Times New Roman"/>
          <w:sz w:val="22"/>
          <w:szCs w:val="22"/>
        </w:rPr>
        <w:t xml:space="preserve"> potraživanja u iznosu od 7.362,50 kn, otpušta Dužniku iznos od 2.945,00 kn, a Dužnik pristaje na takav otpust duga. Preostali iznos potraživanja u visini od 4.417,50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268. Vjerovnik </w:t>
      </w:r>
      <w:r w:rsidRPr="00BD1501">
        <w:rPr>
          <w:rFonts w:eastAsia="Times New Roman"/>
          <w:color w:val="000000"/>
          <w:sz w:val="22"/>
          <w:szCs w:val="22"/>
          <w:lang w:eastAsia="en-GB"/>
        </w:rPr>
        <w:t>MLADEN RUPIĆ iz Šibenika, Nova V 7</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41415369215, od ukupno utvrđenog</w:t>
      </w:r>
      <w:r w:rsidRPr="00BD1501">
        <w:rPr>
          <w:rFonts w:eastAsia="Times New Roman"/>
          <w:sz w:val="22"/>
          <w:szCs w:val="22"/>
        </w:rPr>
        <w:t xml:space="preserve"> potraživanja u iznosu od 8.273,00 kn, otpušta Dužniku iznos od 3.309,20 kn, a Dužnik pristaje na takav otpust duga. Preostali iznos potraživanja u visini od 4.963,80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269. Vjerovnik </w:t>
      </w:r>
      <w:r w:rsidRPr="00BD1501">
        <w:rPr>
          <w:rFonts w:eastAsia="Times New Roman"/>
          <w:color w:val="000000"/>
          <w:sz w:val="22"/>
          <w:szCs w:val="22"/>
          <w:lang w:eastAsia="en-GB"/>
        </w:rPr>
        <w:t>PETAR RUPIĆ iz Danila Birnja, Rupići 5</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0</w:t>
      </w:r>
      <w:r w:rsidRPr="00BD1501">
        <w:rPr>
          <w:rFonts w:eastAsia="Times New Roman"/>
          <w:color w:val="000000"/>
          <w:sz w:val="22"/>
          <w:szCs w:val="22"/>
        </w:rPr>
        <w:t>7338082039, od ukupno utvrđenog</w:t>
      </w:r>
      <w:r w:rsidRPr="00BD1501">
        <w:rPr>
          <w:rFonts w:eastAsia="Times New Roman"/>
          <w:sz w:val="22"/>
          <w:szCs w:val="22"/>
        </w:rPr>
        <w:t xml:space="preserve"> potraživanja u iznosu od 1.806,00 kn, otpušta Dužniku iznos od 722,40 kn, a Dužnik pristaje na takav otpust duga. Preostali iznos potraživanja u visini od 1.083,60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270. Vjerovnik </w:t>
      </w:r>
      <w:r w:rsidRPr="00BD1501">
        <w:rPr>
          <w:rFonts w:eastAsia="Times New Roman"/>
          <w:color w:val="000000"/>
          <w:sz w:val="22"/>
          <w:szCs w:val="22"/>
          <w:lang w:eastAsia="en-GB"/>
        </w:rPr>
        <w:t>Saponia kemijska, prehrambena i farmaceutska industrija d.d., Osijek, Matije Gupca 2,</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37879152548, od ukupno utvrđenog</w:t>
      </w:r>
      <w:r w:rsidRPr="00BD1501">
        <w:rPr>
          <w:rFonts w:eastAsia="Times New Roman"/>
          <w:sz w:val="22"/>
          <w:szCs w:val="22"/>
        </w:rPr>
        <w:t xml:space="preserve"> potraživanja u iznosu od 1.244,99 kn, otpušta Dužniku iznos od 498,00 kn, a Dužnik pristaje na takav otpust duga. Preostali iznos potraživanja u visini od 746,99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274. Vjerovnik </w:t>
      </w:r>
      <w:r w:rsidRPr="00BD1501">
        <w:rPr>
          <w:rFonts w:eastAsia="Times New Roman"/>
          <w:color w:val="000000"/>
          <w:sz w:val="22"/>
          <w:szCs w:val="22"/>
          <w:lang w:eastAsia="en-GB"/>
        </w:rPr>
        <w:t>VINKO SAŠA iz Blizne Donje, Saše 8,</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w:t>
      </w:r>
      <w:r w:rsidRPr="00BD1501">
        <w:rPr>
          <w:rFonts w:eastAsia="Times New Roman"/>
          <w:color w:val="000000"/>
          <w:sz w:val="22"/>
          <w:szCs w:val="22"/>
        </w:rPr>
        <w:t>98704917504, od ukupno utvrđenog</w:t>
      </w:r>
      <w:r w:rsidRPr="00BD1501">
        <w:rPr>
          <w:rFonts w:eastAsia="Times New Roman"/>
          <w:sz w:val="22"/>
          <w:szCs w:val="22"/>
        </w:rPr>
        <w:t xml:space="preserve"> potraživanja u iznosu od 5.952,00 kn, otpušta Dužniku iznos od 2.380,80 kn, a Dužnik pristaje na takav otpust duga. Preostali iznos potraživanja u visini od 3.571,20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275. Vjerovnik </w:t>
      </w:r>
      <w:r w:rsidRPr="00BD1501">
        <w:rPr>
          <w:rFonts w:eastAsia="Times New Roman"/>
          <w:color w:val="000000"/>
          <w:sz w:val="22"/>
          <w:szCs w:val="22"/>
          <w:lang w:eastAsia="en-GB"/>
        </w:rPr>
        <w:t>SAVEZ ENERGETIČARA HRVATSKE, Zagreb, Ilica 34/I,</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56822948795</w:t>
      </w:r>
      <w:r w:rsidRPr="00BD1501">
        <w:rPr>
          <w:rFonts w:eastAsia="Times New Roman"/>
          <w:color w:val="000000"/>
          <w:sz w:val="22"/>
          <w:szCs w:val="22"/>
        </w:rPr>
        <w:t>, od ukupno utvrđenog</w:t>
      </w:r>
      <w:r w:rsidRPr="00BD1501">
        <w:rPr>
          <w:rFonts w:eastAsia="Times New Roman"/>
          <w:sz w:val="22"/>
          <w:szCs w:val="22"/>
        </w:rPr>
        <w:t xml:space="preserve"> potraživanja u iznosu od 1.900,00 kn, otpušta Dužniku iznos od 760,00 kn, a Dužnik pristaje na takav otpust duga. Preostali iznos potraživanja u visini od 1.140,00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277. Vjerovnik </w:t>
      </w:r>
      <w:r w:rsidRPr="00BD1501">
        <w:rPr>
          <w:rFonts w:eastAsia="Times New Roman"/>
          <w:color w:val="000000"/>
          <w:sz w:val="22"/>
          <w:szCs w:val="22"/>
          <w:lang w:eastAsia="en-GB"/>
        </w:rPr>
        <w:t>ZLATKO SKELIN, vl. "AS" ugostiteljsko trgovački obrt, ZAGREB, ZELENGAJ 2/A iz Zagreba, Kraljevec 59,</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99415519065</w:t>
      </w:r>
      <w:r w:rsidRPr="00BD1501">
        <w:rPr>
          <w:rFonts w:eastAsia="Times New Roman"/>
          <w:color w:val="000000"/>
          <w:sz w:val="22"/>
          <w:szCs w:val="22"/>
        </w:rPr>
        <w:t>, od ukupno utvrđenog</w:t>
      </w:r>
      <w:r w:rsidRPr="00BD1501">
        <w:rPr>
          <w:rFonts w:eastAsia="Times New Roman"/>
          <w:sz w:val="22"/>
          <w:szCs w:val="22"/>
        </w:rPr>
        <w:t xml:space="preserve"> potraživanja u iznosu od 896,00 kn, otpušta Dužniku iznos od 358,40 kn, a Dužnik pristaje na takav otpust duga. Preostali iznos potraživanja u visini od 537,60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278. Vjerovnik </w:t>
      </w:r>
      <w:r w:rsidRPr="00BD1501">
        <w:rPr>
          <w:rFonts w:eastAsia="Times New Roman"/>
          <w:color w:val="000000"/>
          <w:sz w:val="22"/>
          <w:szCs w:val="22"/>
          <w:lang w:eastAsia="en-GB"/>
        </w:rPr>
        <w:t>MARKO SLAMIĆ,PRO-WEB obrt za računalne djelatnosti, Šibenik, Put gimnazije 42,</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75850679491</w:t>
      </w:r>
      <w:r w:rsidRPr="00BD1501">
        <w:rPr>
          <w:rFonts w:eastAsia="Times New Roman"/>
          <w:color w:val="000000"/>
          <w:sz w:val="22"/>
          <w:szCs w:val="22"/>
        </w:rPr>
        <w:t>, od ukupno utvrđenog</w:t>
      </w:r>
      <w:r w:rsidRPr="00BD1501">
        <w:rPr>
          <w:rFonts w:eastAsia="Times New Roman"/>
          <w:sz w:val="22"/>
          <w:szCs w:val="22"/>
        </w:rPr>
        <w:t xml:space="preserve"> potraživanja u iznosu od 850,00 kn, otpušta Dužniku iznos od 340,00 kn, a Dužnik pristaje na takav otpust duga. Preostali iznos potraživanja u visini od 510,00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279. Vjerovnik </w:t>
      </w:r>
      <w:r w:rsidRPr="00BD1501">
        <w:rPr>
          <w:rFonts w:eastAsia="Times New Roman"/>
          <w:color w:val="000000"/>
          <w:sz w:val="22"/>
          <w:szCs w:val="22"/>
          <w:lang w:eastAsia="en-GB"/>
        </w:rPr>
        <w:t>SLOBODNA DALMACIJA izdavačka i tiskarska djelatnost, dioničko društvo, Split, Ulica Hrvatske Mornarice 4,</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35075764438</w:t>
      </w:r>
      <w:r w:rsidRPr="00BD1501">
        <w:rPr>
          <w:rFonts w:eastAsia="Times New Roman"/>
          <w:color w:val="000000"/>
          <w:sz w:val="22"/>
          <w:szCs w:val="22"/>
        </w:rPr>
        <w:t>, od ukupno utvrđenog</w:t>
      </w:r>
      <w:r w:rsidRPr="00BD1501">
        <w:rPr>
          <w:rFonts w:eastAsia="Times New Roman"/>
          <w:sz w:val="22"/>
          <w:szCs w:val="22"/>
        </w:rPr>
        <w:t xml:space="preserve"> potraživanja u iznosu od </w:t>
      </w:r>
      <w:r w:rsidRPr="00BD1501">
        <w:rPr>
          <w:rFonts w:eastAsia="Times New Roman"/>
          <w:sz w:val="22"/>
          <w:szCs w:val="22"/>
        </w:rPr>
        <w:lastRenderedPageBreak/>
        <w:t>1.125,00 kn, otpušta Dužniku iznos od 450,00 kn, a Dužnik pristaje na takav otpust duga. Preostali iznos potraživanja u visini od 675,00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281. Vjerovnik </w:t>
      </w:r>
      <w:r w:rsidRPr="00BD1501">
        <w:rPr>
          <w:rFonts w:eastAsia="Times New Roman"/>
          <w:color w:val="000000"/>
          <w:sz w:val="22"/>
          <w:szCs w:val="22"/>
          <w:lang w:eastAsia="en-GB"/>
        </w:rPr>
        <w:t>UGOSTITELJSKI OBRT "ZLATNI TULP "- JOSO SMOLIĆ, Šibenik, Stjepana Radića 56A,</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18000109617,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1.250,00 kn, otpušta Dužniku iznos od 500,00 kn, a Dužnik pristaje na takav otpust duga. Preostali iznos potraživanja u visini od 750,00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282. Vjerovnik </w:t>
      </w:r>
      <w:r w:rsidRPr="00BD1501">
        <w:rPr>
          <w:rFonts w:eastAsia="Times New Roman"/>
          <w:color w:val="000000"/>
          <w:sz w:val="22"/>
          <w:szCs w:val="22"/>
          <w:lang w:eastAsia="en-GB"/>
        </w:rPr>
        <w:t>MARKO SMOLIĆ, vl. SMOLIĆ GRAFIKA obrt za reklame i tisak, Šibenik, 113. šibenske brigade HV-a 1,</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64796748545,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375,00 kn, otpušta Dužniku iznos od 150,00 kn, a Dužnik pristaje na takav otpust duga. Preostali iznos potraživanja u visini od 225,00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285. Vjerovnik </w:t>
      </w:r>
      <w:r w:rsidRPr="00BD1501">
        <w:rPr>
          <w:rFonts w:eastAsia="Times New Roman"/>
          <w:color w:val="000000"/>
          <w:sz w:val="22"/>
          <w:szCs w:val="22"/>
          <w:lang w:eastAsia="en-GB"/>
        </w:rPr>
        <w:t>SPLENDID ugostiteljstvo, društvo s ograničenom odgovornošću, Zagreb, Mlinovi 28,</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31618014301,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3.031,23 kn, otpušta Dužniku iznos od 1.212,49 kn, a Dužnik pristaje na takav otpust duga. Preostali iznos potraživanja u visini od 1.818,74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287. Vjerovnik </w:t>
      </w:r>
      <w:r w:rsidRPr="00BD1501">
        <w:rPr>
          <w:rFonts w:eastAsia="Times New Roman"/>
          <w:color w:val="000000"/>
          <w:sz w:val="22"/>
          <w:szCs w:val="22"/>
          <w:lang w:eastAsia="en-GB"/>
        </w:rPr>
        <w:t>SREDIŠNJE KLIRINŠKO DEPOZITARNO DRUŠTVO, dioničko društvo, Zagreb, Heinzelova 62a,</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64406809162,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9.316,38 kn, otpušta Dužniku iznos od 3.726,55 kn, a Dužnik pristaje na takav otpust duga. Preostali iznos potraživanja u visini od 5.589,83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288. Vjerovnik </w:t>
      </w:r>
      <w:r w:rsidRPr="00BD1501">
        <w:rPr>
          <w:rFonts w:eastAsia="Times New Roman"/>
          <w:color w:val="000000"/>
          <w:sz w:val="22"/>
          <w:szCs w:val="22"/>
          <w:lang w:eastAsia="en-GB"/>
        </w:rPr>
        <w:t>NEVENKA STANČIĆ iz Šibenika, Stjepana Radića 60,</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32385556054,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440,00 kn, otpušta Dužniku iznos od 176,00 kn, a Dužnik pristaje na takav otpust duga. Preostali iznos potraživanja u visini od 264,00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292. Vjerovnik </w:t>
      </w:r>
      <w:r w:rsidRPr="00BD1501">
        <w:rPr>
          <w:rFonts w:eastAsia="Times New Roman"/>
          <w:color w:val="000000"/>
          <w:sz w:val="22"/>
          <w:szCs w:val="22"/>
          <w:lang w:eastAsia="en-GB"/>
        </w:rPr>
        <w:t>SVEUČILIŠTE U ZAGREBU, PREHRAMBENO-BIOTEHNOLOŠKI FAKULTET, Zagreb, Pierottijeva 6,</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47824453867,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3.605,00 kn, otpušta Dužniku iznos od 1.442,00 kn, a Dužnik pristaje na takav otpust duga. Preostali iznos potraživanja u visini od 2.163,00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293. Vjerovnik </w:t>
      </w:r>
      <w:r w:rsidRPr="00BD1501">
        <w:rPr>
          <w:rFonts w:eastAsia="Times New Roman"/>
          <w:color w:val="000000"/>
          <w:sz w:val="22"/>
          <w:szCs w:val="22"/>
          <w:lang w:eastAsia="en-GB"/>
        </w:rPr>
        <w:t>IVAN ŠAKIĆ iz Piramatovaca, Bilo Stanovi 1,</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53138995288,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4.586,01 kn, otpušta Dužniku iznos od 1.834,40 kn, a Dužnik pristaje na takav otpust duga. Preostali iznos potraživanja u visini od 2,751,61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294. Vjerovnik </w:t>
      </w:r>
      <w:r w:rsidRPr="00BD1501">
        <w:rPr>
          <w:rFonts w:eastAsia="Times New Roman"/>
          <w:color w:val="000000"/>
          <w:sz w:val="22"/>
          <w:szCs w:val="22"/>
          <w:lang w:eastAsia="en-GB"/>
        </w:rPr>
        <w:t>ŠI-ŠPED d.o.o za domaću i međunarodnu špediciju, turizam i trgovinu u stečaju, Šibenik, Obala hrvatske mornarice 1,</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04261888013,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4.025,00 kn, otpušta Dužniku iznos od 1.610,00 kn, a Dužnik pristaje na takav otpust duga. Preostali iznos potraživanja u visini od 2.415,00 kn Dužnik se obvezuje podmiriti jednokratno bez kamata, pri čemu jednokratna otplata dospijeva na drugi od sljedećih datuma 31.03., 30.06., 30.09. ili </w:t>
      </w:r>
      <w:r w:rsidRPr="00BD1501">
        <w:rPr>
          <w:rFonts w:eastAsia="Times New Roman"/>
          <w:sz w:val="22"/>
          <w:szCs w:val="22"/>
        </w:rPr>
        <w:lastRenderedPageBreak/>
        <w:t>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298. Vjerovnik </w:t>
      </w:r>
      <w:r w:rsidRPr="00BD1501">
        <w:rPr>
          <w:rFonts w:eastAsia="Times New Roman"/>
          <w:color w:val="000000"/>
          <w:sz w:val="22"/>
          <w:szCs w:val="22"/>
          <w:lang w:eastAsia="en-GB"/>
        </w:rPr>
        <w:t>ŽELJKO ŠKUGOR iz Dubrave kod Šibenika, Škugori 59,</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08729629194,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8.153,00 kn, otpušta Dužniku iznos od 3.261,20 kn, a Dužnik pristaje na takav otpust duga. Preostali iznos potraživanja u visini od 4.891,80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299. Vjerovnik </w:t>
      </w:r>
      <w:r w:rsidRPr="00BD1501">
        <w:rPr>
          <w:rFonts w:eastAsia="Times New Roman"/>
          <w:color w:val="000000"/>
          <w:sz w:val="22"/>
          <w:szCs w:val="22"/>
          <w:lang w:eastAsia="en-GB"/>
        </w:rPr>
        <w:t>ANTE ŠODA iz Blizne Donje,</w:t>
      </w:r>
      <w:r w:rsidRPr="00BD1501">
        <w:rPr>
          <w:rFonts w:eastAsia="Times New Roman"/>
          <w:sz w:val="22"/>
          <w:szCs w:val="22"/>
        </w:rPr>
        <w:t xml:space="preserve"> Saše 2, </w:t>
      </w:r>
      <w:r w:rsidRPr="00BD1501">
        <w:rPr>
          <w:rFonts w:eastAsia="Times New Roman"/>
          <w:color w:val="000000"/>
          <w:sz w:val="22"/>
          <w:szCs w:val="22"/>
        </w:rPr>
        <w:t>OIB:</w:t>
      </w:r>
      <w:r w:rsidRPr="00BD1501">
        <w:rPr>
          <w:sz w:val="22"/>
          <w:szCs w:val="22"/>
        </w:rPr>
        <w:t xml:space="preserve"> 85237939766,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5.856,00 kn, otpušta Dužniku iznos od 2.342,40 kn, a Dužnik pristaje na takav otpust duga. Preostali iznos potraživanja u visini od 3.513,60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300. Vjerovnik </w:t>
      </w:r>
      <w:r w:rsidRPr="00BD1501">
        <w:rPr>
          <w:rFonts w:eastAsia="Times New Roman"/>
          <w:color w:val="000000"/>
          <w:sz w:val="22"/>
          <w:szCs w:val="22"/>
          <w:lang w:eastAsia="en-GB"/>
        </w:rPr>
        <w:t>FRANE ŠODA iz Gaćeleza, Gaćelezi 20,</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32076309728,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3.600,00 kn, otpušta Dužniku iznos od 1.440,00 kn, a Dužnik pristaje na takav otpust duga. Preostali iznos potraživanja u visini od 2.160,00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301. Vjerovnik </w:t>
      </w:r>
      <w:r w:rsidRPr="00BD1501">
        <w:rPr>
          <w:rFonts w:eastAsia="Times New Roman"/>
          <w:color w:val="000000"/>
          <w:sz w:val="22"/>
          <w:szCs w:val="22"/>
          <w:lang w:eastAsia="en-GB"/>
        </w:rPr>
        <w:t>IVAN ŠPADINA iz Dazline, Špadina 1,</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84626049044,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5.872,50 kn, otpušta Dužniku iznos od 2.349,00 kn, a Dužnik pristaje na takav otpust duga. Preostali iznos potraživanja u visini od 3.523,50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302. Vjerovnik </w:t>
      </w:r>
      <w:r w:rsidRPr="00BD1501">
        <w:rPr>
          <w:rFonts w:eastAsia="Times New Roman"/>
          <w:color w:val="000000"/>
          <w:sz w:val="22"/>
          <w:szCs w:val="22"/>
          <w:lang w:eastAsia="en-GB"/>
        </w:rPr>
        <w:t>ŠPICA SUSTAVI za automatsku identifikaciju, društvo s ograničenom odgovornošću, Zagreb, Radoslava Cimermana 64a,</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08747661196,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4.223,75 kn, otpušta Dužniku iznos od 1.689,50 kn, a Dužnik pristaje na takav otpust duga. Preostali iznos potraživanja u visini od 2.534,25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304. Vjerovnik </w:t>
      </w:r>
      <w:r w:rsidRPr="00BD1501">
        <w:rPr>
          <w:rFonts w:eastAsia="Times New Roman"/>
          <w:color w:val="000000"/>
          <w:sz w:val="22"/>
          <w:szCs w:val="22"/>
          <w:lang w:eastAsia="en-GB"/>
        </w:rPr>
        <w:t>ŠUPERBA JERE, vl. ugostiteljskog obrta " TORCIDA" Donje Polje iz Donjeg Polja, Donje Polje 70,</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37712913310,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8.335,94 kn, otpušta Dužniku iznos od 3.334,38 kn, a Dužnik pristaje na takav otpust duga. Preostali iznos potraživanja u visini od 5.001,56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305. Vjerovnik </w:t>
      </w:r>
      <w:r w:rsidRPr="00BD1501">
        <w:rPr>
          <w:rFonts w:eastAsia="Times New Roman"/>
          <w:color w:val="000000"/>
          <w:sz w:val="22"/>
          <w:szCs w:val="22"/>
          <w:lang w:eastAsia="en-GB"/>
        </w:rPr>
        <w:t>DUŠAN TABULA iz Gaćeleza, Gaćelezi 47,</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06513564730,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3.220,00 kn, otpušta Dužniku iznos od 1.288,00 kn, a Dužnik pristaje na takav otpust duga. Preostali iznos potraživanja u visini od 1.932,00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306. Vjerovnik </w:t>
      </w:r>
      <w:r w:rsidRPr="00BD1501">
        <w:rPr>
          <w:rFonts w:eastAsia="Times New Roman"/>
          <w:color w:val="000000"/>
          <w:sz w:val="22"/>
          <w:szCs w:val="22"/>
          <w:lang w:eastAsia="en-GB"/>
        </w:rPr>
        <w:t>MOMO TABULA iz Gaćeleza, Gaćelezi 141,</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88971205532,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3.495,00 kn, otpušta Dužniku iznos od 1.398,00 kn, a Dužnik pristaje na takav otpust duga. Preostali iznos potraživanja u visini od 2.097,00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307. Vjerovnik </w:t>
      </w:r>
      <w:r w:rsidRPr="00BD1501">
        <w:rPr>
          <w:rFonts w:eastAsia="Times New Roman"/>
          <w:color w:val="000000"/>
          <w:sz w:val="22"/>
          <w:szCs w:val="22"/>
          <w:lang w:eastAsia="en-GB"/>
        </w:rPr>
        <w:t>NIKO TARLE iz Drniša, Antuna Branka Šimića 2,</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07753816584,</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5.275,00 kn, otpušta Dužniku iznos od 2.110,00 kn, a Dužnik pristaje na takav otpust duga. Preostali iznos potraživanja u visini od 3.165,00 kn Dužnik se obvezuje podmiriti jednokratno bez kamata, pri čemu jednokratna otplata dospijeva na drugi od sljedećih </w:t>
      </w:r>
      <w:r w:rsidRPr="00BD1501">
        <w:rPr>
          <w:rFonts w:eastAsia="Times New Roman"/>
          <w:sz w:val="22"/>
          <w:szCs w:val="22"/>
        </w:rPr>
        <w:lastRenderedPageBreak/>
        <w:t>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309. Vjerovnik </w:t>
      </w:r>
      <w:r w:rsidRPr="00BD1501">
        <w:rPr>
          <w:rFonts w:eastAsia="Times New Roman"/>
          <w:color w:val="000000"/>
          <w:sz w:val="22"/>
          <w:szCs w:val="22"/>
          <w:lang w:eastAsia="en-GB"/>
        </w:rPr>
        <w:t>TIM KING društvo s ograničenom odgovornošću za projektiranje i inženjering, Križevci, Greberanec 25,</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28777680011,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3.637,50 kn, otpušta Dužniku iznos od 1.455,00 kn, a Dužnik pristaje na takav otpust duga. Preostali iznos potraživanja u visini od 2.182,50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310. Vjerovnik </w:t>
      </w:r>
      <w:r w:rsidRPr="00BD1501">
        <w:rPr>
          <w:rFonts w:eastAsia="Times New Roman"/>
          <w:color w:val="000000"/>
          <w:sz w:val="22"/>
          <w:szCs w:val="22"/>
          <w:lang w:eastAsia="en-GB"/>
        </w:rPr>
        <w:t>TISKARA MALENICA d.o.o. u stečaju, Šibenik, 113. Šibenske brigade HV-a 193,</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21268596817,</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6.443,75 kn, otpušta Dužniku iznos od 2.577,50 kn, a Dužnik pristaje na takav otpust duga. Preostali iznos potraživanja u visini od 3.866,25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318. Vjerovnik </w:t>
      </w:r>
      <w:r w:rsidRPr="00BD1501">
        <w:rPr>
          <w:rFonts w:eastAsia="Times New Roman"/>
          <w:color w:val="000000"/>
          <w:sz w:val="22"/>
          <w:szCs w:val="22"/>
          <w:lang w:eastAsia="en-GB"/>
        </w:rPr>
        <w:t>SRĐAN TROJAN, vl. obrta Elektro radiona "Trojan" Šibenik iz Šibenika, Kralja Zvonimira 92,</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22074958126,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2.450,00 kn, otpušta Dužniku iznos od 980,00 kn, a Dužnik pristaje na takav otpust duga. Preostali iznos potraživanja u visini od 1.470,00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321. Vjerovnik </w:t>
      </w:r>
      <w:r w:rsidRPr="00BD1501">
        <w:rPr>
          <w:rFonts w:eastAsia="Times New Roman"/>
          <w:color w:val="000000"/>
          <w:sz w:val="22"/>
          <w:szCs w:val="22"/>
          <w:lang w:eastAsia="en-GB"/>
        </w:rPr>
        <w:t>UGOCER za trgovinu, usluge, izvoz i uvoz d.o.o., Velika Gorica, Trg kralja Tomislava 26,</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63629609201,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2.752,47 kn, otpušta Dužniku iznos od 1.100,99 kn, a Dužnik pristaje na takav otpust duga. Preostali iznos potraživanja u visini od 1.651,48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328. Vjerovnik </w:t>
      </w:r>
      <w:r w:rsidRPr="00BD1501">
        <w:rPr>
          <w:rFonts w:eastAsia="Times New Roman"/>
          <w:color w:val="000000"/>
          <w:sz w:val="22"/>
          <w:szCs w:val="22"/>
          <w:lang w:eastAsia="en-GB"/>
        </w:rPr>
        <w:t>ANA VIDOVIĆ iz Gradaca, Put crkve 10,</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99124063285,</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2.060,00 kn, otpušta Dužniku iznos od 824,00 kn, a Dužnik pristaje na takav otpust duga. Preostali iznos potraživanja u visini od 1.236,00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329. Vjerovnik </w:t>
      </w:r>
      <w:r w:rsidRPr="00BD1501">
        <w:rPr>
          <w:rFonts w:eastAsia="Times New Roman"/>
          <w:color w:val="000000"/>
          <w:sz w:val="22"/>
          <w:szCs w:val="22"/>
          <w:lang w:eastAsia="en-GB"/>
        </w:rPr>
        <w:t>VILSTROJ društvo s ograničenom odgovornošću za usluge i trgovinu, Buzet, Mažinjica 77,</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14411754953,</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8.251,95 kn, otpušta Dužniku iznos od 3.300,78 kn, a Dužnik pristaje na takav otpust duga. Preostali iznos potraživanja u visini od 4.951,17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330. Vjerovnik </w:t>
      </w:r>
      <w:r w:rsidRPr="00BD1501">
        <w:rPr>
          <w:rFonts w:eastAsia="Times New Roman"/>
          <w:color w:val="000000"/>
          <w:sz w:val="22"/>
          <w:szCs w:val="22"/>
          <w:lang w:eastAsia="en-GB"/>
        </w:rPr>
        <w:t>VINKO TRGOVINA d.o.o. za ugostiteljstvo i trgovinu, Zagreb, Koledovčina 4,</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83803022560,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1.646,20 kn, otpušta Dužniku iznos od 658,48 kn, a Dužnik pristaje na takav otpust duga. Preostali iznos potraživanja u visini od 987,72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 xml:space="preserve">335. Vjerovnik </w:t>
      </w:r>
      <w:r w:rsidRPr="00BD1501">
        <w:rPr>
          <w:rFonts w:eastAsia="Times New Roman"/>
          <w:color w:val="000000"/>
          <w:sz w:val="22"/>
          <w:szCs w:val="22"/>
          <w:lang w:eastAsia="en-GB"/>
        </w:rPr>
        <w:t>MILENA VUKIČEVIĆ iz Grebaštice, Donja Grebaštica 118,</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49455915200,</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1.472,50 kn, otpušta Dužniku iznos od 589,00 kn, a Dužnik pristaje na takav otpust duga. Preostali iznos potraživanja u visini od 883,50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337. Vjerovnik ZADRUŽNI SAVEZ DALMACIJE,</w:t>
      </w:r>
      <w:r w:rsidRPr="00BD1501">
        <w:rPr>
          <w:rFonts w:eastAsia="Times New Roman"/>
          <w:color w:val="000000"/>
          <w:sz w:val="22"/>
          <w:szCs w:val="22"/>
          <w:lang w:eastAsia="en-GB"/>
        </w:rPr>
        <w:t xml:space="preserve"> Split, Ulica Kamila Tončića 4,</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97059868731,</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1.950,00 kn, otpušta Dužniku iznos od </w:t>
      </w:r>
      <w:r w:rsidRPr="00BD1501">
        <w:rPr>
          <w:rFonts w:eastAsia="Times New Roman"/>
          <w:sz w:val="22"/>
          <w:szCs w:val="22"/>
        </w:rPr>
        <w:lastRenderedPageBreak/>
        <w:t>780,00 kn, a Dužnik pristaje na takav otpust duga. Preostali iznos potraživanja u visini od 1.170,00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340. Vjerovnik ZELENI GRAD ŠIBENIK društvo s ograničenom odgovornošću za komunalne djelatnosti,</w:t>
      </w:r>
      <w:r w:rsidRPr="00BD1501">
        <w:rPr>
          <w:rFonts w:eastAsia="Times New Roman"/>
          <w:color w:val="000000"/>
          <w:sz w:val="22"/>
          <w:szCs w:val="22"/>
          <w:lang w:eastAsia="en-GB"/>
        </w:rPr>
        <w:t xml:space="preserve"> Šibenik, Stjepana Radića 100,</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54873130289,</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8.249,51 kn, otpušta Dužniku iznos od 3.299,80 kn, a Dužnik pristaje na takav otpust duga. Preostali iznos potraživanja u visini od 4.949,71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341. Vjerovnik ZELENILO društvo s ograničenom odgovornošću za održavanje zelenih površina,</w:t>
      </w:r>
      <w:r w:rsidRPr="00BD1501">
        <w:rPr>
          <w:rFonts w:eastAsia="Times New Roman"/>
          <w:color w:val="000000"/>
          <w:sz w:val="22"/>
          <w:szCs w:val="22"/>
          <w:lang w:eastAsia="en-GB"/>
        </w:rPr>
        <w:t xml:space="preserve"> Šibenik, Eugena Kvaternika 7,</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64313434346,</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1.448,66 kn, otpušta Dužniku iznos od 579,46 kn, a Dužnik pristaje na takav otpust duga. Preostali iznos potraživanja u visini od 869,20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color w:val="000000"/>
          <w:sz w:val="22"/>
          <w:szCs w:val="22"/>
          <w:lang w:eastAsia="en-GB"/>
        </w:rPr>
      </w:pPr>
      <w:r w:rsidRPr="00BD1501">
        <w:rPr>
          <w:rFonts w:eastAsia="Times New Roman"/>
          <w:sz w:val="22"/>
          <w:szCs w:val="22"/>
        </w:rPr>
        <w:t>345. Vjerovnik MARIJAN ŽAJA iz Blizne Gornje</w:t>
      </w:r>
      <w:r w:rsidRPr="00BD1501">
        <w:rPr>
          <w:rFonts w:eastAsia="Times New Roman"/>
          <w:color w:val="000000"/>
          <w:sz w:val="22"/>
          <w:szCs w:val="22"/>
          <w:lang w:eastAsia="en-GB"/>
        </w:rPr>
        <w:t>, Purići 4,</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93174410632,</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2.184,00 kn, otpušta Dužniku iznos od 873,60 kn, a Dužnik pristaje na takav otpust duga. Preostali iznos potraživanja u visini od 1.310,40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r w:rsidRPr="00BD1501">
        <w:rPr>
          <w:rFonts w:eastAsia="Times New Roman"/>
          <w:sz w:val="22"/>
          <w:szCs w:val="22"/>
        </w:rPr>
        <w:t>347. Vjerovnik ŽUPANIJSKI RADIO ŠIBENIK društvo s ograničenom odgovornošću za radijsku djelatnost u stečaju, Šibenik</w:t>
      </w:r>
      <w:r w:rsidRPr="00BD1501">
        <w:rPr>
          <w:rFonts w:eastAsia="Times New Roman"/>
          <w:color w:val="000000"/>
          <w:sz w:val="22"/>
          <w:szCs w:val="22"/>
          <w:lang w:eastAsia="en-GB"/>
        </w:rPr>
        <w:t>, Obala palih omladinaca 4,</w:t>
      </w:r>
      <w:r w:rsidRPr="00BD1501">
        <w:rPr>
          <w:rFonts w:eastAsia="Times New Roman"/>
          <w:sz w:val="22"/>
          <w:szCs w:val="22"/>
        </w:rPr>
        <w:t xml:space="preserve"> </w:t>
      </w:r>
      <w:r w:rsidRPr="00BD1501">
        <w:rPr>
          <w:rFonts w:eastAsia="Times New Roman"/>
          <w:color w:val="000000"/>
          <w:sz w:val="22"/>
          <w:szCs w:val="22"/>
        </w:rPr>
        <w:t>OIB:</w:t>
      </w:r>
      <w:r w:rsidRPr="00BD1501">
        <w:rPr>
          <w:sz w:val="22"/>
          <w:szCs w:val="22"/>
        </w:rPr>
        <w:t xml:space="preserve"> 50868563028,</w:t>
      </w:r>
      <w:r w:rsidRPr="00BD1501">
        <w:rPr>
          <w:rFonts w:eastAsia="Times New Roman"/>
          <w:color w:val="000000"/>
          <w:sz w:val="22"/>
          <w:szCs w:val="22"/>
        </w:rPr>
        <w:t xml:space="preserve"> od ukupno utvrđenog</w:t>
      </w:r>
      <w:r w:rsidRPr="00BD1501">
        <w:rPr>
          <w:rFonts w:eastAsia="Times New Roman"/>
          <w:sz w:val="22"/>
          <w:szCs w:val="22"/>
        </w:rPr>
        <w:t xml:space="preserve"> potraživanja u iznosu od 1.286,25 kn, otpušta Dužniku iznos od 514,50 kn, a Dužnik pristaje na takav otpust duga. Preostali iznos potraživanja u visini od 771,75 kn Dužnik se obvezuje podmiriti jednokratno bez kamata, pri čemu jednokratna otplata dospijeva na drugi od sljedećih datuma 31.03., 30.06., 30.09. ili 31.12., računajući od dana pravomoćnosti Rješenja kojim se utvrđuje prihvaćanje plana restrukturiranja i potvrđuje predstečajni sporazum.</w:t>
      </w:r>
    </w:p>
    <w:p w:rsidRPr="00BD1501" w:rsidR="00AB40B4" w:rsidP="00AB40B4" w:rsidRDefault="00AB40B4">
      <w:pPr>
        <w:rPr>
          <w:rFonts w:eastAsia="Times New Roman"/>
          <w:sz w:val="22"/>
          <w:szCs w:val="22"/>
        </w:rPr>
      </w:pPr>
    </w:p>
    <w:p w:rsidRPr="00BD1501" w:rsidR="00AB40B4" w:rsidP="00AB40B4" w:rsidRDefault="00AB40B4">
      <w:pPr>
        <w:rPr>
          <w:rFonts w:eastAsia="Times New Roman"/>
          <w:b/>
          <w:iCs/>
          <w:sz w:val="22"/>
          <w:szCs w:val="22"/>
          <w:u w:val="single"/>
        </w:rPr>
      </w:pPr>
      <w:r w:rsidRPr="00BD1501">
        <w:rPr>
          <w:rFonts w:eastAsia="Times New Roman"/>
          <w:b/>
          <w:iCs/>
          <w:sz w:val="22"/>
          <w:szCs w:val="22"/>
          <w:u w:val="single"/>
        </w:rPr>
        <w:t>VJEROVNICI OSPORENIH TRAŽBINA</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U slučaju da osporena tražbina vjerovnika bude utvrđena pravomoćnom odlukom donesenom u parničnom postupku koji je eventualno pokrenut u skladu s točkom II pravomoćnog rješenja o utvrđivanju tražbina Trgovačkog suda u Zadru, broj St-118/2018 od 12. veljače 2019. godine (odnosno u slučaju da takav postupak nije pokrenut protiv vjerovnika koji ima ovršnu ispravu), Dužnik će takvim vjerovnicima tako utvrđenu tražbinu podmiriti kako slijedi:</w:t>
      </w:r>
    </w:p>
    <w:p w:rsidRPr="00BD1501" w:rsidR="00AB40B4" w:rsidP="00AB40B4" w:rsidRDefault="00AB40B4">
      <w:pPr>
        <w:rPr>
          <w:rFonts w:eastAsia="Times New Roman"/>
          <w:color w:val="000000"/>
          <w:sz w:val="22"/>
          <w:szCs w:val="22"/>
          <w:lang w:eastAsia="en-GB"/>
        </w:rPr>
      </w:pPr>
      <w:r w:rsidRPr="00BD1501">
        <w:rPr>
          <w:rFonts w:eastAsia="Times New Roman"/>
          <w:b/>
          <w:color w:val="000000"/>
          <w:sz w:val="22"/>
          <w:szCs w:val="22"/>
          <w:lang w:eastAsia="en-GB"/>
        </w:rPr>
        <w:t>(i)</w:t>
      </w:r>
      <w:r w:rsidRPr="00BD1501">
        <w:rPr>
          <w:rFonts w:eastAsia="Times New Roman"/>
          <w:color w:val="000000"/>
          <w:sz w:val="22"/>
          <w:szCs w:val="22"/>
          <w:lang w:eastAsia="en-GB"/>
        </w:rPr>
        <w:t xml:space="preserve"> Vjerovnik osporene tražbine koja bude utvrđena u iznosu manjem od 10.000,00 kn otpušta 40% tako utvrđene tražbine, a Dužnik pristaje na takav otpust duga. Iznos koji preostane nakon takvog otpusta duga, Dužnik se obvezuje podmiriti jednokratno bez kamata, pri čemu jednokratna otplata dospijeva na drugi od sljedećih datuma 31.03., 30.06., 30.09. ili 31.12., računajući od dana pravomoćnosti odluke suda donesene u postupku radi utvrđivanja osporene tražbine odnosno pravomoćnosti </w:t>
      </w:r>
      <w:r w:rsidRPr="00BD1501">
        <w:rPr>
          <w:rFonts w:eastAsia="Times New Roman"/>
          <w:sz w:val="22"/>
          <w:szCs w:val="22"/>
        </w:rPr>
        <w:t>Rješenja kojim se utvrđuje prihvaćanje plana restrukturiranja i potvrđuje predstečajni sporazum, ovisno o tome što bude kasnije</w:t>
      </w:r>
      <w:r w:rsidRPr="00BD1501">
        <w:rPr>
          <w:rFonts w:eastAsia="Times New Roman"/>
          <w:color w:val="000000"/>
          <w:sz w:val="22"/>
          <w:szCs w:val="22"/>
          <w:lang w:eastAsia="en-GB"/>
        </w:rPr>
        <w:t>.</w:t>
      </w:r>
    </w:p>
    <w:p w:rsidRPr="00BD1501" w:rsidR="00AB40B4" w:rsidP="00AB40B4" w:rsidRDefault="00AB40B4">
      <w:pPr>
        <w:rPr>
          <w:rFonts w:eastAsia="Times New Roman"/>
          <w:color w:val="000000"/>
          <w:sz w:val="22"/>
          <w:szCs w:val="22"/>
          <w:lang w:eastAsia="en-GB"/>
        </w:rPr>
      </w:pPr>
      <w:r w:rsidRPr="00BD1501">
        <w:rPr>
          <w:rFonts w:eastAsia="Times New Roman"/>
          <w:b/>
          <w:color w:val="000000"/>
          <w:sz w:val="22"/>
          <w:szCs w:val="22"/>
          <w:lang w:eastAsia="en-GB"/>
        </w:rPr>
        <w:t>(ii)</w:t>
      </w:r>
      <w:r w:rsidRPr="00BD1501">
        <w:rPr>
          <w:rFonts w:eastAsia="Times New Roman"/>
          <w:color w:val="000000"/>
          <w:sz w:val="22"/>
          <w:szCs w:val="22"/>
          <w:lang w:eastAsia="en-GB"/>
        </w:rPr>
        <w:t xml:space="preserve"> Vjerovnik osporene tražbine koja bude utvrđena u iznosu jednakom ili većem od 10.000,00 kn otpušta 60% tako utvrđene tražbine, a Dužnik pristaje na takav otpust duga. Iznos koji preostane nakon takvog otpusta duga, Dužnik se obvezuje podmiriti </w:t>
      </w:r>
      <w:r w:rsidRPr="00BD1501">
        <w:rPr>
          <w:sz w:val="22"/>
          <w:szCs w:val="22"/>
        </w:rPr>
        <w:t xml:space="preserve">u 19 jednakih tromjesečnih anuiteta, uz fiksnu kamatnu stopu od 4,5% godišnje, koja se obračunava na preostali iznos glavnice počevši od dana pravomoćnosti odluke </w:t>
      </w:r>
      <w:r w:rsidRPr="00BD1501">
        <w:rPr>
          <w:rFonts w:eastAsia="Times New Roman"/>
          <w:color w:val="000000"/>
          <w:sz w:val="22"/>
          <w:szCs w:val="22"/>
          <w:lang w:eastAsia="en-GB"/>
        </w:rPr>
        <w:t>suda donesene u postupku radi utvrđivanja osporene tražbine</w:t>
      </w:r>
      <w:r w:rsidRPr="00BD1501">
        <w:rPr>
          <w:sz w:val="22"/>
          <w:szCs w:val="22"/>
        </w:rPr>
        <w:t xml:space="preserve">. Anuiteti dospijevaju na datume 31.03., 30.06., 30.09. i 31.12., pri čemu prvi anuitet dospijeva na drugi sljedeći od navedenih datuma nakon pravomoćnosti </w:t>
      </w:r>
      <w:r w:rsidRPr="00BD1501">
        <w:rPr>
          <w:rFonts w:eastAsia="Times New Roman"/>
          <w:color w:val="000000"/>
          <w:sz w:val="22"/>
          <w:szCs w:val="22"/>
          <w:lang w:eastAsia="en-GB"/>
        </w:rPr>
        <w:t xml:space="preserve">suda donesene u postupku radi utvrđivanja osporene tražbine odnosno pravomoćnosti </w:t>
      </w:r>
      <w:r w:rsidRPr="00BD1501">
        <w:rPr>
          <w:rFonts w:eastAsia="Times New Roman"/>
          <w:sz w:val="22"/>
          <w:szCs w:val="22"/>
        </w:rPr>
        <w:t>Rješenja kojim se utvrđuje prihvaćanje plana restrukturiranja i potvrđuje predstečajni sporazum, ovisno o tome što bude kasnije</w:t>
      </w:r>
      <w:r w:rsidRPr="00BD1501">
        <w:rPr>
          <w:rFonts w:eastAsia="Times New Roman"/>
          <w:color w:val="000000"/>
          <w:sz w:val="22"/>
          <w:szCs w:val="22"/>
          <w:lang w:eastAsia="en-GB"/>
        </w:rPr>
        <w:t>.</w:t>
      </w:r>
    </w:p>
    <w:p w:rsidRPr="00BD1501" w:rsidR="00AB40B4" w:rsidP="00AB40B4" w:rsidRDefault="00AB40B4">
      <w:pPr>
        <w:rPr>
          <w:rFonts w:eastAsia="Times New Roman"/>
          <w:b/>
          <w:color w:val="000000"/>
          <w:sz w:val="22"/>
          <w:szCs w:val="22"/>
          <w:lang w:eastAsia="en-GB"/>
        </w:rPr>
      </w:pPr>
      <w:r w:rsidRPr="00BD1501">
        <w:rPr>
          <w:b/>
          <w:i/>
          <w:sz w:val="22"/>
          <w:szCs w:val="22"/>
        </w:rPr>
        <w:t xml:space="preserve">Redni broj naznačen ispred vjerovnika označava redni broj pod kojim je vjerovnikova tražbina osporena pravomoćnim rješenjem Trgovačkog suda u Zadru pod brojem St-118/2018 od dana 12. veljače 2019.  </w:t>
      </w:r>
      <w:r w:rsidRPr="00BD1501">
        <w:rPr>
          <w:rFonts w:eastAsia="Times New Roman"/>
          <w:b/>
          <w:i/>
          <w:iCs/>
          <w:color w:val="000000"/>
          <w:sz w:val="22"/>
          <w:szCs w:val="22"/>
          <w:lang w:eastAsia="en-GB"/>
        </w:rPr>
        <w:t>Vjerovnici osporenih tražbina i iznosi tražbina koje su im osporene su:</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lastRenderedPageBreak/>
        <w:t>2. Vjerovnik ALFA - 2 d.o.o. tvrtka za grafičku djelatnost, trgovinu, turizam, ugostiteljstvo i posredničke usluge, Dubrovnik, Metohijska 5, OIB: 27305410571 kojem vjerovniku je osporena tražbina u iznosu od 11.337,50 kn;</w:t>
      </w:r>
    </w:p>
    <w:p w:rsidRPr="00BD1501" w:rsidR="00AB40B4" w:rsidP="00AB40B4" w:rsidRDefault="00AB40B4">
      <w:pPr>
        <w:rPr>
          <w:sz w:val="22"/>
          <w:szCs w:val="22"/>
        </w:rPr>
      </w:pPr>
      <w:r w:rsidRPr="00BD1501">
        <w:rPr>
          <w:rFonts w:eastAsia="Times New Roman"/>
          <w:color w:val="000000"/>
          <w:sz w:val="22"/>
          <w:szCs w:val="22"/>
          <w:lang w:eastAsia="en-GB"/>
        </w:rPr>
        <w:t>4. Vjerovnik AS-EKO društvo s ograničenom odgovornošću za pružanje usluga i trgovinu, Šibenik, Industrijska zona Podi, Dolačka 2, OIB: 10342586958, kojem vjerovniku je osporena tražbina u iznosu od 5.449,25 kn;</w:t>
      </w:r>
    </w:p>
    <w:p w:rsidRPr="00BD1501" w:rsidR="00AB40B4" w:rsidP="00AB40B4" w:rsidRDefault="00AB40B4">
      <w:pPr>
        <w:rPr>
          <w:sz w:val="22"/>
          <w:szCs w:val="22"/>
        </w:rPr>
      </w:pPr>
      <w:r w:rsidRPr="00BD1501">
        <w:rPr>
          <w:rFonts w:eastAsia="Times New Roman"/>
          <w:color w:val="000000"/>
          <w:sz w:val="22"/>
          <w:szCs w:val="22"/>
          <w:lang w:eastAsia="en-GB"/>
        </w:rPr>
        <w:t>6. Vjerovnik ATLETSKI KLUB DINAMO - ZRINJEVAC, Zagreb, Maksimirska 128, OIB: 60113438833, kojem vjerovniku je osporena tražbina u iznosu od 1.706,71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8. Vjerovnik AWT INTERNATIONAL Trgovina i usluge, d.o.o., Zagreb, Slavonska avenija 52a, OIB: 57159149897, kojem vjerovniku je osporena tražbina u iznosu od 100,78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10. Vjerovnik IVAN BABIĆ iz Sonkovića, Babići 4, OIB: 42979427771, kojem vjerovniku je osporena tražbina u iznosu od 4.165,00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15. Vjerovnik BAKMAZ, d.o.o. za trgovinu i prijevoz, Zadar, Marijane Radev 14, OIB: 27391110825, kojem vjerovniku je osporena tražbina u iznosu od 1.125,00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16. Vjerovnik BANESTRA, trgovina na veliko i malo, d.o.o., Zadar, Stjepana Radića 6f, OIB: 56078562148, kojem vjerovniku je osporena tražbina u iznosu od 4.000,00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20. Vjerovnik IVAN BATINICA vl. "Bravarsko limarski obrt Ivan Batinica" Šibenik, Vidici bb iz Šibenika, Vinka Maglice 4, OIB: 70172564804, kojem vjerovniku je osporena tražbina u iznosu od 24,54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25. Vjerovnik BIJELIĆ CO društvo s ograničenom odgovornošću za trgovinu i usluge, Osijek, Sv. Leopolda Bogdana Mandića 13a, OIB: 52417054044, kojem vjerovniku je osporena tražbina u iznosu od 8.659,34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28. Vjerovnik MILE BLAĆE iz Danila Birnja, Cesta Šibenik-Perković 86, OIB: 05260768958, kojem vjerovniku je osporena tražbina u iznosu od 1.897,50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30. Vjerovnik GOJKO BOLANČA, iz Vezca, Donji Vezac 13B, OIB: 46492142549, kojem vjerovniku je osporena tražbina u iznosu od 7.200,00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35. Vjerovnik BRATIŠKOVCI-BRIBIR, poljoprivredna zadruga branitelja, Bratiškovci, Dobrote 52A, OIB: 54181705184, kojem vjerovniku je osporena tražbina u iznosu od 14.345,46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36. Vjerovnik BRODOMERKUR trgovina i usluge, dioničko društvo, Split, Ruđera Boškovića 21, OIB: 33956120458, kojem vjerovniku je osporena tražbina u iznosu od 8.017,22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41. Vjerovnik BUČIĆ GRADNJA d.o.o. za građevinarstvo, trgovinu i ugostiteljstvo, Bilice, 113. Šibenske brigade HV-A 28, OIB: 97704818359, kojem vjerovniku je osporena tražbina u iznosu od 8.826,97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45. Vjerovnik CIB TRADE, d.o.o. za trgovinu na malo i veliko, otkup, proizvodnju i preradu poljoprivrednih proizvoda i uvoz-izvoz, Dubrava Kod Šibenika, Daska 95, OIB: 87314674254, kojem vjerovniku je osporena tražbina u iznosu od 8.750,00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53. Vjerovnik JURE ČVELJO iz Oklaja, Put kroz Oklaj 42, OIB: 34928078491, kojem vjerovniku je osporena tražbina u iznosu od 49.853,00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55. Vjerovnik DALMATI d.o.o. putnička agencija, za turizam i usluge, Drniš, Postolarska 6, OIB: 24931977864, kojem vjerovniku je osporena tražbina u iznosu od 3.039,50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57. Vjerovnik DEBITUM d.o.o. za prijevoz i trgovinu, Bilice, Ul. 113. Šib. brigade HV 183, OIB: 99116068935, kojem vjerovniku je osporena tražbina u iznosu od 4.240,40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64. Vjerovnik MILE DOBRIĆ iz Grabovaca, Grabovci 35, OIB: 85949160312, kojem vjerovniku je osporena tražbina u iznosu od 4.988,94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65. Vjerovnik DRAGO DRAGOVIĆ iz Sonkovića, Dragovići 16, OIB: 70755372712, kojem vjerovniku je osporena tražbina u iznosu od 10.000,00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69. Vjerovnik DS SMITH UNIJAPAPIR CROATIA, skupljanje i primarna prerada otpada, društvo s ograničenom odgovornošću, Zagreb, Lastovska 5, OIB: 99467758764, kojem vjerovniku je osporena tražbina u iznosu od 963,65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74. Vjerovnik ANTONIJA DŽAPO iz Zagreba, Jurja Dragišića 14, OIB: 95081811628, kojem vjerovniku je osporena tražbina u iznosu od 5.160,00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75. Vjerovnik DRAŽAN DŽAPO iz Oklaja, Put kroz Oklaj 6, OIB: 56225371687, kojem vjerovniku je osporena tražbina u iznosu od 29.450,00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77. Vjerovnik ANTE DŽEPINA iz Oklaja, Put kroz Oklaj 54, OIB: 61124755573, kojem vjerovniku je osporena tražbina u iznosu od 7.095,00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lastRenderedPageBreak/>
        <w:t>80. Vjerovnik EKO-RIM MEMIĆ društvo s ograničenom odgovornošću za zaštitu okoliša, graditeljstvo, trgovinu i usluge u stečaju, Zagreb, Svetice 8, OIB: 35356623496, kojem vjerovniku je osporena tražbina u iznosu od 828,00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81. Vjerovnik EMINEO, d.o.o. za promidžbu i trgovinu, Zagreb, Kutnjački put 18, OIB: 72461356905, kojem vjerovniku je osporena tražbina u iznosu od 28.312,52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82. Vjerovnik ENOTEH d.o.o. za proizvodnju, trgovinu i usluge, Sisak, Mihanovićeva obala 13, OIB: 24390925399, kojem vjerovniku je osporena tražbina u iznosu od 18.704,82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85. Vjerovnik ANTE ERCEGOVIĆ iz Trogira, Kneza Domagoja 11, OIB: 95992524095, kojem vjerovniku je osporena tražbina u iznosu od 2.280,00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87. Vjerovnik ERDUTSKI VINOGRADI društvo s ograničenom odgovornošću, Erdut, Trg Branka Hercega 1, OIB: 00307094055, kojem vjerovniku je osporena tražbina u iznosu od 594.925,00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89. Vjerovnik ERSTE&amp;STEIERMÄRKISCHE BANKA dioničko društvo, Rijeka, Jadranski trg 3a, OIB: 23057039320, kojem vjerovniku je osporena tražbina u iznosu od 33,20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90. Vjerovnik ETIGRAF društvo s ograničenom odgovornošću za grafičku djelatnost, trgovinu i usluge u prometu, uvoz-izvoz, Zagreb, Prekratova 25, OIB: 06860623107, kojem vjerovniku je osporena tražbina u iznosu od 4.199,61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91. Vjerovnik FINANCIJSKA AGENCIJA, Zagreb, Ulica grada Vukovara 70, OIB: 85821130368, kojem vjerovniku je osporena tražbina u iznosu od 530,00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92. Vjerovnik FIT-STANČIĆ i dr. javno trgovačko društvo za zaštitarsku djelatnost, Šibenik, Petra Grubišića 1, OIB: 99684998316, kojem vjerovniku je osporena tražbina u iznosu od 49.223,48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93. Vjerovnik FOND ZA ZAŠTITU OKOLIŠA I ENERGETSKU UČINKOVITOST, Zagreb, Radnička cesta 80, OIB: 85828625994, kojem vjerovniku je osporena tražbina u iznosu od 20.000,00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94. Vjerovnik FRAG društvo s ograničenom odgovornošću za proizvodnju, usluge i trgovinu, Zagreb, Samoborska cesta 236, OIB: 05794439091, kojem vjerovniku je osporena tražbina u iznosu od 4.484,38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95. Vjerovnik JOSIP FURČIĆ iz Primoštena Burnjeg, Prhovo 4, OIB: 98118513568, kojem vjerovniku je osporena tražbina u iznosu od 106.853,75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99. Vjerovnik GAFIL društvo s ograničenom odgovornošću za usluge, trgovinu i proizvodnju, Sesvete, Vinogorska 59 A, OIB: 44071140370, kojem vjerovniku je osporena tražbina u iznosu od 1.650,00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102. Vjerovnik ANTE GAŠPEROV vl., Vučna služba "ČAČE",KRČULJ GAŠPEROVI 22, PRIMOŠTEN iz Šibenika, Ante Šupuka 18, OIB: 87797305436, kojem vjerovniku je osporena tražbina u iznosu od 4.912,50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104. Vjerovnik GAVRANOVIĆ društvo s ograničenom odgovornošću za trgovinu i usluge, Zagreb, Majstorska 9, OIB: 62423481209, kojem vjerovniku je osporena tražbina u iznosu od 642,18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105. Vjerovnik GLUIĆ-BARUN, društvo s ograničenom odgovornošću za ugostiteljstvo, turizam i trgovinu, Šibenik, Podsolarsko 24, OIB: 69647433422, kojem vjerovniku je osporena tražbina u iznosu od 1.289,49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107. Vjerovnik NEDA GOJANOVIĆ iz Brodarice, Šibenska 2, OIB: 01490382023, kojem vjerovniku je osporena tražbina u iznosu od 10.307,50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123. Vjerovnik GS1 CROATIA - HRVATSKO UDRUŽENJE ZA AUTOMATSKU IDENTIFIKACIJU, ELEKTRONIČKU RAZMJENU PODATAKA I UPRAVLJANJE POSLOVNIM  PROCESIMA, Zagreb, Preradovićeva 35, OIB: 03365973101, kojem vjerovniku je osporena tražbina u iznosu od 6.570,04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124. Vjerovnik GT AUTOMOBILI društvo s ograničenom odgovornošću za trgovinu, promet i usluge, Zagreb, Betinska 1, OIB: 28109710643, kojem vjerovniku je osporena tražbina u iznosu od 930,96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127. Vjerovnik HEP-Operator distribucijskog sustava d.o.o. za distribuciju i opskrbu električne energije, Zagreb, Ulica grada Vukovara 37, OIB: 46830600751, kojem vjerovniku je osporena tražbina u iznosu od 28.221,52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129. Vjerovnik HP - Hrvatska pošta d.d., Zagreb, Jurišićeva 13, OIB: 87311810356, kojem vjerovniku je osporena tražbina u iznosu od 814,68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134. Vjerovnik ANTONIO ILIĆ, vl. obrta "ŠURO" obrt za izradu opreme za vinarstvo iz Šibenika, Branitelja Domovinskog rata 2B, OIB: 49269704427, kojem vjerovniku je osporena tražbina u iznosu od 18.697,25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lastRenderedPageBreak/>
        <w:t>135. Vjerovnik IN TIME d.o.o. za prijevozničke usluge, Zagreb, Velika cesta 78, OIB: 18458216879, kojem vjerovniku je osporena tražbina u iznosu od 513,00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136. Vjerovnik INA MAZIVA d.o.o. za proizvodnju i trgovinu mazivima i srodnim proizvodima, Zagreb, Radnička cesta 175, OIB: 63988426425, kojem vjerovniku je osporena tražbina u iznosu od 8.456,25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139. Vjerovnik INTER, društvo sa ograničenom odgovornošću za trgovinu u stečaju, Krapanj, Ulica II 3, OIB: 60096017124, kojem vjerovniku je osporena tražbina u iznosu od 90,52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142. Vjerovnik JAVNA VATROGASNA POSTROJBA GRADA ŠIBENIKA, Šibenik, Ulica Put groblja 2, OIB: 28392388169, kojem vjerovniku je osporena tražbina u iznosu od 587,50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144. Vjerovnik JADRANKA HOTELI ugostiteljstvo i turistička agencija d. o. o., Mali Lošinj, Dražica 1, OIB: 25295166877, kojem vjerovniku je osporena tražbina u iznosu od 1.119,30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145. Vjerovnik JADRANKA TRGOVINA trgovina d. o. o., Mali Lošinj, Dražica 1, OIB: 02198337590, kojem vjerovniku je osporena tražbina u iznosu od 8.125,00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154. Vjerovnik JUŽNI PRIMOŠTEN, poljoprivredna zadruga, Široke, Bratski Dolac 3, OIB: 07030398614, kojem vjerovniku je osporena tražbina u iznosu od 31.104,67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164. Vjerovnik KOMERC PANCIROV d.o.o. za trgovinu, ugostiteljstvo, turizam i usluge, Šibenik, Stjepana Radića 25, OIB: 62891337171, kojem vjerovniku je osporena tražbina u iznosu od 3.252,31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165. Vjerovnik KONTINENTAL PAKIRANJE d.o.o. za graditeljstvo i usluge, Split, Pod Kosom 40, OIB: 87358951669, kojem vjerovniku je osporena tražbina u iznosu od 11.449,42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172. Vjerovnik LASER d.o.o. za trgovinu i usluge, Šibenik, Ivana Rendića 19, OIB: 48289235159, kojem vjerovniku je osporena tražbina u iznosu od 2.573,95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175. Vjerovnik LUKOVNIK društvo s ograničenom odgovornošću za trgovinu i prijevoz, Šibenik, Kralja Zvonimira 99, OIB: 30667854037, kojem vjerovniku je osporena tražbina u iznosu od 7.500,00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178. Vjerovnik MAGMA d.o.o. za trgovinu i usluge, Jalkovec, Varaždinska ulica - odvojak I. 14, OIB: 65673920115, kojem vjerovniku je osporena tražbina u iznosu od 760,89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179. Vjerovnik MAKRO d.o.o. za trgovinu, građevinarstvo, inženjering, usluge na području prometa, prijevoz i turizam, Dugopolje, Matice Hrvatske 5, OIB: 53696769296, kojem vjerovniku je osporena tražbina u iznosu od 34.181,87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180. Vjerovnik MALI HRAST društvo s ograničenom odgovornošću za trgovinu i prijevoz robe, Vukšić, Vukšić 172, OIB: 33849777424, kojem vjerovniku je osporena tražbina u iznosu od 43.830,00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183. Vjerovnik MARASKA dioničko društvo za proizvodnju i promet alkoholnih i bezalkoholnih pića, Zadar, Biogradska Cesta 64a, OIB: 07602786563, kojem vjerovniku je osporena tražbina u iznosu od 22.698,75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191. Vjerovnik DUŠAN MATIĆ iz Šibenika, Bana Josipa Jelačića 98, OIB: 67382816747, kojem vjerovniku je osporena tražbina u iznosu od 2.431,00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194. Vjerovnik MATIJAŠEVIĆ-COMMERCE društvo s ograničenom odgovornošću za trgovinu i ugostiteljstvo, Split, Ulica Slobode 16A, OIB: 67457439962, kojem vjerovniku je osporena tražbina u iznosu od 890,50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195. Vjerovnik MEGAMARKETING društvo s ograničenom odgovornošću za reklamu i propagandu, Šibenik, Put Bioca 2A, OIB: 66470344830, kojem vjerovniku je osporena tražbina u iznosu od 11.391,50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196. Vjerovnik META GRUPA d.o.o. za trgovinu, proizvodnju i usluge, Zagreb, Šubićeva 42, OIB: 72530488515, kojem vjerovniku je osporena tražbina u iznosu od 1.066,65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197. Vjerovnik METALIJA-TRANS društvo s ograničenom odgovornošću za proizvodnju, promet i trgovinu, Požega, Industrijska 21, OIB: 00706058166, kojem vjerovniku je osporena tražbina u iznosu od 1.336,18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198. Vjerovnik METRO Cash &amp; Carry društvo s ograničenom odgovornošću za trgovinu, Zagreb, Jankomir 31, OIB: 38016445738, kojem vjerovniku je osporena tražbina u iznosu od 62.099,16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199. Vjerovnik MGK-pack dioničko društvo za proizvodnju ambalaže, Kukuljanovo, Kukuljanovo 349, OIB: 09381762740, kojem vjerovniku je osporena tražbina u iznosu od 29.118,58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201. Vjerovnik ZORAN MIKULANDRA, vl. obrt za turizam i gospodarski prijevoz "NOA" iz Šibenika, Svetog Nikole Tavelića 6, OIB: 30020661218, kojem vjerovniku je osporena tražbina u iznosu od 20,00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lastRenderedPageBreak/>
        <w:t>202. Vjerovnik MIKULIĆ društvo s ograničenom odgovornošću za trgovinu, ugostiteljstvo i turizam, Matulji, Vladimira Nazora 1a, OIB: 49084046215, kojem vjerovniku je osporena tražbina u iznosu od 29.524,52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205. Vjerovnik JOSIP MILETIĆ iz Stankovaca, Stankovci 200, OIB: 53936501052, kojem vjerovniku je osporena tražbina u iznosu od 3.045,00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212. Vjerovnik ZVONKO MIŠURA iz Donjeg Polja, Vrpoljačka cesta 8, OIB: 17544306488, kojem vjerovniku je osporena tražbina u iznosu od 9.378,75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213. Vjerovnik MLADOST, društvo s ograničenom odgovornošću za trgovinu, proizvodnju i promet, Šibenik, Andrije Hebranga 11C, OIB: 94615700872, kojem vjerovniku je osporena tražbina u iznosu od 423.557,50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222. Vjerovnik IVAN NAKIĆ, vl. obrta ''Prijevoz robe (tereta) cestom, (unutarnji i međunarodni-javni)'' iz Šibenika, Svilajska 26, OIB: 40508782680, kojem vjerovniku je osporena tražbina u iznosu od 87.068,60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224. Vjerovnik NARODNI TRGOVAČKI LANAC d.o.o. za trgovinu i usluge, Sesvete, Soblinec, Soblinečka 55, OIB: 78344221376, kojem vjerovniku je osporena tražbina u iznosu od 4.197,23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229. Vjerovnik BORE ORLOVIĆ iz Budaka, Budak 72, OIB: 76415314111, kojem vjerovniku je osporena tražbina u iznosu od 8.975,00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230. Vjerovnik JANKO ORLOVIĆ iz Budaka, Budak 78, OIB: 05551588286, kojem vjerovniku je osporena tražbina u iznosu od 2.000,00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232. Vjerovnik P.B. POSLOVNI MEDIJI za proizvodnju računalnih programa i usluge društvo s ograničenom odgovornošću, Split, Mažuranićevo šetalište 19, OIB: 75088759271, kojem vjerovniku je osporena tražbina u iznosu od 10.179,00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233. Vjerovnik PAIBEPO, društvo s ograničenom odgovornošću za trgovinu i prijevoz, Šibenik, Relja-Junaković 75, OIB: 38827098448, kojem vjerovniku je osporena tražbina u iznosu od 74.780,75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238. Vjerovnik ANKA PERICA iz Bile Vlake, Bila Vlaka 13, OIB: 87874186299, kojem vjerovniku je osporena tražbina u iznosu od 2.340,00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242. Vjerovnik DAVOR PERKOV iz Primoštena, Trg Stjepana Radića 7, OIB: 10151471322, kojem vjerovniku je osporena tražbina u iznosu od 4.554,00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244. Vjerovnik PIROVČANKA, poljoprivredna zadruga, Pirovac, Trg Domovinskog rata 18, OIB: 14903327955, kojem vjerovniku je osporena tražbina u iznosu od 31.548,71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249. Vjerovnik PREHRANA TRGOVINA dioničko društvo za obavljanje trgovinske djelatnosti, Zagreb, Utinjska 48, OIB: 04402117922, kojem vjerovniku je osporena tražbina u iznosu od 6.250,00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250. Vjerovnik PRIMOŠTEN BURNI poljoprivredna zadruga, Primošten Burnji, Draga 6, OIB: 16299917224, kojem vjerovniku je osporena tražbina u iznosu od 3.853,24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251. Vjerovnik PRIVREDNI VJESNIK novinsko-nakladnička djelatnost d.o.o., Zagreb, Kačićeva 9, OIB: 50098378177, kojem vjerovniku je osporena tražbina u iznosu od 8.100,00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252. Vjerovnik PRO AUTOMATIKA d.o.o. za proizvodnju i trgovinu, Šibenik, Put Kamenjaka 18, OIB: 87357644223, kojem vjerovniku je osporena tražbina u iznosu od 762,50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253. Vjerovnik PROMETNO-TEHNIČKA ŠKOLA ŠIBENIK, Šibenik, Put Gimnazije 64, OIB: 73076089234, kojem vjerovniku je osporena tražbina u iznosu od 4.200,00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254. Vjerovnik STANKO PULJIĆ, vl. obrt za ugostiteljstvo, "ANTIN GUŠT", ŠIBENIK, VELIMIRA ŠKORPIKA 18 iz Donjih Emovaca, Donji Emovci 30E, OIB: 92881351384, kojem vjerovniku je osporena tražbina u iznosu od 88,50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256. Vjerovnik BRANKO RADETIĆ iz Šibenika, Mažurica 45, OIB: 06655223424, kojem vjerovniku je osporena tražbina u iznosu od 22.008,09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261. Vjerovnik RESTORAN TRNJANKA  d.o.o. za ugostiteljstvo i usluge, Zagreb, Trnjanska cesta 31, OIB: 51095398279, kojem vjerovniku je osporena tražbina u iznosu od 3.156,38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262. Vjerovnik RIBOLA, d.o.o. za trgovinu i promet, Kaštel Lukšić, Bardejovska 25, OIB: 61395607720, kojem vjerovniku je osporena tražbina u iznosu od 18.750,00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266. Vjerovnik ROTO DINAMIC društvo s ograničenom odgovornošću za unutarnju i vanjsku trgovinu, Zagreb, Samoborska Cesta 102, OIB: 24723122482, kojem vjerovniku je osporena tražbina u iznosu od 14.972,81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271. Vjerovnik SAJAM, društvo s ograničenom odgovornošću za trgovinu, Solin, Zoranićeva 61, OIB: 43279122828, kojem vjerovniku je osporena tražbina u iznosu od 5.380,61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lastRenderedPageBreak/>
        <w:t>272. Vjerovnik SAN društvo s ograničenom odgovornošću za poljoprivredu, Jadrtovac, Stražnice 2, OIB: 91910685045, kojem vjerovniku je osporena tražbina u iznosu od 237.000,00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273. Vjerovnik SARTORIUS CROATIA-LIBRA ELEKTRONIK društvo s ograničenom odgovornošću za proizvodnju, trgovinu i usluge, popravak vaga i elektroničkih aparata i uređaja, Zaprešić, Savska 45a, OIB: 23503746756, kojem vjerovniku je osporena tražbina u iznosu od 8.662,50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276. Vjerovnik SEIFERT I BOGOLIN društvo s ograničenom odgovornošću za unutarnju i vanjsku trgovinu, zastupanje i usluge, Rijeka, Hegedušićeva 3, OIB: 44566331436, kojem vjerovniku je osporena tražbina u iznosu od 88.893,61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277. Vjerovnik ZLATKO SKELIN, vl. "AS" ugostiteljsko trgovački obrt, ZAGREB, ZELENGAJ 2/A iz Zagreba, Kraljevec 59, OIB: 99415519065, kojem vjerovniku je osporena tražbina u iznosu od 277,28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279. Vjerovnik SLOBODNA DALMACIJA izdavačka i tiskarska djelatnost, dioničko društvo, Split, Ulica Hrvatske Mornarice 4, OIB: 35075764438, kojem vjerovniku je osporena tražbina u iznosu od 3.875,00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280. Vjerovnik SLOGA PUKA d.o.o. za komunalne djelatnosti i turizam, Prvić Luka, Ulica IX br. 37, OIB: 78708335394, kojem vjerovniku je osporena tražbina u iznosu od 1.116,57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284. Vjerovnik SPAR Hrvatska, društvo s ograničenom odgovornošću za trgovinu, Zagreb, Slavonska avenija 50, OIB: 46108893754, kojem vjerovniku je osporena tražbina u iznosu od 16.255,35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289. Vjerovnik STELLAR EVOLUTION d.o.o. za trgovinu i usluge, Split, Trondheimska 3, OIB: 73402514284, kojem vjerovniku je osporena tražbina u iznosu od 4.900,00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290. Vjerovnik STRIDON-PROMET, društvo s ograničenom odgovornošću za uvoz-izvoz, trgovina na veliko i malo, Dugo Selo, Zagrebačka 108, OIB: 50403201385, kojem vjerovniku je osporena tražbina u iznosu od 906.245,70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291. Vjerovnik DINKO SULJE iz Danila, Ulica Norilj 26, OIB: 29239787532, kojem vjerovniku je osporena tražbina u iznosu od 3.250,00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293. Vjerovnik IVAN ŠAKIĆ iz Piramatovaca, Bilo Stanovi 1, OIB: 53138995288, kojem vjerovniku je osporena tražbina u iznosu od 1.899,99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296. Vjerovnik ŠIBENSKI REVICON d.o.o. za reviziju i poslovne usluge, Šibenik, Stjepana Radića 44, OIB: 52321849300, kojem vjerovniku je osporena tražbina u iznosu od 57.500,00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297. Vjerovnik TRGOVAČKI OBRT "P &amp; J", VL. VLADIMIR ŠKEVIN, KLANA, PREDBORŠT 6 iz Rijeke, Franca Prešerna 26, OIB: 89638066723, kojem vjerovniku je osporena tražbina u iznosu od 500,00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303. Vjerovnik DIANA ŠUPERBA iz Donjeg Polja, Donje Polje 15, OIB: 57965137347, kojem vjerovniku je osporena tražbina u iznosu od 1.900,00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304. Vjerovnik ŠUPERBA JERE, vl. ugostiteljskog obrta " TORCIDA" Donje Polje iz Donjeg Polja, Donje Polje 70, OIB: 37712913310, kojem vjerovniku je osporena tražbina u iznosu od 4.646,95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308. Vjerovnik TERI-TRGOVINA d.o.o. za trgovinu, Zagreb, Čulinečka cesta 152, OIB: 67230050585, kojem vjerovniku je osporena tražbina u iznosu od 7.839,48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311. Vjerovnik TLOS LABORATORIJSKO STAKLO d.o.o. za usluge, Donja Zdenčina, Petra Svačića 10, OIB: 31421355633, kojem vjerovniku je osporena tražbina u iznosu od 4.890,01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312. Vjerovnik TOMMY društvo s ograničenom odgovornošću za trgovinu, turizam i ugostiteljstvo, Split, Domovinskog rata 93, OIB: 00278260010, kojem vjerovniku je osporena tražbina u iznosu od 4.419,61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313. Vjerovnik TONER d.o.o. za proizvodnju, trgovinu i usluge, Zagreb, Ul. Lastovska  23, OIB: 36236455696, kojem vjerovniku je osporena tražbina u iznosu od 1.647,00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314. Vjerovnik OPG TVRTKO TOPIĆ, SIVERIĆ iz Siverića, Od Lotosa uz cestu 37A, OIB: 15832739048, kojem vjerovniku je osporena tražbina u iznosu od 20.000,00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315. Vjerovnik TRAST OTPREMNIŠTVO društvo s ograničenom odgovornošću za usluge, Novaki, Vojvodići 11, OIB: 24839920900, kojem vjerovniku je osporena tražbina u iznosu od 1.025,00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316. Vjerovnik TRGOVINA DRAMALJ društvo s ograničenom odgovornošću za trgovinu i usluge, Dramalj, Milovana Muževića 84, OIB: 15118782876, kojem vjerovniku je osporena tražbina u iznosu od 2.347,86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317. Vjerovnik TRI IZVORA, d.o.o. za trgovinu, turizam, ugostiteljstvo i poljoprivredu, Sonković, Sonković, OIB: 03438713074, kojem vjerovniku je osporena tražbina u iznosu od 62.940,31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lastRenderedPageBreak/>
        <w:t>319. Vjerovnik TUDIĆ, društvo s ograničenom odgovornošću za ugostiteljstvo, turizam i trgovinu, Šibenik, Krapljanskih spužvara 46, OIB: 07272711360, kojem vjerovniku je osporena tražbina u iznosu od 1.709,00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320. Vjerovnik UDRUGA RAČUNOVOĐA I FINANCIJSKIH DJELATNIKA ŠIBENIK, Šibenik, Bosanska 5, OIB: 33318869542, kojem vjerovniku je osporena tražbina u iznosu od 800,00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322. Vjerovnik EVA UGRINA iz Splita, Vjekoslava Paraća 78, OIB: 39683558403, kojem vjerovniku je osporena tražbina u iznosu od 2.460,00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323. Vjerovnik ULTRA GROS društvo s ograničenom odgovornošću za trgovinu, Zagreb, Rudeška cesta 14, OIB: 50266527938, kojem vjerovniku je osporena tražbina u iznosu od 21.655,28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325. Vjerovnik VA d.o.o., SLOVENIJA, kojem vjerovniku je osporena tražbina u iznosu od 1.277,95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326. Vjerovnik DARKO VASILIĆ, vl. AUTOPRIJEVOZ VASILIĆ, obrt za prijevoz i usluge, Slavonski Brod, Vjekoslava Karasa 12 iz Slavonskog Broda, Vjekoslava Karasa 12, OIB: 18278296740, kojem vjerovniku je osporena tražbina u iznosu od 1.875,00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327. Vjerovnik VETROPACK STRAŽA TVORNICA STAKLA d.d., Hum na Sutli, Hum na Sutli 203, OIB: 74210066591, kojem vjerovniku je osporena tražbina u iznosu od 40.650,44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331. Vjerovnik VIPnet, društvo s ograničenom odgovornošću za usluge javnih telekomunikacija, Zagreb, Vrtni put 1, OIB: 29524210204, kojem vjerovniku je osporena tražbina u iznosu od 239,80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333. Vjerovnik Prijevoz robe tereta cestom Autoprijevoznik ŽELJKO VIŠNJIĆ, Velika Gorica, Dragutina Domjanića 5, OIB: 62348846329, kojem vjerovniku je osporena tražbina u iznosu od 24.333,43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336. Vjerovnik IVAN VUKŠIĆ iz Danila, Ulica Norilj 2, OIB: 49370413387, kojem vjerovniku je osporena tražbina u iznosu od 2.150,00 kn;</w:t>
      </w:r>
    </w:p>
    <w:p w:rsidRPr="00BD1501"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338. Vjerovnik ZAGORA PROMET društvo s ograničenom odgovornošću za unutarnju i vanjsku trgovinu, ugostiteljstvo i turizam, Trogir, Put Krbana 1, OIB: 27828072282, kojem vjerovniku je osporena tražbina u iznosu od 137.475,00 kn;</w:t>
      </w:r>
    </w:p>
    <w:p w:rsidR="00AB40B4" w:rsidP="00AB40B4" w:rsidRDefault="00AB40B4">
      <w:pPr>
        <w:rPr>
          <w:rFonts w:eastAsia="Times New Roman"/>
          <w:color w:val="000000"/>
          <w:sz w:val="22"/>
          <w:szCs w:val="22"/>
          <w:lang w:eastAsia="en-GB"/>
        </w:rPr>
      </w:pPr>
      <w:r w:rsidRPr="00BD1501">
        <w:rPr>
          <w:rFonts w:eastAsia="Times New Roman"/>
          <w:color w:val="000000"/>
          <w:sz w:val="22"/>
          <w:szCs w:val="22"/>
          <w:lang w:eastAsia="en-GB"/>
        </w:rPr>
        <w:t>346. Vjerovnik ŽUPAN PROMET društvo s ograničenom odgovornošću za trgovinu, uvoz-izvoz, zastupanje, ugostiteljstvo i turizam, Zagreb, Lučko, Rožmanka 17b, OIB: 01797246359, kojem vjerovniku je osporena tr</w:t>
      </w:r>
      <w:r w:rsidR="007D1AD0">
        <w:rPr>
          <w:rFonts w:eastAsia="Times New Roman"/>
          <w:color w:val="000000"/>
          <w:sz w:val="22"/>
          <w:szCs w:val="22"/>
          <w:lang w:eastAsia="en-GB"/>
        </w:rPr>
        <w:t>ažbina u iznosu od 2.364,00 kn.</w:t>
      </w:r>
    </w:p>
    <w:p w:rsidRPr="00BD1501" w:rsidR="007D1AD0" w:rsidP="00AB40B4" w:rsidRDefault="007D1AD0">
      <w:pPr>
        <w:rPr>
          <w:rFonts w:eastAsia="Times New Roman"/>
          <w:color w:val="000000"/>
          <w:sz w:val="22"/>
          <w:szCs w:val="22"/>
          <w:lang w:eastAsia="en-GB"/>
        </w:rPr>
      </w:pPr>
    </w:p>
    <w:p w:rsidRPr="00BD1501" w:rsidR="00AB40B4" w:rsidP="00AB40B4" w:rsidRDefault="00AB40B4">
      <w:pPr>
        <w:rPr>
          <w:rFonts w:eastAsia="Times New Roman"/>
          <w:color w:val="000000"/>
          <w:sz w:val="22"/>
          <w:szCs w:val="22"/>
          <w:lang w:eastAsia="en-GB"/>
        </w:rPr>
      </w:pPr>
    </w:p>
    <w:p w:rsidRPr="00BD1501" w:rsidR="00AB40B4" w:rsidP="00AB40B4" w:rsidRDefault="00AB40B4">
      <w:pPr>
        <w:rPr>
          <w:b/>
          <w:iCs/>
          <w:sz w:val="22"/>
          <w:szCs w:val="22"/>
        </w:rPr>
      </w:pPr>
      <w:r w:rsidRPr="00BD1501">
        <w:rPr>
          <w:b/>
          <w:iCs/>
          <w:sz w:val="22"/>
          <w:szCs w:val="22"/>
        </w:rPr>
        <w:t>REGULIRANJE ODNOSA S RAZLUČNIM VJEROVNIKOM</w:t>
      </w:r>
    </w:p>
    <w:p w:rsidRPr="00BD1501" w:rsidR="00AB40B4" w:rsidP="00AB40B4" w:rsidRDefault="00AB40B4">
      <w:pPr>
        <w:rPr>
          <w:b/>
          <w:iCs/>
          <w:sz w:val="22"/>
          <w:szCs w:val="22"/>
        </w:rPr>
      </w:pPr>
    </w:p>
    <w:p w:rsidRPr="00BD1501" w:rsidR="00AB40B4" w:rsidP="00AB40B4" w:rsidRDefault="00AB40B4">
      <w:pPr>
        <w:rPr>
          <w:bCs/>
          <w:iCs/>
          <w:sz w:val="22"/>
          <w:szCs w:val="22"/>
        </w:rPr>
      </w:pPr>
      <w:r w:rsidRPr="00BD1501">
        <w:rPr>
          <w:bCs/>
          <w:iCs/>
          <w:sz w:val="22"/>
          <w:szCs w:val="22"/>
        </w:rPr>
        <w:t xml:space="preserve">SPV ZA SANACIJU d.o.o. za poslovne usluge, Jurišićeva 1, Zagreb, OIB: 37066802433 (dalje u tekstu: SPV ZA SANACIJU d.o.o.)  ima u svoju korist, a radi osiguranja svog potraživanja prema Dužniku, upisan fiducijarni prijenos prava vlasništva – osiguranje prijenosom prava vlasništva nekretnine upisanoj u zemljišne knjige kod Općinskog suda u Šibeniku, k.o. Šibenik, zk.ul. 7620, kč.br. 3475/1, površine 21.494 m2, u naravi Vinarija i Dvor, na adresi Velimira Škorpika 2, Šibenik (dalje u tekstu: Nekretnina) pod brojem Z-7009/13 temeljem Sporazuma radi osiguranja novčane tražbine prijenosom vlasništva od 15.07.2013., potvrđen po javnom bilježniku Vinku Bukiću 04.09.2013. pod poslovnim brojem OV-5643/13. </w:t>
      </w:r>
    </w:p>
    <w:p w:rsidRPr="00BD1501" w:rsidR="00AB40B4" w:rsidP="00AB40B4" w:rsidRDefault="00AB40B4">
      <w:pPr>
        <w:rPr>
          <w:bCs/>
          <w:iCs/>
          <w:sz w:val="22"/>
          <w:szCs w:val="22"/>
        </w:rPr>
      </w:pPr>
      <w:r w:rsidRPr="00BD1501">
        <w:rPr>
          <w:bCs/>
          <w:iCs/>
          <w:sz w:val="22"/>
          <w:szCs w:val="22"/>
        </w:rPr>
        <w:t>SPV ZA SANACIJU d.o.o. ima upisan fiducijarni prijenos prava vlasništva – osiguranje prijenosom prava vlasništva Nekretnine i na temelju Sporazuma radi osiguranja novčane tražbine prijenosom vlasništva i zasnivanjem lebdećeg založnog prava od 30.09.2016. javnobilježnički potvrđen po javnom bilježniku Alisi Kale  07.10.2016. pod poslovnim brojem OV-6777/16, a temeljem kojeg sporazuma je vjerovnik stekao i lebdeće založno pravo na ukupnosti zaliha (grupa artikala 1,1 – 52,4)  koje se nalaze u skladištu Dužnika 41201 u sklopu Nekretnine.</w:t>
      </w:r>
    </w:p>
    <w:p w:rsidRPr="00BD1501" w:rsidR="00AB40B4" w:rsidP="00AB40B4" w:rsidRDefault="00AB40B4">
      <w:pPr>
        <w:rPr>
          <w:bCs/>
          <w:iCs/>
          <w:sz w:val="22"/>
          <w:szCs w:val="22"/>
        </w:rPr>
      </w:pPr>
      <w:r w:rsidRPr="00BD1501">
        <w:rPr>
          <w:bCs/>
          <w:iCs/>
          <w:sz w:val="22"/>
          <w:szCs w:val="22"/>
        </w:rPr>
        <w:t xml:space="preserve">Dužnik ističe da na dan otvaranja postupka predstečajne nagodbe tj. na dan 18. svibnja 2018. godine SPV ZA SANACIJU d.o.o. ima tražbinu prema Dužniku u ukupnom iznosu od 45.020.760,17 kn. Navedena tražbina nije utvrđena u ovom predstečajnom postupku i nije bila predmetom ispitivanja, pa s obzirom na navedeno SPV ZA SANACIJU d.o.o. ne sudjeluje u ovom predstečajnom postupku kao vjerovnik Dužnika. </w:t>
      </w:r>
    </w:p>
    <w:p w:rsidRPr="00BD1501" w:rsidR="00AB40B4" w:rsidP="00AB40B4" w:rsidRDefault="00AB40B4">
      <w:pPr>
        <w:rPr>
          <w:bCs/>
          <w:iCs/>
          <w:sz w:val="22"/>
          <w:szCs w:val="22"/>
        </w:rPr>
      </w:pPr>
      <w:r w:rsidRPr="00BD1501">
        <w:rPr>
          <w:bCs/>
          <w:iCs/>
          <w:sz w:val="22"/>
          <w:szCs w:val="22"/>
        </w:rPr>
        <w:t xml:space="preserve">Imajući u vidu da SPV ZA SANACIJU d.o.o. ima pravo odvojenog namirenja svog potraživanja na Nekretnini i zalihama, kao i da je Nekretnina potrebna Dužniku za operativno poslovanje, Dužnik ističe da ima namjeru ponuditi SPV ZA SANACIJU d.o.o. namirenje cjelokupnog potraživanja </w:t>
      </w:r>
      <w:r w:rsidRPr="00BD1501">
        <w:rPr>
          <w:bCs/>
          <w:iCs/>
          <w:sz w:val="22"/>
          <w:szCs w:val="22"/>
        </w:rPr>
        <w:lastRenderedPageBreak/>
        <w:t xml:space="preserve">preuzimanjem Nekretnine u vlasništvo SPV ZA SANACIJU d.o.o. uz obvezu SPV ZA SANACIJU d.o.o. da odmah po upisu punopravnog vlasništva Nekretninu da u zakup Dužniku. </w:t>
      </w:r>
    </w:p>
    <w:p w:rsidRPr="00BD1501" w:rsidR="00AB40B4" w:rsidP="00AB40B4" w:rsidRDefault="00AB40B4">
      <w:pPr>
        <w:rPr>
          <w:bCs/>
          <w:iCs/>
          <w:sz w:val="22"/>
          <w:szCs w:val="22"/>
        </w:rPr>
      </w:pPr>
      <w:r w:rsidRPr="00BD1501">
        <w:rPr>
          <w:bCs/>
          <w:iCs/>
          <w:sz w:val="22"/>
          <w:szCs w:val="22"/>
        </w:rPr>
        <w:t xml:space="preserve">Vjerovnici Dužnika daju suglasnost Dužniku da po pravomoćnosti Rješenja kojim se utvrđuje prihvaćanje plana restrukturiranja i potvrđuje predstečajni sporazum Dužnik s društvom SPV ZA SANACIJU d.o.o. sklopi takav pravni posao na temelju kojeg će SPV ZA SANACIJU d.o.o. postati punopravnim vlasnikom Nekretnine, a na ime podmirenja cjelokupnog potraživanja kojeg SPV ZA SANACIJU d.o.o. ima prema Dužniku, i uz obvezu SPV ZA SANACIJU d.o.o. dati brisovno očitovanje Dužniku za založna prava koja su upisana na zalihama Dužnika. </w:t>
      </w:r>
    </w:p>
    <w:p w:rsidRPr="00BD1501" w:rsidR="00AB40B4" w:rsidP="00AB40B4" w:rsidRDefault="00AB40B4">
      <w:pPr>
        <w:rPr>
          <w:bCs/>
          <w:iCs/>
          <w:sz w:val="22"/>
          <w:szCs w:val="22"/>
        </w:rPr>
      </w:pPr>
      <w:r w:rsidRPr="00BD1501">
        <w:rPr>
          <w:bCs/>
          <w:iCs/>
          <w:sz w:val="22"/>
          <w:szCs w:val="22"/>
        </w:rPr>
        <w:t>Vjerovnici Dužnika nadalje daju suglasnost Dužniku da Nekretninu primi u zakup (a po prijenosu punopravnog vlasništva na SPV ZA SANACIJU d.o.o. u skladu s prethodnim stavkom) po idućim bitnim elementima:</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 xml:space="preserve">Trajanje zakupa 3 godine; </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 xml:space="preserve">Zakupnina koju se Dužnik kao zakupoprimac obvezuje plaćati </w:t>
      </w:r>
      <w:r w:rsidRPr="00BD1501">
        <w:rPr>
          <w:bCs/>
          <w:iCs/>
          <w:sz w:val="22"/>
          <w:szCs w:val="22"/>
        </w:rPr>
        <w:t xml:space="preserve">SPV ZA SANACIJU d.o.o. </w:t>
      </w:r>
      <w:r w:rsidRPr="00BD1501">
        <w:rPr>
          <w:sz w:val="22"/>
          <w:szCs w:val="22"/>
        </w:rPr>
        <w:t>kao zakupodavcu iznosi 50.000,00 kn godišnje za prvu godinu odnosno 100.000,00 kn godišnje za drugu i treću godinu zakupa, u jednakim kvartalnim obrocima;</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Zakupnine dospijevaju svakog 31.03., 30.06., 30.09. i 31.12., pri čemu prva zakupnina, odnosno njezin razmjerni dio, dospijeva istekom prvog tromjesečnog razdoblja nakon potpisa ugovora o zakupu;</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U slučaju kašnjenja s plaćanjem jedne kvartalne zakupnine duljim od 30 dana, SPV ZA SANACIJU d.o.o. kao zakupodavac ima pravo jednostranog raskida ugovora o zakupu uz otkazni rok od 30 dana;</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Dužnik kao zakupoprimac uzima Nekretninu u zakup sukladno stanju u kojem se ona nalazi te SPV ZA SANACIJU d.o.o. kao zakupodavac ne odgovara za eventualne materijalne nedostatke iste;</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Sve troškove održavanja i korištenja Nekretnine od dana upisa prava vlasništva SPV ZA SANACIJU d.o.o. u zemljišne knjige snosi Dužnik;</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Troškove režija za vrijeme zakupa snosi Dužnik kao zakupoprimac;</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Troškove police osiguranja Nekretnine za sve uobičajene rizike snosi Dužnik koji je i korisnik osiguranja u slučaju nastanka štete i naplate police;</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Dužnik ima pravo otkazati zakup i prije isteka ugovorenog roka trajanja zakupa, uz otkazni rok od 3 mjeseca;</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Za obavljanje bilo kakvih radova, izmjena ili adaptacija na Nekretnini potrebna je pisana suglasnost SPV ZA SANACIJU d.o.o. kao zakupodavca, a svi troškovi istih idu na teret Dužnika. SPV ZA SANACIJU d.o.o. kao zakupodavac se obvezuje izdati takvu suglasnost bez odgađanja ukoliko su takvi radovi, izmjene i/ili adaptacije potrebne radi nastavka proizvodnje Dužnika;</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Ugovor o zakupu sadrži ovršnu klauzulu radi predaje Nekretnine u posjed SPV ZA SANACIJU d.o.o. kao zakupodavcu po isteku zakupa;</w:t>
      </w:r>
    </w:p>
    <w:p w:rsidRPr="00BD1501" w:rsidR="00AB40B4" w:rsidP="00BD1501" w:rsidRDefault="00AB40B4">
      <w:pPr>
        <w:numPr>
          <w:ilvl w:val="2"/>
          <w:numId w:val="4"/>
        </w:numPr>
        <w:tabs>
          <w:tab w:val="num" w:pos="1843"/>
        </w:tabs>
        <w:spacing w:after="160" w:line="259" w:lineRule="auto"/>
        <w:ind w:left="851" w:hanging="425"/>
        <w:rPr>
          <w:sz w:val="22"/>
          <w:szCs w:val="22"/>
        </w:rPr>
      </w:pPr>
      <w:r w:rsidRPr="00BD1501">
        <w:rPr>
          <w:sz w:val="22"/>
          <w:szCs w:val="22"/>
        </w:rPr>
        <w:t>Po isteku zakupa Dužnik ima obvezu osloboditi Nekretninu od stvari i ljudi o svom trošku, ali isključujući bilo kakve druge obveze i troškove (npr. sanacija zemljišta i sl.).</w:t>
      </w:r>
    </w:p>
    <w:p w:rsidRPr="00BD1501" w:rsidR="00AB40B4" w:rsidP="00AB40B4" w:rsidRDefault="00AB40B4">
      <w:pPr>
        <w:rPr>
          <w:bCs/>
          <w:iCs/>
          <w:sz w:val="22"/>
          <w:szCs w:val="22"/>
        </w:rPr>
      </w:pPr>
      <w:r w:rsidRPr="00BD1501">
        <w:rPr>
          <w:sz w:val="22"/>
          <w:szCs w:val="22"/>
        </w:rPr>
        <w:t xml:space="preserve">Vjerovnici su suglasni da Dužnik sklopi sa </w:t>
      </w:r>
      <w:r w:rsidRPr="00BD1501">
        <w:rPr>
          <w:bCs/>
          <w:iCs/>
          <w:sz w:val="22"/>
          <w:szCs w:val="22"/>
        </w:rPr>
        <w:t xml:space="preserve">SPV ZA SANACIJU d.o.o. ugovor o zakupu s bitnim elementima kako su prethodno navedeni, kao i da isti ugovor o zakupu bude solemniziran od strane javnog bilježnika. </w:t>
      </w:r>
    </w:p>
    <w:p w:rsidRPr="00BD1501" w:rsidR="00AB40B4" w:rsidP="00AB40B4" w:rsidRDefault="00AB40B4">
      <w:pPr>
        <w:tabs>
          <w:tab w:val="num" w:pos="2160"/>
        </w:tabs>
        <w:rPr>
          <w:sz w:val="22"/>
          <w:szCs w:val="22"/>
        </w:rPr>
      </w:pPr>
      <w:r w:rsidRPr="00BD1501">
        <w:rPr>
          <w:sz w:val="22"/>
          <w:szCs w:val="22"/>
        </w:rPr>
        <w:t>Vjerovnici su suglasni i da Dužnik u sklopu navedenog ugovora o zakupu ugovori i pravo prvokupa Nekretnine u svoju korist na rok od 3 godine od dana potpisivanja takvog ugovora o zakupu.</w:t>
      </w:r>
    </w:p>
    <w:p w:rsidRPr="00BD1501" w:rsidR="00AB40B4" w:rsidP="00AB40B4" w:rsidRDefault="00AB40B4">
      <w:pPr>
        <w:rPr>
          <w:sz w:val="22"/>
          <w:szCs w:val="22"/>
        </w:rPr>
      </w:pPr>
    </w:p>
    <w:p w:rsidR="001F4E61" w:rsidP="00AB40B4" w:rsidRDefault="001F4E61">
      <w:pPr>
        <w:rPr>
          <w:b/>
          <w:iCs/>
          <w:sz w:val="22"/>
          <w:szCs w:val="22"/>
        </w:rPr>
      </w:pPr>
    </w:p>
    <w:p w:rsidRPr="00BD1501" w:rsidR="00AB40B4" w:rsidP="00AB40B4" w:rsidRDefault="00AB40B4">
      <w:pPr>
        <w:rPr>
          <w:b/>
          <w:iCs/>
          <w:sz w:val="22"/>
          <w:szCs w:val="22"/>
        </w:rPr>
      </w:pPr>
      <w:r w:rsidRPr="00BD1501">
        <w:rPr>
          <w:b/>
          <w:iCs/>
          <w:sz w:val="22"/>
          <w:szCs w:val="22"/>
        </w:rPr>
        <w:lastRenderedPageBreak/>
        <w:t>OPĆA PRAVA I OBVEZE PREDSTEČAJNOG DUŽNIKA</w:t>
      </w:r>
    </w:p>
    <w:p w:rsidRPr="00BD1501" w:rsidR="00AB40B4" w:rsidP="00AB40B4" w:rsidRDefault="00AB40B4">
      <w:pPr>
        <w:rPr>
          <w:sz w:val="22"/>
          <w:szCs w:val="22"/>
        </w:rPr>
      </w:pPr>
      <w:r w:rsidRPr="00BD1501">
        <w:rPr>
          <w:sz w:val="22"/>
          <w:szCs w:val="22"/>
        </w:rPr>
        <w:t xml:space="preserve">Vjerovnici i Dužnik određuju prava i obveze Dužnika, mimo obveza koje su specifično navedene u odredbama ovog predstečajnog sporazuma u odnosu na način namirenja duga, za vrijeme od pravomoćnosti Rješenja kojim se utvrđuje prihvaćanje plana restrukturiranja i potvrđuje predstečajni sporazum pa sve do ukupne otplate duga prema vjerovnicima u skladu s ovim predstečajnim sporazumom. </w:t>
      </w:r>
    </w:p>
    <w:p w:rsidRPr="00BD1501" w:rsidR="00AB40B4" w:rsidP="00AB40B4" w:rsidRDefault="00AB40B4">
      <w:pPr>
        <w:rPr>
          <w:sz w:val="22"/>
          <w:szCs w:val="22"/>
        </w:rPr>
      </w:pPr>
      <w:r w:rsidRPr="00BD1501">
        <w:rPr>
          <w:bCs/>
          <w:sz w:val="22"/>
          <w:szCs w:val="22"/>
        </w:rPr>
        <w:t xml:space="preserve">Dužnik se u poslovanju obvezuje postupati s pažnjom dobrog stručnjaka, poduzimajući radnje i poslove u interesu Dužnika, te postupajući pritom s dužnom pažnjom prema obvezama preuzetim ovim </w:t>
      </w:r>
      <w:r w:rsidRPr="00BD1501" w:rsidR="00BD1501">
        <w:rPr>
          <w:bCs/>
          <w:sz w:val="22"/>
          <w:szCs w:val="22"/>
        </w:rPr>
        <w:t>predstečajni</w:t>
      </w:r>
      <w:r w:rsidRPr="00BD1501">
        <w:rPr>
          <w:bCs/>
          <w:sz w:val="22"/>
          <w:szCs w:val="22"/>
        </w:rPr>
        <w:t xml:space="preserve"> sporazumom. Nakon pravomoćnosti </w:t>
      </w:r>
      <w:bookmarkStart w:name="_Hlk13588373" w:id="5"/>
      <w:r w:rsidRPr="00BD1501">
        <w:rPr>
          <w:bCs/>
          <w:sz w:val="22"/>
          <w:szCs w:val="22"/>
        </w:rPr>
        <w:t xml:space="preserve">Rješenja kojim se utvrđuje prihvaćanje plana restrukturiranja i potvrđuje predstečajni sporazum </w:t>
      </w:r>
      <w:bookmarkEnd w:id="5"/>
      <w:r w:rsidRPr="00BD1501">
        <w:rPr>
          <w:bCs/>
          <w:sz w:val="22"/>
          <w:szCs w:val="22"/>
        </w:rPr>
        <w:t>Dužnik, između ostalog, ima pravo:</w:t>
      </w:r>
    </w:p>
    <w:p w:rsidRPr="00BD1501" w:rsidR="00AB40B4" w:rsidP="00BD1501" w:rsidRDefault="00AB40B4">
      <w:pPr>
        <w:numPr>
          <w:ilvl w:val="3"/>
          <w:numId w:val="5"/>
        </w:numPr>
        <w:spacing w:after="160" w:line="259" w:lineRule="auto"/>
        <w:ind w:left="567"/>
        <w:rPr>
          <w:sz w:val="22"/>
          <w:szCs w:val="22"/>
        </w:rPr>
      </w:pPr>
      <w:r w:rsidRPr="00BD1501">
        <w:rPr>
          <w:sz w:val="22"/>
          <w:szCs w:val="22"/>
        </w:rPr>
        <w:t>sklapati pravne poslove i poduzimati pravne radnje koje imaju za cilj stjecanje nekretnina, pokretnina, prava i druge imovine od trećih osoba, uključujući, ali se ne ograničavajući na stjecanje poslovnih udjela i dionica u trgovačkim društvima;</w:t>
      </w:r>
    </w:p>
    <w:p w:rsidRPr="00BD1501" w:rsidR="00AB40B4" w:rsidP="00BD1501" w:rsidRDefault="00AB40B4">
      <w:pPr>
        <w:numPr>
          <w:ilvl w:val="3"/>
          <w:numId w:val="5"/>
        </w:numPr>
        <w:spacing w:after="160" w:line="259" w:lineRule="auto"/>
        <w:ind w:left="567"/>
        <w:rPr>
          <w:sz w:val="22"/>
          <w:szCs w:val="22"/>
        </w:rPr>
      </w:pPr>
      <w:r w:rsidRPr="00BD1501">
        <w:rPr>
          <w:sz w:val="22"/>
          <w:szCs w:val="22"/>
        </w:rPr>
        <w:t>sklapati pravne poslove vezane uz poslovne aktivnosti Dužnika;</w:t>
      </w:r>
    </w:p>
    <w:p w:rsidRPr="00BD1501" w:rsidR="00AB40B4" w:rsidP="00BD1501" w:rsidRDefault="00AB40B4">
      <w:pPr>
        <w:numPr>
          <w:ilvl w:val="3"/>
          <w:numId w:val="5"/>
        </w:numPr>
        <w:spacing w:after="160" w:line="259" w:lineRule="auto"/>
        <w:ind w:left="567"/>
        <w:rPr>
          <w:sz w:val="22"/>
          <w:szCs w:val="22"/>
        </w:rPr>
      </w:pPr>
      <w:r w:rsidRPr="00BD1501">
        <w:rPr>
          <w:sz w:val="22"/>
          <w:szCs w:val="22"/>
        </w:rPr>
        <w:t>sklapati pravne poslove i poduzimati pravne radnje koje imaju za cilj pribavljanje financiranja i davanje financiranja, uključujući izdavanje dužničkih vrijednosnih papira, sklapanje ugovore o kreditu, ugovore o zajmu, ugovore o osnivanju založnog prava i dr.;</w:t>
      </w:r>
    </w:p>
    <w:p w:rsidRPr="00BD1501" w:rsidR="00AB40B4" w:rsidP="00BD1501" w:rsidRDefault="00AB40B4">
      <w:pPr>
        <w:numPr>
          <w:ilvl w:val="3"/>
          <w:numId w:val="5"/>
        </w:numPr>
        <w:spacing w:after="160" w:line="259" w:lineRule="auto"/>
        <w:ind w:left="567"/>
        <w:rPr>
          <w:sz w:val="22"/>
          <w:szCs w:val="22"/>
        </w:rPr>
      </w:pPr>
      <w:r w:rsidRPr="00BD1501">
        <w:rPr>
          <w:sz w:val="22"/>
          <w:szCs w:val="22"/>
        </w:rPr>
        <w:t>prijevremeno otplatiti obveze iz predstečajnog sporazuma na način da se isplati preostala glavnica s pripadajućom kamatom koja je obračunata do dana takve prijevremene otplate;</w:t>
      </w:r>
    </w:p>
    <w:p w:rsidRPr="00BD1501" w:rsidR="00AB40B4" w:rsidP="00BD1501" w:rsidRDefault="00AB40B4">
      <w:pPr>
        <w:numPr>
          <w:ilvl w:val="3"/>
          <w:numId w:val="5"/>
        </w:numPr>
        <w:spacing w:after="160" w:line="259" w:lineRule="auto"/>
        <w:ind w:left="567"/>
        <w:rPr>
          <w:sz w:val="22"/>
          <w:szCs w:val="22"/>
        </w:rPr>
      </w:pPr>
      <w:r w:rsidRPr="00BD1501">
        <w:rPr>
          <w:sz w:val="22"/>
          <w:szCs w:val="22"/>
        </w:rPr>
        <w:t>sklapati pravne poslove i poduzimati pravne radnje koje imaju za cilj stjecanje i/ili prodaju nekretnina, pokretnina, prava i druge imovine;</w:t>
      </w:r>
    </w:p>
    <w:p w:rsidRPr="00BD1501" w:rsidR="00AB40B4" w:rsidP="00BD1501" w:rsidRDefault="00AB40B4">
      <w:pPr>
        <w:numPr>
          <w:ilvl w:val="3"/>
          <w:numId w:val="5"/>
        </w:numPr>
        <w:spacing w:after="160" w:line="259" w:lineRule="auto"/>
        <w:ind w:left="567"/>
        <w:rPr>
          <w:sz w:val="22"/>
          <w:szCs w:val="22"/>
        </w:rPr>
      </w:pPr>
      <w:r w:rsidRPr="00BD1501">
        <w:rPr>
          <w:sz w:val="22"/>
          <w:szCs w:val="22"/>
        </w:rPr>
        <w:t>davati i primati u zakup/najam nekretnine, pokretnine, prava i drugu imovinu;</w:t>
      </w:r>
    </w:p>
    <w:p w:rsidRPr="00BD1501" w:rsidR="00AB40B4" w:rsidP="00BD1501" w:rsidRDefault="00AB40B4">
      <w:pPr>
        <w:numPr>
          <w:ilvl w:val="3"/>
          <w:numId w:val="5"/>
        </w:numPr>
        <w:spacing w:after="160" w:line="259" w:lineRule="auto"/>
        <w:ind w:left="567"/>
        <w:rPr>
          <w:sz w:val="22"/>
          <w:szCs w:val="22"/>
        </w:rPr>
      </w:pPr>
      <w:r w:rsidRPr="00BD1501">
        <w:rPr>
          <w:sz w:val="22"/>
          <w:szCs w:val="22"/>
        </w:rPr>
        <w:t>sklapati ugovore o zajedničkom pothvatu („</w:t>
      </w:r>
      <w:r w:rsidRPr="00BD1501">
        <w:rPr>
          <w:i/>
          <w:iCs/>
          <w:sz w:val="22"/>
          <w:szCs w:val="22"/>
        </w:rPr>
        <w:t>joint-venture”</w:t>
      </w:r>
      <w:r w:rsidRPr="00BD1501">
        <w:rPr>
          <w:sz w:val="22"/>
          <w:szCs w:val="22"/>
        </w:rPr>
        <w:t>) te sve druge vrste ugovora o zajedničkoj suradnji i/ili zajedničkom ulaganju;</w:t>
      </w:r>
    </w:p>
    <w:p w:rsidRPr="00BD1501" w:rsidR="00AB40B4" w:rsidP="00BD1501" w:rsidRDefault="00AB40B4">
      <w:pPr>
        <w:numPr>
          <w:ilvl w:val="3"/>
          <w:numId w:val="5"/>
        </w:numPr>
        <w:spacing w:after="160" w:line="259" w:lineRule="auto"/>
        <w:ind w:left="567"/>
        <w:rPr>
          <w:sz w:val="22"/>
          <w:szCs w:val="22"/>
        </w:rPr>
      </w:pPr>
      <w:r w:rsidRPr="00BD1501">
        <w:rPr>
          <w:sz w:val="22"/>
          <w:szCs w:val="22"/>
        </w:rPr>
        <w:t>osnivati trgovačka društava i podružnice, provesti postupak likvidacije trgovačkih društava u kojima je Dužnik većinski član/dioničar, donijeti odluke o povećanju i smanjenju temeljnog kapitala, predlagati odluke o statusnim promjenama te poduzimati sve druge pravne poslove u skladu s propisima kojima je uređeno pravo trgovačkih društava.</w:t>
      </w:r>
      <w:r w:rsidR="009636E9">
        <w:rPr>
          <w:sz w:val="22"/>
          <w:szCs w:val="22"/>
        </w:rPr>
        <w:t>''</w:t>
      </w:r>
    </w:p>
    <w:p w:rsidRPr="00BD1501" w:rsidR="00AB40B4" w:rsidP="00392731" w:rsidRDefault="00AB40B4">
      <w:pPr>
        <w:pStyle w:val="Bodytext20"/>
        <w:shd w:val="clear" w:color="auto" w:fill="auto"/>
        <w:spacing w:line="240" w:lineRule="auto"/>
        <w:ind w:firstLine="0"/>
        <w:rPr>
          <w:rFonts w:ascii="Times New Roman" w:hAnsi="Times New Roman" w:cs="Times New Roman"/>
          <w:sz w:val="22"/>
          <w:szCs w:val="22"/>
        </w:rPr>
      </w:pPr>
    </w:p>
    <w:p w:rsidRPr="00BD1501" w:rsidR="00290E81" w:rsidP="00144F46" w:rsidRDefault="00392731">
      <w:pPr>
        <w:rPr>
          <w:sz w:val="22"/>
          <w:szCs w:val="22"/>
        </w:rPr>
      </w:pPr>
      <w:r w:rsidRPr="00BD1501">
        <w:rPr>
          <w:sz w:val="22"/>
          <w:szCs w:val="22"/>
        </w:rPr>
        <w:t xml:space="preserve">O prihvaćanju plana restrukturiranja i potvrdi predstečajnog sporazuma sud će donijeti rješenje koje će se </w:t>
      </w:r>
      <w:r w:rsidRPr="00BD1501" w:rsidR="00126A2B">
        <w:rPr>
          <w:sz w:val="22"/>
          <w:szCs w:val="22"/>
        </w:rPr>
        <w:t>objaviti na mrežnoj stranici e-O</w:t>
      </w:r>
      <w:r w:rsidRPr="00BD1501">
        <w:rPr>
          <w:sz w:val="22"/>
          <w:szCs w:val="22"/>
        </w:rPr>
        <w:t xml:space="preserve">glasna ploča sudova, te dostaviti registru u kojem je dužnik upisan, te po pravomoćnosti FINANCIJSKOJ AGENCIJI. </w:t>
      </w:r>
    </w:p>
    <w:p w:rsidRPr="00BD1501" w:rsidR="00AB40B4" w:rsidP="00126A2B" w:rsidRDefault="00AB40B4">
      <w:pPr>
        <w:jc w:val="center"/>
        <w:rPr>
          <w:sz w:val="22"/>
          <w:szCs w:val="22"/>
        </w:rPr>
      </w:pPr>
    </w:p>
    <w:p w:rsidRPr="00BD1501" w:rsidR="00AB40B4" w:rsidP="00126A2B" w:rsidRDefault="00AB40B4">
      <w:pPr>
        <w:jc w:val="center"/>
        <w:rPr>
          <w:sz w:val="22"/>
          <w:szCs w:val="22"/>
        </w:rPr>
      </w:pPr>
    </w:p>
    <w:p w:rsidRPr="00BD1501" w:rsidR="00392731" w:rsidP="00126A2B" w:rsidRDefault="00C87A10">
      <w:pPr>
        <w:jc w:val="center"/>
        <w:rPr>
          <w:sz w:val="22"/>
          <w:szCs w:val="22"/>
        </w:rPr>
      </w:pPr>
      <w:r w:rsidRPr="00BD1501">
        <w:rPr>
          <w:sz w:val="22"/>
          <w:szCs w:val="22"/>
        </w:rPr>
        <w:t xml:space="preserve">Dovršeno u </w:t>
      </w:r>
      <w:r w:rsidR="001F4E61">
        <w:rPr>
          <w:sz w:val="22"/>
          <w:szCs w:val="22"/>
        </w:rPr>
        <w:t xml:space="preserve">10,50 </w:t>
      </w:r>
      <w:r w:rsidRPr="00BD1501" w:rsidR="00126A2B">
        <w:rPr>
          <w:sz w:val="22"/>
          <w:szCs w:val="22"/>
        </w:rPr>
        <w:t>sati</w:t>
      </w:r>
    </w:p>
    <w:p w:rsidRPr="00BD1501" w:rsidR="00392731" w:rsidP="00392731" w:rsidRDefault="00392731">
      <w:pPr>
        <w:rPr>
          <w:rFonts w:eastAsia="Calibri"/>
          <w:sz w:val="22"/>
          <w:szCs w:val="22"/>
        </w:rPr>
      </w:pPr>
    </w:p>
    <w:p w:rsidRPr="00BD1501" w:rsidR="00B66D94" w:rsidP="00392731" w:rsidRDefault="00B66D94">
      <w:pPr>
        <w:pStyle w:val="Bezproreda"/>
        <w:rPr>
          <w:rFonts w:ascii="Times New Roman" w:hAnsi="Times New Roman"/>
          <w:szCs w:val="22"/>
        </w:rPr>
      </w:pPr>
    </w:p>
    <w:p w:rsidRPr="00BD1501" w:rsidR="00392731" w:rsidP="00144F46" w:rsidRDefault="00126A2B">
      <w:pPr>
        <w:pStyle w:val="Bezproreda"/>
        <w:ind w:left="2124" w:firstLine="708"/>
        <w:rPr>
          <w:rFonts w:ascii="Times New Roman" w:hAnsi="Times New Roman"/>
          <w:szCs w:val="22"/>
        </w:rPr>
      </w:pPr>
      <w:r w:rsidRPr="00BD1501">
        <w:rPr>
          <w:rFonts w:ascii="Times New Roman" w:hAnsi="Times New Roman"/>
          <w:szCs w:val="22"/>
        </w:rPr>
        <w:t xml:space="preserve">SUTKINJA </w:t>
      </w:r>
      <w:r w:rsidRPr="00BD1501" w:rsidR="00A41EC0">
        <w:rPr>
          <w:rFonts w:ascii="Times New Roman" w:hAnsi="Times New Roman"/>
          <w:szCs w:val="22"/>
        </w:rPr>
        <w:tab/>
      </w:r>
      <w:r w:rsidRPr="00BD1501" w:rsidR="00A41EC0">
        <w:rPr>
          <w:rFonts w:ascii="Times New Roman" w:hAnsi="Times New Roman"/>
          <w:szCs w:val="22"/>
        </w:rPr>
        <w:tab/>
      </w:r>
      <w:r w:rsidRPr="00BD1501" w:rsidR="00A41EC0">
        <w:rPr>
          <w:rFonts w:ascii="Times New Roman" w:hAnsi="Times New Roman"/>
          <w:szCs w:val="22"/>
        </w:rPr>
        <w:tab/>
      </w:r>
      <w:r w:rsidRPr="00BD1501">
        <w:rPr>
          <w:rFonts w:ascii="Times New Roman" w:hAnsi="Times New Roman"/>
          <w:szCs w:val="22"/>
        </w:rPr>
        <w:t>PREDSTEČAJNI POVJERENIK</w:t>
      </w:r>
    </w:p>
    <w:p w:rsidRPr="00BD1501" w:rsidR="00F57D96" w:rsidP="00A41EC0" w:rsidRDefault="00F57D96">
      <w:pPr>
        <w:pStyle w:val="Bezproreda"/>
        <w:jc w:val="center"/>
        <w:rPr>
          <w:rFonts w:ascii="Times New Roman" w:hAnsi="Times New Roman"/>
          <w:szCs w:val="22"/>
        </w:rPr>
      </w:pPr>
    </w:p>
    <w:p w:rsidR="00F57D96" w:rsidP="00A41EC0" w:rsidRDefault="00F57D96">
      <w:pPr>
        <w:pStyle w:val="Bezproreda"/>
        <w:jc w:val="center"/>
        <w:rPr>
          <w:rFonts w:ascii="Times New Roman" w:hAnsi="Times New Roman"/>
          <w:szCs w:val="22"/>
        </w:rPr>
      </w:pPr>
    </w:p>
    <w:p w:rsidR="001F4E61" w:rsidP="00A41EC0" w:rsidRDefault="001F4E61">
      <w:pPr>
        <w:pStyle w:val="Bezproreda"/>
        <w:jc w:val="center"/>
        <w:rPr>
          <w:rFonts w:ascii="Times New Roman" w:hAnsi="Times New Roman"/>
          <w:szCs w:val="22"/>
        </w:rPr>
      </w:pPr>
    </w:p>
    <w:p w:rsidR="001F4E61" w:rsidP="00A41EC0" w:rsidRDefault="001F4E61">
      <w:pPr>
        <w:pStyle w:val="Bezproreda"/>
        <w:jc w:val="center"/>
        <w:rPr>
          <w:rFonts w:ascii="Times New Roman" w:hAnsi="Times New Roman"/>
          <w:szCs w:val="22"/>
        </w:rPr>
      </w:pPr>
    </w:p>
    <w:p w:rsidRPr="00BD1501" w:rsidR="001F4E61" w:rsidP="00A41EC0" w:rsidRDefault="001F4E61">
      <w:pPr>
        <w:pStyle w:val="Bezproreda"/>
        <w:jc w:val="center"/>
        <w:rPr>
          <w:rFonts w:ascii="Times New Roman" w:hAnsi="Times New Roman"/>
          <w:szCs w:val="22"/>
        </w:rPr>
      </w:pPr>
    </w:p>
    <w:p w:rsidRPr="00BD1501" w:rsidR="00126A2B" w:rsidP="00A41EC0" w:rsidRDefault="00126A2B">
      <w:pPr>
        <w:pStyle w:val="Bezproreda"/>
        <w:jc w:val="center"/>
        <w:rPr>
          <w:rFonts w:ascii="Times New Roman" w:hAnsi="Times New Roman"/>
          <w:szCs w:val="22"/>
        </w:rPr>
      </w:pPr>
      <w:r w:rsidRPr="00BD1501">
        <w:rPr>
          <w:rFonts w:ascii="Times New Roman" w:hAnsi="Times New Roman"/>
          <w:szCs w:val="22"/>
        </w:rPr>
        <w:t xml:space="preserve">       </w:t>
      </w:r>
    </w:p>
    <w:p w:rsidRPr="00BD1501" w:rsidR="00A41EC0" w:rsidP="00A41EC0" w:rsidRDefault="00AB40B4">
      <w:pPr>
        <w:pStyle w:val="Bezproreda"/>
        <w:jc w:val="center"/>
        <w:rPr>
          <w:rFonts w:ascii="Times New Roman" w:hAnsi="Times New Roman"/>
          <w:szCs w:val="22"/>
        </w:rPr>
      </w:pPr>
      <w:r w:rsidRPr="00BD1501">
        <w:rPr>
          <w:rFonts w:ascii="Times New Roman" w:hAnsi="Times New Roman"/>
          <w:szCs w:val="22"/>
        </w:rPr>
        <w:t xml:space="preserve">    </w:t>
      </w:r>
      <w:r w:rsidRPr="00BD1501" w:rsidR="00126A2B">
        <w:rPr>
          <w:rFonts w:ascii="Times New Roman" w:hAnsi="Times New Roman"/>
          <w:szCs w:val="22"/>
        </w:rPr>
        <w:t xml:space="preserve">ZAPISNIČARKA </w:t>
      </w:r>
      <w:r w:rsidRPr="00BD1501" w:rsidR="00A41EC0">
        <w:rPr>
          <w:rFonts w:ascii="Times New Roman" w:hAnsi="Times New Roman"/>
          <w:szCs w:val="22"/>
        </w:rPr>
        <w:tab/>
      </w:r>
      <w:r w:rsidRPr="00BD1501" w:rsidR="00A41EC0">
        <w:rPr>
          <w:rFonts w:ascii="Times New Roman" w:hAnsi="Times New Roman"/>
          <w:szCs w:val="22"/>
        </w:rPr>
        <w:tab/>
      </w:r>
      <w:r w:rsidRPr="00BD1501">
        <w:rPr>
          <w:rFonts w:ascii="Times New Roman" w:hAnsi="Times New Roman"/>
          <w:szCs w:val="22"/>
        </w:rPr>
        <w:t xml:space="preserve">  </w:t>
      </w:r>
      <w:r w:rsidRPr="00BD1501" w:rsidR="00126A2B">
        <w:rPr>
          <w:rFonts w:ascii="Times New Roman" w:hAnsi="Times New Roman"/>
          <w:szCs w:val="22"/>
        </w:rPr>
        <w:t xml:space="preserve"> DUŽNIK </w:t>
      </w:r>
      <w:r w:rsidRPr="00BD1501" w:rsidR="00A41EC0">
        <w:rPr>
          <w:rFonts w:ascii="Times New Roman" w:hAnsi="Times New Roman"/>
          <w:szCs w:val="22"/>
        </w:rPr>
        <w:t xml:space="preserve"> </w:t>
      </w:r>
    </w:p>
    <w:p w:rsidRPr="00BD1501" w:rsidR="00C87A10" w:rsidP="00A41EC0" w:rsidRDefault="00C87A10">
      <w:pPr>
        <w:pStyle w:val="Bezproreda"/>
        <w:jc w:val="center"/>
        <w:rPr>
          <w:rFonts w:ascii="Times New Roman" w:hAnsi="Times New Roman"/>
          <w:szCs w:val="22"/>
        </w:rPr>
      </w:pPr>
    </w:p>
    <w:p w:rsidRPr="00BD1501" w:rsidR="00C87A10" w:rsidP="00A41EC0" w:rsidRDefault="00C87A10">
      <w:pPr>
        <w:pStyle w:val="Bezproreda"/>
        <w:jc w:val="center"/>
        <w:rPr>
          <w:rFonts w:ascii="Times New Roman" w:hAnsi="Times New Roman"/>
          <w:szCs w:val="22"/>
        </w:rPr>
      </w:pPr>
    </w:p>
    <w:p w:rsidR="00C87A10" w:rsidP="00A41EC0" w:rsidRDefault="00C87A10">
      <w:pPr>
        <w:pStyle w:val="Bezproreda"/>
        <w:jc w:val="center"/>
        <w:rPr>
          <w:rFonts w:ascii="Times New Roman" w:hAnsi="Times New Roman"/>
          <w:szCs w:val="22"/>
        </w:rPr>
      </w:pPr>
    </w:p>
    <w:p w:rsidR="001F4E61" w:rsidP="00A41EC0" w:rsidRDefault="001F4E61">
      <w:pPr>
        <w:pStyle w:val="Bezproreda"/>
        <w:jc w:val="center"/>
        <w:rPr>
          <w:rFonts w:ascii="Times New Roman" w:hAnsi="Times New Roman"/>
          <w:szCs w:val="22"/>
        </w:rPr>
      </w:pPr>
    </w:p>
    <w:p w:rsidR="001F4E61" w:rsidP="00A41EC0" w:rsidRDefault="001F4E61">
      <w:pPr>
        <w:pStyle w:val="Bezproreda"/>
        <w:jc w:val="center"/>
        <w:rPr>
          <w:rFonts w:ascii="Times New Roman" w:hAnsi="Times New Roman"/>
          <w:szCs w:val="22"/>
        </w:rPr>
      </w:pPr>
    </w:p>
    <w:p w:rsidR="001F4E61" w:rsidP="00A41EC0" w:rsidRDefault="001F4E61">
      <w:pPr>
        <w:pStyle w:val="Bezproreda"/>
        <w:jc w:val="center"/>
        <w:rPr>
          <w:rFonts w:ascii="Times New Roman" w:hAnsi="Times New Roman"/>
          <w:szCs w:val="22"/>
        </w:rPr>
      </w:pPr>
    </w:p>
    <w:p w:rsidRPr="00BD1501" w:rsidR="001F4E61" w:rsidP="00A41EC0" w:rsidRDefault="001F4E61">
      <w:pPr>
        <w:pStyle w:val="Bezproreda"/>
        <w:jc w:val="center"/>
        <w:rPr>
          <w:rFonts w:ascii="Times New Roman" w:hAnsi="Times New Roman"/>
          <w:szCs w:val="22"/>
        </w:rPr>
      </w:pPr>
    </w:p>
    <w:p w:rsidRPr="00BD1501" w:rsidR="009F3906" w:rsidP="00A41EC0" w:rsidRDefault="009F3906">
      <w:pPr>
        <w:pStyle w:val="Bezproreda"/>
        <w:jc w:val="center"/>
        <w:rPr>
          <w:rFonts w:ascii="Times New Roman" w:hAnsi="Times New Roman"/>
          <w:szCs w:val="22"/>
        </w:rPr>
      </w:pPr>
      <w:r w:rsidRPr="00BD1501">
        <w:rPr>
          <w:rFonts w:ascii="Times New Roman" w:hAnsi="Times New Roman"/>
          <w:szCs w:val="22"/>
        </w:rPr>
        <w:tab/>
      </w:r>
      <w:r w:rsidRPr="00BD1501">
        <w:rPr>
          <w:rFonts w:ascii="Times New Roman" w:hAnsi="Times New Roman"/>
          <w:szCs w:val="22"/>
        </w:rPr>
        <w:tab/>
      </w:r>
      <w:r w:rsidRPr="00BD1501">
        <w:rPr>
          <w:rFonts w:ascii="Times New Roman" w:hAnsi="Times New Roman"/>
          <w:szCs w:val="22"/>
        </w:rPr>
        <w:tab/>
      </w:r>
      <w:r w:rsidRPr="00BD1501">
        <w:rPr>
          <w:rFonts w:ascii="Times New Roman" w:hAnsi="Times New Roman"/>
          <w:szCs w:val="22"/>
        </w:rPr>
        <w:tab/>
        <w:t xml:space="preserve">      </w:t>
      </w:r>
      <w:r w:rsidRPr="00BD1501" w:rsidR="00C87A10">
        <w:rPr>
          <w:rFonts w:ascii="Times New Roman" w:hAnsi="Times New Roman"/>
          <w:szCs w:val="22"/>
        </w:rPr>
        <w:t>VJEROVNICI</w:t>
      </w:r>
    </w:p>
    <w:p w:rsidRPr="00BD1501" w:rsidR="009F3906" w:rsidP="00A41EC0" w:rsidRDefault="009F3906">
      <w:pPr>
        <w:pStyle w:val="Bezproreda"/>
        <w:jc w:val="center"/>
        <w:rPr>
          <w:rFonts w:ascii="Times New Roman" w:hAnsi="Times New Roman"/>
          <w:szCs w:val="22"/>
        </w:rPr>
      </w:pPr>
    </w:p>
    <w:p w:rsidR="001F4E61" w:rsidP="00290E81" w:rsidRDefault="00290E81">
      <w:pPr>
        <w:pStyle w:val="Bezproreda"/>
        <w:jc w:val="right"/>
        <w:rPr>
          <w:rFonts w:ascii="Times New Roman" w:hAnsi="Times New Roman"/>
          <w:szCs w:val="22"/>
        </w:rPr>
      </w:pPr>
      <w:r w:rsidRPr="00BD1501">
        <w:rPr>
          <w:rFonts w:ascii="Times New Roman" w:hAnsi="Times New Roman"/>
          <w:szCs w:val="22"/>
        </w:rPr>
        <w:t>vjerovnici z</w:t>
      </w:r>
      <w:r w:rsidRPr="00BD1501" w:rsidR="009F3906">
        <w:rPr>
          <w:rFonts w:ascii="Times New Roman" w:hAnsi="Times New Roman"/>
          <w:szCs w:val="22"/>
        </w:rPr>
        <w:t xml:space="preserve">astupani po </w:t>
      </w:r>
      <w:r w:rsidR="001F4E61">
        <w:rPr>
          <w:rFonts w:ascii="Times New Roman" w:hAnsi="Times New Roman"/>
          <w:szCs w:val="22"/>
        </w:rPr>
        <w:t>zamjeniku punomoćnika</w:t>
      </w:r>
      <w:r w:rsidRPr="00BD1501">
        <w:rPr>
          <w:rFonts w:ascii="Times New Roman" w:hAnsi="Times New Roman"/>
          <w:szCs w:val="22"/>
        </w:rPr>
        <w:t xml:space="preserve"> </w:t>
      </w:r>
    </w:p>
    <w:p w:rsidRPr="00BD1501" w:rsidR="00C87A10" w:rsidP="00290E81" w:rsidRDefault="00290E81">
      <w:pPr>
        <w:pStyle w:val="Bezproreda"/>
        <w:jc w:val="right"/>
        <w:rPr>
          <w:rFonts w:ascii="Times New Roman" w:hAnsi="Times New Roman"/>
          <w:szCs w:val="22"/>
        </w:rPr>
      </w:pPr>
      <w:r w:rsidRPr="00BD1501">
        <w:rPr>
          <w:rFonts w:ascii="Times New Roman" w:hAnsi="Times New Roman"/>
          <w:szCs w:val="22"/>
        </w:rPr>
        <w:t>odvjetniku</w:t>
      </w:r>
      <w:r w:rsidRPr="00BD1501" w:rsidR="009F3906">
        <w:rPr>
          <w:rFonts w:ascii="Times New Roman" w:hAnsi="Times New Roman"/>
          <w:szCs w:val="22"/>
        </w:rPr>
        <w:t xml:space="preserve"> </w:t>
      </w:r>
      <w:r w:rsidRPr="00BD1501" w:rsidR="00E20D2E">
        <w:rPr>
          <w:rFonts w:ascii="Times New Roman" w:hAnsi="Times New Roman"/>
          <w:szCs w:val="22"/>
        </w:rPr>
        <w:t>Klaudiju Kapeli</w:t>
      </w:r>
      <w:r w:rsidR="001F4E61">
        <w:rPr>
          <w:rFonts w:ascii="Times New Roman" w:hAnsi="Times New Roman"/>
          <w:szCs w:val="22"/>
        </w:rPr>
        <w:t>, odvjetniku Robertu Izidoru Majiću</w:t>
      </w:r>
      <w:r w:rsidRPr="00BD1501" w:rsidR="00E20D2E">
        <w:rPr>
          <w:rFonts w:ascii="Times New Roman" w:hAnsi="Times New Roman"/>
          <w:szCs w:val="22"/>
        </w:rPr>
        <w:t xml:space="preserve"> </w:t>
      </w:r>
    </w:p>
    <w:p w:rsidRPr="00BD1501" w:rsidR="00392731" w:rsidP="00A41EC0" w:rsidRDefault="00A41EC0">
      <w:pPr>
        <w:pStyle w:val="Bezproreda"/>
        <w:ind w:left="2124" w:firstLine="708"/>
        <w:jc w:val="center"/>
        <w:rPr>
          <w:rFonts w:ascii="Times New Roman" w:hAnsi="Times New Roman"/>
          <w:szCs w:val="22"/>
        </w:rPr>
      </w:pPr>
      <w:r w:rsidRPr="00BD1501">
        <w:rPr>
          <w:rFonts w:ascii="Times New Roman" w:hAnsi="Times New Roman"/>
          <w:szCs w:val="22"/>
        </w:rPr>
        <w:tab/>
      </w:r>
      <w:r w:rsidRPr="00BD1501">
        <w:rPr>
          <w:rFonts w:ascii="Times New Roman" w:hAnsi="Times New Roman"/>
          <w:szCs w:val="22"/>
        </w:rPr>
        <w:tab/>
      </w:r>
    </w:p>
    <w:p w:rsidRPr="00BD1501" w:rsidR="00392731" w:rsidP="00392731" w:rsidRDefault="00392731">
      <w:pPr>
        <w:pStyle w:val="Bezproreda"/>
        <w:jc w:val="center"/>
        <w:rPr>
          <w:rFonts w:ascii="Times New Roman" w:hAnsi="Times New Roman"/>
          <w:szCs w:val="22"/>
        </w:rPr>
      </w:pPr>
    </w:p>
    <w:p w:rsidRPr="00BD1501" w:rsidR="00E20D2E" w:rsidP="00392731" w:rsidRDefault="00E20D2E">
      <w:pPr>
        <w:pStyle w:val="Bezproreda"/>
        <w:jc w:val="center"/>
        <w:rPr>
          <w:rFonts w:ascii="Times New Roman" w:hAnsi="Times New Roman"/>
          <w:szCs w:val="22"/>
        </w:rPr>
      </w:pPr>
    </w:p>
    <w:p w:rsidR="001F4E61" w:rsidP="001F4E61" w:rsidRDefault="009F3906">
      <w:pPr>
        <w:ind w:left="5664"/>
        <w:rPr>
          <w:sz w:val="22"/>
          <w:szCs w:val="22"/>
        </w:rPr>
      </w:pPr>
      <w:r w:rsidRPr="00BD1501">
        <w:rPr>
          <w:sz w:val="22"/>
          <w:szCs w:val="22"/>
        </w:rPr>
        <w:t xml:space="preserve">vjerovnici zastupani po </w:t>
      </w:r>
      <w:r w:rsidRPr="00BD1501" w:rsidR="00E20D2E">
        <w:rPr>
          <w:sz w:val="22"/>
          <w:szCs w:val="22"/>
        </w:rPr>
        <w:t xml:space="preserve">zamjenici </w:t>
      </w:r>
    </w:p>
    <w:p w:rsidR="009F3906" w:rsidP="001F4E61" w:rsidRDefault="00E20D2E">
      <w:pPr>
        <w:ind w:left="2832" w:firstLine="708"/>
        <w:rPr>
          <w:sz w:val="22"/>
          <w:szCs w:val="22"/>
        </w:rPr>
      </w:pPr>
      <w:r w:rsidRPr="00BD1501">
        <w:rPr>
          <w:sz w:val="22"/>
          <w:szCs w:val="22"/>
        </w:rPr>
        <w:t>Županijskoj državnog odvjetnika u Šibeniku</w:t>
      </w:r>
      <w:r w:rsidRPr="00BD1501" w:rsidR="009F3906">
        <w:rPr>
          <w:sz w:val="22"/>
          <w:szCs w:val="22"/>
        </w:rPr>
        <w:t xml:space="preserve"> </w:t>
      </w:r>
      <w:r w:rsidRPr="00BD1501" w:rsidR="00AB40B4">
        <w:rPr>
          <w:sz w:val="22"/>
          <w:szCs w:val="22"/>
        </w:rPr>
        <w:t>Igranki Šumera</w:t>
      </w: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r>
        <w:rPr>
          <w:sz w:val="22"/>
          <w:szCs w:val="22"/>
        </w:rPr>
        <w:t xml:space="preserve">HRVATSKA POŠTANSKA BANKA d.d. (kao pravni </w:t>
      </w:r>
    </w:p>
    <w:p w:rsidR="001F4E61" w:rsidP="001F4E61" w:rsidRDefault="001F4E61">
      <w:pPr>
        <w:ind w:left="2832" w:firstLine="708"/>
        <w:rPr>
          <w:sz w:val="22"/>
          <w:szCs w:val="22"/>
        </w:rPr>
      </w:pPr>
      <w:r>
        <w:rPr>
          <w:sz w:val="22"/>
          <w:szCs w:val="22"/>
        </w:rPr>
        <w:t>slijednik JADRANSKE BANKE d.d.)</w:t>
      </w: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r>
        <w:rPr>
          <w:sz w:val="22"/>
          <w:szCs w:val="22"/>
        </w:rPr>
        <w:t>CROATIA OSIGURANJE d.d.</w:t>
      </w: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r>
        <w:rPr>
          <w:sz w:val="22"/>
          <w:szCs w:val="22"/>
        </w:rPr>
        <w:t>HRVATSKE VODE pravna osoba za upravljanje vodama</w:t>
      </w: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001F4E61" w:rsidP="001F4E61" w:rsidRDefault="001F4E61">
      <w:pPr>
        <w:ind w:left="2832" w:firstLine="708"/>
        <w:rPr>
          <w:sz w:val="22"/>
          <w:szCs w:val="22"/>
        </w:rPr>
      </w:pPr>
    </w:p>
    <w:p w:rsidRPr="00BD1501" w:rsidR="001F4E61" w:rsidP="001F4E61" w:rsidRDefault="001F4E61">
      <w:pPr>
        <w:ind w:left="2832" w:firstLine="708"/>
        <w:rPr>
          <w:sz w:val="22"/>
          <w:szCs w:val="22"/>
        </w:rPr>
      </w:pPr>
      <w:r>
        <w:rPr>
          <w:sz w:val="22"/>
          <w:szCs w:val="22"/>
        </w:rPr>
        <w:t>ZELENI GRAD ŠIBENIK d.o.o.</w:t>
      </w:r>
    </w:p>
    <w:p w:rsidRPr="00BD1501" w:rsidR="009F3906" w:rsidP="009F3906" w:rsidRDefault="009F3906">
      <w:pPr>
        <w:pStyle w:val="Odlomakpopisa"/>
        <w:jc w:val="right"/>
        <w:rPr>
          <w:sz w:val="22"/>
          <w:szCs w:val="22"/>
        </w:rPr>
      </w:pPr>
    </w:p>
    <w:p w:rsidRPr="00BD1501" w:rsidR="009F3906" w:rsidP="009F3906" w:rsidRDefault="009F3906">
      <w:pPr>
        <w:pStyle w:val="Odlomakpopisa"/>
        <w:jc w:val="right"/>
        <w:rPr>
          <w:sz w:val="22"/>
          <w:szCs w:val="22"/>
        </w:rPr>
      </w:pPr>
    </w:p>
    <w:p w:rsidR="009F3906" w:rsidP="009F3906" w:rsidRDefault="009F3906">
      <w:pPr>
        <w:pStyle w:val="Odlomakpopisa"/>
        <w:jc w:val="right"/>
        <w:rPr>
          <w:sz w:val="22"/>
          <w:szCs w:val="22"/>
        </w:rPr>
      </w:pPr>
    </w:p>
    <w:p w:rsidRPr="00BD1501" w:rsidR="003A643F" w:rsidP="009F3906" w:rsidRDefault="003A643F">
      <w:pPr>
        <w:pStyle w:val="Odlomakpopisa"/>
        <w:jc w:val="right"/>
        <w:rPr>
          <w:sz w:val="22"/>
          <w:szCs w:val="22"/>
        </w:rPr>
      </w:pPr>
    </w:p>
    <w:sectPr w:rsidRPr="00BD1501" w:rsidR="003A643F" w:rsidSect="00430884">
      <w:headerReference w:type="default" r:id="rId9"/>
      <w:footerReference w:type="default" r:id="rId10"/>
      <w:pgSz w:w="11906" w:h="16838"/>
      <w:pgMar w:top="1021" w:right="1418" w:bottom="993" w:left="1418"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B0FC1" w:rsidP="009D7E44" w:rsidRDefault="002B0FC1">
      <w:r>
        <w:separator/>
      </w:r>
    </w:p>
  </w:endnote>
  <w:endnote w:type="continuationSeparator" w:id="0">
    <w:p w:rsidR="002B0FC1" w:rsidP="009D7E44" w:rsidRDefault="002B0FC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Open Sans Light">
    <w:altName w:val="Arial"/>
    <w:charset w:val="00"/>
    <w:family w:val="swiss"/>
    <w:pitch w:val="variable"/>
    <w:sig w:usb0="00000001"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7_Swis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106202"/>
      <w:docPartObj>
        <w:docPartGallery w:val="Page Numbers (Bottom of Page)"/>
        <w:docPartUnique/>
      </w:docPartObj>
    </w:sdtPr>
    <w:sdtEndPr>
      <w:rPr>
        <w:sz w:val="22"/>
        <w:szCs w:val="22"/>
      </w:rPr>
    </w:sdtEndPr>
    <w:sdtContent>
      <w:p w:rsidRPr="001F2807" w:rsidR="002B0FC1" w:rsidRDefault="002B0FC1">
        <w:pPr>
          <w:pStyle w:val="Podnoje"/>
          <w:jc w:val="center"/>
          <w:rPr>
            <w:sz w:val="22"/>
            <w:szCs w:val="22"/>
          </w:rPr>
        </w:pPr>
        <w:r w:rsidRPr="001F2807">
          <w:rPr>
            <w:sz w:val="22"/>
            <w:szCs w:val="22"/>
          </w:rPr>
          <w:fldChar w:fldCharType="begin"/>
        </w:r>
        <w:r w:rsidRPr="001F2807">
          <w:rPr>
            <w:sz w:val="22"/>
            <w:szCs w:val="22"/>
          </w:rPr>
          <w:instrText>PAGE   \* MERGEFORMAT</w:instrText>
        </w:r>
        <w:r w:rsidRPr="001F2807">
          <w:rPr>
            <w:sz w:val="22"/>
            <w:szCs w:val="22"/>
          </w:rPr>
          <w:fldChar w:fldCharType="separate"/>
        </w:r>
        <w:r w:rsidR="007B12B4">
          <w:rPr>
            <w:noProof/>
            <w:sz w:val="22"/>
            <w:szCs w:val="22"/>
          </w:rPr>
          <w:t>1</w:t>
        </w:r>
        <w:r w:rsidRPr="001F2807">
          <w:rPr>
            <w:sz w:val="22"/>
            <w:szCs w:val="22"/>
          </w:rPr>
          <w:fldChar w:fldCharType="end"/>
        </w:r>
      </w:p>
    </w:sdtContent>
  </w:sdt>
  <w:p w:rsidR="002B0FC1" w:rsidRDefault="002B0FC1">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B0FC1" w:rsidP="009D7E44" w:rsidRDefault="002B0FC1">
      <w:r>
        <w:separator/>
      </w:r>
    </w:p>
  </w:footnote>
  <w:footnote w:type="continuationSeparator" w:id="0">
    <w:p w:rsidR="002B0FC1" w:rsidP="009D7E44" w:rsidRDefault="002B0FC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F2807" w:rsidR="002B0FC1" w:rsidP="009D7E44" w:rsidRDefault="002B0FC1">
    <w:pPr>
      <w:pStyle w:val="Zaglavlje"/>
      <w:jc w:val="right"/>
      <w:rPr>
        <w:sz w:val="22"/>
        <w:szCs w:val="22"/>
      </w:rPr>
    </w:pPr>
    <w:r>
      <w:rPr>
        <w:sz w:val="22"/>
        <w:szCs w:val="22"/>
      </w:rPr>
      <w:t>Poslovni broj:2 St-118/2018-</w:t>
    </w:r>
    <w:r w:rsidR="00767723">
      <w:rPr>
        <w:sz w:val="22"/>
        <w:szCs w:val="22"/>
      </w:rPr>
      <w:t>85</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670E6C"/>
    <w:multiLevelType w:val="hybridMultilevel"/>
    <w:tmpl w:val="88C2E37A"/>
    <w:lvl w:ilvl="0" w:tplc="903852F6">
      <w:start w:val="1"/>
      <w:numFmt w:val="bullet"/>
      <w:lvlText w:val="-"/>
      <w:lvlJc w:val="left"/>
      <w:pPr>
        <w:ind w:left="720" w:hanging="360"/>
      </w:pPr>
      <w:rPr>
        <w:rFonts w:hint="default" w:ascii="Open Sans Light" w:hAnsi="Open Sans Light"/>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903852F6">
      <w:start w:val="1"/>
      <w:numFmt w:val="bullet"/>
      <w:lvlText w:val="-"/>
      <w:lvlJc w:val="left"/>
      <w:pPr>
        <w:ind w:left="2880" w:hanging="360"/>
      </w:pPr>
      <w:rPr>
        <w:rFonts w:hint="default" w:ascii="Open Sans Light" w:hAnsi="Open Sans Light"/>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2C931EE"/>
    <w:multiLevelType w:val="hybridMultilevel"/>
    <w:tmpl w:val="BD70EC88"/>
    <w:lvl w:ilvl="0" w:tplc="B0F672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4EB0663"/>
    <w:multiLevelType w:val="hybridMultilevel"/>
    <w:tmpl w:val="82BE463E"/>
    <w:lvl w:ilvl="0" w:tplc="3E244994">
      <w:start w:val="1"/>
      <w:numFmt w:val="bullet"/>
      <w:lvlText w:val=""/>
      <w:lvlJc w:val="left"/>
      <w:pPr>
        <w:tabs>
          <w:tab w:val="num" w:pos="720"/>
        </w:tabs>
        <w:ind w:left="720" w:hanging="360"/>
      </w:pPr>
      <w:rPr>
        <w:rFonts w:hint="default" w:ascii="Wingdings" w:hAnsi="Wingdings"/>
      </w:rPr>
    </w:lvl>
    <w:lvl w:ilvl="1" w:tplc="35F0BB90" w:tentative="true">
      <w:start w:val="1"/>
      <w:numFmt w:val="bullet"/>
      <w:lvlText w:val=""/>
      <w:lvlJc w:val="left"/>
      <w:pPr>
        <w:tabs>
          <w:tab w:val="num" w:pos="1440"/>
        </w:tabs>
        <w:ind w:left="1440" w:hanging="360"/>
      </w:pPr>
      <w:rPr>
        <w:rFonts w:hint="default" w:ascii="Wingdings" w:hAnsi="Wingdings"/>
      </w:rPr>
    </w:lvl>
    <w:lvl w:ilvl="2" w:tplc="1C7AFC5C">
      <w:start w:val="1"/>
      <w:numFmt w:val="bullet"/>
      <w:lvlText w:val="-"/>
      <w:lvlJc w:val="left"/>
      <w:pPr>
        <w:tabs>
          <w:tab w:val="num" w:pos="2160"/>
        </w:tabs>
        <w:ind w:left="2160" w:hanging="360"/>
      </w:pPr>
      <w:rPr>
        <w:rFonts w:hint="default" w:ascii="Open Sans Light" w:hAnsi="Open Sans Light"/>
        <w:b/>
      </w:rPr>
    </w:lvl>
    <w:lvl w:ilvl="3" w:tplc="DCD09814" w:tentative="true">
      <w:start w:val="1"/>
      <w:numFmt w:val="bullet"/>
      <w:lvlText w:val=""/>
      <w:lvlJc w:val="left"/>
      <w:pPr>
        <w:tabs>
          <w:tab w:val="num" w:pos="2880"/>
        </w:tabs>
        <w:ind w:left="2880" w:hanging="360"/>
      </w:pPr>
      <w:rPr>
        <w:rFonts w:hint="default" w:ascii="Wingdings" w:hAnsi="Wingdings"/>
      </w:rPr>
    </w:lvl>
    <w:lvl w:ilvl="4" w:tplc="CC847956" w:tentative="true">
      <w:start w:val="1"/>
      <w:numFmt w:val="bullet"/>
      <w:lvlText w:val=""/>
      <w:lvlJc w:val="left"/>
      <w:pPr>
        <w:tabs>
          <w:tab w:val="num" w:pos="3600"/>
        </w:tabs>
        <w:ind w:left="3600" w:hanging="360"/>
      </w:pPr>
      <w:rPr>
        <w:rFonts w:hint="default" w:ascii="Wingdings" w:hAnsi="Wingdings"/>
      </w:rPr>
    </w:lvl>
    <w:lvl w:ilvl="5" w:tplc="3A4279A4" w:tentative="true">
      <w:start w:val="1"/>
      <w:numFmt w:val="bullet"/>
      <w:lvlText w:val=""/>
      <w:lvlJc w:val="left"/>
      <w:pPr>
        <w:tabs>
          <w:tab w:val="num" w:pos="4320"/>
        </w:tabs>
        <w:ind w:left="4320" w:hanging="360"/>
      </w:pPr>
      <w:rPr>
        <w:rFonts w:hint="default" w:ascii="Wingdings" w:hAnsi="Wingdings"/>
      </w:rPr>
    </w:lvl>
    <w:lvl w:ilvl="6" w:tplc="FBEA0A14" w:tentative="true">
      <w:start w:val="1"/>
      <w:numFmt w:val="bullet"/>
      <w:lvlText w:val=""/>
      <w:lvlJc w:val="left"/>
      <w:pPr>
        <w:tabs>
          <w:tab w:val="num" w:pos="5040"/>
        </w:tabs>
        <w:ind w:left="5040" w:hanging="360"/>
      </w:pPr>
      <w:rPr>
        <w:rFonts w:hint="default" w:ascii="Wingdings" w:hAnsi="Wingdings"/>
      </w:rPr>
    </w:lvl>
    <w:lvl w:ilvl="7" w:tplc="F892ACF6" w:tentative="true">
      <w:start w:val="1"/>
      <w:numFmt w:val="bullet"/>
      <w:lvlText w:val=""/>
      <w:lvlJc w:val="left"/>
      <w:pPr>
        <w:tabs>
          <w:tab w:val="num" w:pos="5760"/>
        </w:tabs>
        <w:ind w:left="5760" w:hanging="360"/>
      </w:pPr>
      <w:rPr>
        <w:rFonts w:hint="default" w:ascii="Wingdings" w:hAnsi="Wingdings"/>
      </w:rPr>
    </w:lvl>
    <w:lvl w:ilvl="8" w:tplc="F35E2024" w:tentative="true">
      <w:start w:val="1"/>
      <w:numFmt w:val="bullet"/>
      <w:lvlText w:val=""/>
      <w:lvlJc w:val="left"/>
      <w:pPr>
        <w:tabs>
          <w:tab w:val="num" w:pos="6480"/>
        </w:tabs>
        <w:ind w:left="6480" w:hanging="360"/>
      </w:pPr>
      <w:rPr>
        <w:rFonts w:hint="default" w:ascii="Wingdings" w:hAnsi="Wingdings"/>
      </w:rPr>
    </w:lvl>
  </w:abstractNum>
  <w:abstractNum w:abstractNumId="3">
    <w:nsid w:val="272A1D21"/>
    <w:multiLevelType w:val="hybridMultilevel"/>
    <w:tmpl w:val="9A16B624"/>
    <w:lvl w:ilvl="0" w:tplc="041A000F">
      <w:start w:val="1"/>
      <w:numFmt w:val="decimal"/>
      <w:lvlText w:val="%1."/>
      <w:lvlJc w:val="left"/>
      <w:pPr>
        <w:ind w:left="1353" w:hanging="360"/>
      </w:pPr>
    </w:lvl>
    <w:lvl w:ilvl="1" w:tplc="041A0019">
      <w:start w:val="1"/>
      <w:numFmt w:val="lowerLetter"/>
      <w:lvlText w:val="%2."/>
      <w:lvlJc w:val="left"/>
      <w:pPr>
        <w:ind w:left="2148" w:hanging="360"/>
      </w:pPr>
    </w:lvl>
    <w:lvl w:ilvl="2" w:tplc="041A001B">
      <w:start w:val="1"/>
      <w:numFmt w:val="lowerRoman"/>
      <w:lvlText w:val="%3."/>
      <w:lvlJc w:val="right"/>
      <w:pPr>
        <w:ind w:left="2868" w:hanging="180"/>
      </w:pPr>
    </w:lvl>
    <w:lvl w:ilvl="3" w:tplc="041A000F">
      <w:start w:val="1"/>
      <w:numFmt w:val="decimal"/>
      <w:lvlText w:val="%4."/>
      <w:lvlJc w:val="left"/>
      <w:pPr>
        <w:ind w:left="3588" w:hanging="360"/>
      </w:pPr>
    </w:lvl>
    <w:lvl w:ilvl="4" w:tplc="041A0019">
      <w:start w:val="1"/>
      <w:numFmt w:val="lowerLetter"/>
      <w:lvlText w:val="%5."/>
      <w:lvlJc w:val="left"/>
      <w:pPr>
        <w:ind w:left="4308" w:hanging="360"/>
      </w:pPr>
    </w:lvl>
    <w:lvl w:ilvl="5" w:tplc="041A001B">
      <w:start w:val="1"/>
      <w:numFmt w:val="lowerRoman"/>
      <w:lvlText w:val="%6."/>
      <w:lvlJc w:val="right"/>
      <w:pPr>
        <w:ind w:left="5028" w:hanging="180"/>
      </w:pPr>
    </w:lvl>
    <w:lvl w:ilvl="6" w:tplc="041A000F">
      <w:start w:val="1"/>
      <w:numFmt w:val="decimal"/>
      <w:lvlText w:val="%7."/>
      <w:lvlJc w:val="left"/>
      <w:pPr>
        <w:ind w:left="5748" w:hanging="360"/>
      </w:pPr>
    </w:lvl>
    <w:lvl w:ilvl="7" w:tplc="041A0019">
      <w:start w:val="1"/>
      <w:numFmt w:val="lowerLetter"/>
      <w:lvlText w:val="%8."/>
      <w:lvlJc w:val="left"/>
      <w:pPr>
        <w:ind w:left="6468" w:hanging="360"/>
      </w:pPr>
    </w:lvl>
    <w:lvl w:ilvl="8" w:tplc="041A001B">
      <w:start w:val="1"/>
      <w:numFmt w:val="lowerRoman"/>
      <w:lvlText w:val="%9."/>
      <w:lvlJc w:val="right"/>
      <w:pPr>
        <w:ind w:left="7188" w:hanging="180"/>
      </w:pPr>
    </w:lvl>
  </w:abstractNum>
  <w:abstractNum w:abstractNumId="4">
    <w:nsid w:val="3E004C05"/>
    <w:multiLevelType w:val="hybridMultilevel"/>
    <w:tmpl w:val="60421D9A"/>
    <w:lvl w:ilvl="0" w:tplc="041A0005">
      <w:start w:val="1"/>
      <w:numFmt w:val="bullet"/>
      <w:lvlText w:val=""/>
      <w:lvlJc w:val="left"/>
      <w:pPr>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84F16FA"/>
    <w:multiLevelType w:val="hybridMultilevel"/>
    <w:tmpl w:val="BE3237B0"/>
    <w:lvl w:ilvl="0" w:tplc="F3C68B7C">
      <w:start w:val="11"/>
      <w:numFmt w:val="bullet"/>
      <w:lvlText w:val="-"/>
      <w:lvlJc w:val="left"/>
      <w:pPr>
        <w:ind w:left="644"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713B3F7D"/>
    <w:multiLevelType w:val="hybridMultilevel"/>
    <w:tmpl w:val="DEBEBF36"/>
    <w:lvl w:ilvl="0" w:tplc="2E48071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E085D19"/>
    <w:multiLevelType w:val="hybridMultilevel"/>
    <w:tmpl w:val="9A16B624"/>
    <w:lvl w:ilvl="0" w:tplc="041A000F">
      <w:start w:val="1"/>
      <w:numFmt w:val="decimal"/>
      <w:lvlText w:val="%1."/>
      <w:lvlJc w:val="left"/>
      <w:pPr>
        <w:ind w:left="2345" w:hanging="360"/>
      </w:pPr>
    </w:lvl>
    <w:lvl w:ilvl="1" w:tplc="041A0019">
      <w:start w:val="1"/>
      <w:numFmt w:val="lowerLetter"/>
      <w:lvlText w:val="%2."/>
      <w:lvlJc w:val="left"/>
      <w:pPr>
        <w:ind w:left="2148" w:hanging="360"/>
      </w:pPr>
    </w:lvl>
    <w:lvl w:ilvl="2" w:tplc="041A001B">
      <w:start w:val="1"/>
      <w:numFmt w:val="lowerRoman"/>
      <w:lvlText w:val="%3."/>
      <w:lvlJc w:val="right"/>
      <w:pPr>
        <w:ind w:left="2868" w:hanging="180"/>
      </w:pPr>
    </w:lvl>
    <w:lvl w:ilvl="3" w:tplc="041A000F">
      <w:start w:val="1"/>
      <w:numFmt w:val="decimal"/>
      <w:lvlText w:val="%4."/>
      <w:lvlJc w:val="left"/>
      <w:pPr>
        <w:ind w:left="3588" w:hanging="360"/>
      </w:pPr>
    </w:lvl>
    <w:lvl w:ilvl="4" w:tplc="041A0019">
      <w:start w:val="1"/>
      <w:numFmt w:val="lowerLetter"/>
      <w:lvlText w:val="%5."/>
      <w:lvlJc w:val="left"/>
      <w:pPr>
        <w:ind w:left="4308" w:hanging="360"/>
      </w:pPr>
    </w:lvl>
    <w:lvl w:ilvl="5" w:tplc="041A001B">
      <w:start w:val="1"/>
      <w:numFmt w:val="lowerRoman"/>
      <w:lvlText w:val="%6."/>
      <w:lvlJc w:val="right"/>
      <w:pPr>
        <w:ind w:left="5028" w:hanging="180"/>
      </w:pPr>
    </w:lvl>
    <w:lvl w:ilvl="6" w:tplc="041A000F">
      <w:start w:val="1"/>
      <w:numFmt w:val="decimal"/>
      <w:lvlText w:val="%7."/>
      <w:lvlJc w:val="left"/>
      <w:pPr>
        <w:ind w:left="5748" w:hanging="360"/>
      </w:pPr>
    </w:lvl>
    <w:lvl w:ilvl="7" w:tplc="041A0019">
      <w:start w:val="1"/>
      <w:numFmt w:val="lowerLetter"/>
      <w:lvlText w:val="%8."/>
      <w:lvlJc w:val="left"/>
      <w:pPr>
        <w:ind w:left="6468" w:hanging="360"/>
      </w:pPr>
    </w:lvl>
    <w:lvl w:ilvl="8" w:tplc="041A001B">
      <w:start w:val="1"/>
      <w:numFmt w:val="lowerRoman"/>
      <w:lvlText w:val="%9."/>
      <w:lvlJc w:val="right"/>
      <w:pPr>
        <w:ind w:left="7188" w:hanging="180"/>
      </w:p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 w:numId="6">
    <w:abstractNumId w:val="4"/>
  </w:num>
  <w:num w:numId="7">
    <w:abstractNumId w:val="6"/>
  </w:num>
  <w:num w:numId="8">
    <w:abstractNumId w:val="1"/>
  </w:num>
  <w:numIdMacAtCleanup w:val="6"/>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hideGrammaticalErrors/>
  <w:attachedTemplate r:id="rId1"/>
  <w:defaultTabStop w:val="708"/>
  <w:hyphenationZone w:val="425"/>
  <w:characterSpacingControl w:val="doNotCompress"/>
  <w:hdrShapeDefaults>
    <o:shapedefaults spidmax="266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731"/>
    <w:rsid w:val="00003467"/>
    <w:rsid w:val="00033B6E"/>
    <w:rsid w:val="00044877"/>
    <w:rsid w:val="00045366"/>
    <w:rsid w:val="0006732B"/>
    <w:rsid w:val="0007358D"/>
    <w:rsid w:val="00077747"/>
    <w:rsid w:val="00080FCF"/>
    <w:rsid w:val="000960A2"/>
    <w:rsid w:val="000F240B"/>
    <w:rsid w:val="001208DA"/>
    <w:rsid w:val="00126A2B"/>
    <w:rsid w:val="00137729"/>
    <w:rsid w:val="00144F46"/>
    <w:rsid w:val="001669C3"/>
    <w:rsid w:val="001B6491"/>
    <w:rsid w:val="001D5330"/>
    <w:rsid w:val="001E0E8B"/>
    <w:rsid w:val="001F2807"/>
    <w:rsid w:val="001F4E61"/>
    <w:rsid w:val="00207C10"/>
    <w:rsid w:val="00207D3D"/>
    <w:rsid w:val="00226493"/>
    <w:rsid w:val="00233305"/>
    <w:rsid w:val="00243E25"/>
    <w:rsid w:val="00261708"/>
    <w:rsid w:val="00263739"/>
    <w:rsid w:val="00282783"/>
    <w:rsid w:val="00290E81"/>
    <w:rsid w:val="00294B5B"/>
    <w:rsid w:val="002B0FC1"/>
    <w:rsid w:val="002B38A2"/>
    <w:rsid w:val="002C0529"/>
    <w:rsid w:val="002F4BBE"/>
    <w:rsid w:val="00313B8A"/>
    <w:rsid w:val="00357B55"/>
    <w:rsid w:val="00361150"/>
    <w:rsid w:val="00390192"/>
    <w:rsid w:val="00392731"/>
    <w:rsid w:val="003A574A"/>
    <w:rsid w:val="003A643F"/>
    <w:rsid w:val="003C7D34"/>
    <w:rsid w:val="003D2B5E"/>
    <w:rsid w:val="004048A8"/>
    <w:rsid w:val="00413390"/>
    <w:rsid w:val="00430884"/>
    <w:rsid w:val="00433F2A"/>
    <w:rsid w:val="00440C50"/>
    <w:rsid w:val="00466BD3"/>
    <w:rsid w:val="004A2B0C"/>
    <w:rsid w:val="004C5E44"/>
    <w:rsid w:val="004D44E8"/>
    <w:rsid w:val="004D72F7"/>
    <w:rsid w:val="004D7476"/>
    <w:rsid w:val="004E1A3F"/>
    <w:rsid w:val="00514FDA"/>
    <w:rsid w:val="00553211"/>
    <w:rsid w:val="00562712"/>
    <w:rsid w:val="00582B87"/>
    <w:rsid w:val="0059321E"/>
    <w:rsid w:val="0059403A"/>
    <w:rsid w:val="0059585F"/>
    <w:rsid w:val="00596CB0"/>
    <w:rsid w:val="005B04C0"/>
    <w:rsid w:val="005B50D2"/>
    <w:rsid w:val="005E009E"/>
    <w:rsid w:val="006029F8"/>
    <w:rsid w:val="0060629A"/>
    <w:rsid w:val="0064118B"/>
    <w:rsid w:val="00677F52"/>
    <w:rsid w:val="006E12F2"/>
    <w:rsid w:val="007545D2"/>
    <w:rsid w:val="00767723"/>
    <w:rsid w:val="007737AD"/>
    <w:rsid w:val="00785579"/>
    <w:rsid w:val="00787ADF"/>
    <w:rsid w:val="0079529A"/>
    <w:rsid w:val="007B12B4"/>
    <w:rsid w:val="007C5CD8"/>
    <w:rsid w:val="007D1AD0"/>
    <w:rsid w:val="007D222F"/>
    <w:rsid w:val="00811737"/>
    <w:rsid w:val="008359C2"/>
    <w:rsid w:val="00843B62"/>
    <w:rsid w:val="008523E8"/>
    <w:rsid w:val="008922B3"/>
    <w:rsid w:val="008A55DC"/>
    <w:rsid w:val="008A776A"/>
    <w:rsid w:val="008B5D0A"/>
    <w:rsid w:val="008C0C41"/>
    <w:rsid w:val="008C0DAC"/>
    <w:rsid w:val="008D2288"/>
    <w:rsid w:val="008D309D"/>
    <w:rsid w:val="008F6F48"/>
    <w:rsid w:val="00900C7A"/>
    <w:rsid w:val="00903F36"/>
    <w:rsid w:val="0092781B"/>
    <w:rsid w:val="009314E9"/>
    <w:rsid w:val="00950311"/>
    <w:rsid w:val="009636E9"/>
    <w:rsid w:val="009A7555"/>
    <w:rsid w:val="009C0327"/>
    <w:rsid w:val="009D7E44"/>
    <w:rsid w:val="009F3906"/>
    <w:rsid w:val="009F3E53"/>
    <w:rsid w:val="00A41EC0"/>
    <w:rsid w:val="00A4629C"/>
    <w:rsid w:val="00A607C0"/>
    <w:rsid w:val="00A61418"/>
    <w:rsid w:val="00AB40B4"/>
    <w:rsid w:val="00AC6265"/>
    <w:rsid w:val="00AD34A2"/>
    <w:rsid w:val="00B05677"/>
    <w:rsid w:val="00B0635A"/>
    <w:rsid w:val="00B145F2"/>
    <w:rsid w:val="00B16D32"/>
    <w:rsid w:val="00B22FBF"/>
    <w:rsid w:val="00B24B25"/>
    <w:rsid w:val="00B45543"/>
    <w:rsid w:val="00B66D94"/>
    <w:rsid w:val="00B920C4"/>
    <w:rsid w:val="00B9554B"/>
    <w:rsid w:val="00BA2B11"/>
    <w:rsid w:val="00BA7940"/>
    <w:rsid w:val="00BA79CC"/>
    <w:rsid w:val="00BD1501"/>
    <w:rsid w:val="00BD1E32"/>
    <w:rsid w:val="00BE264E"/>
    <w:rsid w:val="00C165E2"/>
    <w:rsid w:val="00C3672E"/>
    <w:rsid w:val="00C42DFE"/>
    <w:rsid w:val="00C518A7"/>
    <w:rsid w:val="00C65AA0"/>
    <w:rsid w:val="00C87A10"/>
    <w:rsid w:val="00C93AAE"/>
    <w:rsid w:val="00CD6175"/>
    <w:rsid w:val="00CD7C64"/>
    <w:rsid w:val="00CE1D8F"/>
    <w:rsid w:val="00CE2F11"/>
    <w:rsid w:val="00D11369"/>
    <w:rsid w:val="00D167F4"/>
    <w:rsid w:val="00D1732E"/>
    <w:rsid w:val="00D33C6B"/>
    <w:rsid w:val="00D40B7A"/>
    <w:rsid w:val="00D67116"/>
    <w:rsid w:val="00D70F15"/>
    <w:rsid w:val="00D92788"/>
    <w:rsid w:val="00D92B03"/>
    <w:rsid w:val="00DA234D"/>
    <w:rsid w:val="00DB5FD8"/>
    <w:rsid w:val="00DC6FDE"/>
    <w:rsid w:val="00DE46C0"/>
    <w:rsid w:val="00DF5742"/>
    <w:rsid w:val="00E2008A"/>
    <w:rsid w:val="00E20D2E"/>
    <w:rsid w:val="00E33B8E"/>
    <w:rsid w:val="00E34B6B"/>
    <w:rsid w:val="00E369D2"/>
    <w:rsid w:val="00E5195C"/>
    <w:rsid w:val="00E73453"/>
    <w:rsid w:val="00E81C41"/>
    <w:rsid w:val="00E83232"/>
    <w:rsid w:val="00E94C7A"/>
    <w:rsid w:val="00ED413E"/>
    <w:rsid w:val="00EE0873"/>
    <w:rsid w:val="00EE6B03"/>
    <w:rsid w:val="00F10E19"/>
    <w:rsid w:val="00F213D1"/>
    <w:rsid w:val="00F3077D"/>
    <w:rsid w:val="00F53219"/>
    <w:rsid w:val="00F57D96"/>
    <w:rsid w:val="00F9622E"/>
    <w:rsid w:val="00FE0689"/>
    <w:rsid w:val="00FE6D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6625" v:ext="edit"/>
    <o:shapelayout v:ext="edit">
      <o:idmap data="1" v:ext="edit"/>
    </o:shapelayout>
  </w:shapeDefaults>
  <w:decimalSymbol w:val=","/>
  <w:listSeparator w:val=";"/>
  <w15:docId w15:val="{368443E1-7B5E-4A1B-8EDD-721B10E2EE1B}"/>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44877"/>
    <w:pPr>
      <w:jc w:val="both"/>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rsid w:val="00392731"/>
  </w:style>
  <w:style w:type="paragraph" w:styleId="Zaglavlje">
    <w:name w:val="header"/>
    <w:basedOn w:val="Normal"/>
    <w:link w:val="ZaglavljeChar"/>
    <w:uiPriority w:val="99"/>
    <w:unhideWhenUsed/>
    <w:rsid w:val="00392731"/>
    <w:pPr>
      <w:tabs>
        <w:tab w:val="center" w:pos="4536"/>
        <w:tab w:val="right" w:pos="9072"/>
      </w:tabs>
    </w:pPr>
  </w:style>
  <w:style w:type="character" w:styleId="PodnojeChar" w:customStyle="true">
    <w:name w:val="Podnožje Char"/>
    <w:basedOn w:val="Zadanifontodlomka"/>
    <w:link w:val="Podnoje"/>
    <w:uiPriority w:val="99"/>
    <w:rsid w:val="00392731"/>
  </w:style>
  <w:style w:type="paragraph" w:styleId="Podnoje">
    <w:name w:val="footer"/>
    <w:basedOn w:val="Normal"/>
    <w:link w:val="PodnojeChar"/>
    <w:uiPriority w:val="99"/>
    <w:unhideWhenUsed/>
    <w:rsid w:val="00392731"/>
    <w:pPr>
      <w:tabs>
        <w:tab w:val="center" w:pos="4536"/>
        <w:tab w:val="right" w:pos="9072"/>
      </w:tabs>
    </w:pPr>
  </w:style>
  <w:style w:type="character" w:styleId="TekstbaloniaChar" w:customStyle="true">
    <w:name w:val="Tekst balončića Char"/>
    <w:basedOn w:val="Zadanifontodlomka"/>
    <w:link w:val="Tekstbalonia"/>
    <w:uiPriority w:val="99"/>
    <w:rsid w:val="00392731"/>
    <w:rPr>
      <w:rFonts w:ascii="Tahoma" w:hAnsi="Tahoma" w:cs="Tahoma"/>
      <w:sz w:val="16"/>
      <w:szCs w:val="16"/>
    </w:rPr>
  </w:style>
  <w:style w:type="paragraph" w:styleId="Tekstbalonia">
    <w:name w:val="Balloon Text"/>
    <w:basedOn w:val="Normal"/>
    <w:link w:val="TekstbaloniaChar"/>
    <w:uiPriority w:val="99"/>
    <w:unhideWhenUsed/>
    <w:rsid w:val="00392731"/>
    <w:rPr>
      <w:rFonts w:ascii="Tahoma" w:hAnsi="Tahoma" w:cs="Tahoma"/>
      <w:sz w:val="16"/>
      <w:szCs w:val="16"/>
    </w:rPr>
  </w:style>
  <w:style w:type="paragraph" w:styleId="Bezproreda">
    <w:name w:val="No Spacing"/>
    <w:uiPriority w:val="1"/>
    <w:qFormat/>
    <w:rsid w:val="00392731"/>
    <w:pPr>
      <w:jc w:val="both"/>
    </w:pPr>
    <w:rPr>
      <w:rFonts w:ascii="Calibri" w:hAnsi="Calibri" w:eastAsia="Calibri"/>
      <w:sz w:val="22"/>
    </w:rPr>
  </w:style>
  <w:style w:type="paragraph" w:styleId="Odlomakpopisa">
    <w:name w:val="List Paragraph"/>
    <w:basedOn w:val="Normal"/>
    <w:uiPriority w:val="34"/>
    <w:qFormat/>
    <w:rsid w:val="00392731"/>
    <w:pPr>
      <w:ind w:left="720"/>
      <w:contextualSpacing/>
    </w:pPr>
  </w:style>
  <w:style w:type="paragraph" w:styleId="Default" w:customStyle="true">
    <w:name w:val="Default"/>
    <w:rsid w:val="00392731"/>
    <w:pPr>
      <w:autoSpaceDE w:val="false"/>
      <w:autoSpaceDN w:val="false"/>
      <w:adjustRightInd w:val="false"/>
    </w:pPr>
    <w:rPr>
      <w:rFonts w:eastAsia="Times New Roman"/>
      <w:color w:val="000000"/>
      <w:lang w:eastAsia="hr-HR"/>
    </w:rPr>
  </w:style>
  <w:style w:type="character" w:styleId="Bodytext2" w:customStyle="true">
    <w:name w:val="Body text (2)_"/>
    <w:basedOn w:val="Zadanifontodlomka"/>
    <w:link w:val="Bodytext20"/>
    <w:locked/>
    <w:rsid w:val="00392731"/>
    <w:rPr>
      <w:rFonts w:ascii="Book Antiqua" w:hAnsi="Book Antiqua" w:eastAsia="Book Antiqua" w:cs="Book Antiqua"/>
      <w:shd w:val="clear" w:color="auto" w:fill="FFFFFF"/>
    </w:rPr>
  </w:style>
  <w:style w:type="paragraph" w:styleId="Bodytext20" w:customStyle="true">
    <w:name w:val="Body text (2)"/>
    <w:basedOn w:val="Normal"/>
    <w:link w:val="Bodytext2"/>
    <w:rsid w:val="00392731"/>
    <w:pPr>
      <w:widowControl w:val="false"/>
      <w:shd w:val="clear" w:color="auto" w:fill="FFFFFF"/>
      <w:spacing w:line="278" w:lineRule="exact"/>
      <w:ind w:hanging="1060"/>
    </w:pPr>
    <w:rPr>
      <w:rFonts w:ascii="Book Antiqua" w:hAnsi="Book Antiqua" w:eastAsia="Book Antiqua" w:cs="Book Antiqua"/>
    </w:rPr>
  </w:style>
  <w:style w:type="character" w:styleId="eSPISCCParagraphDefaultFont" w:customStyle="true">
    <w:name w:val="eSPIS_CC_Paragraph Default Font"/>
    <w:basedOn w:val="Zadanifontodlomka"/>
    <w:rsid w:val="00392731"/>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392731"/>
    <w:rPr>
      <w:bdr w:val="none" w:color="auto" w:sz="0" w:space="0" w:frame="true"/>
      <w:shd w:val="clear" w:color="auto" w:fill="FFFFCC"/>
      <w:lang w:val="hr-HR"/>
    </w:rPr>
  </w:style>
  <w:style w:type="character" w:styleId="PozadinaSvijetloCrvena" w:customStyle="true">
    <w:name w:val="Pozadina_SvijetloCrvena"/>
    <w:basedOn w:val="eSPISCCParagraphDefaultFont"/>
    <w:rsid w:val="00392731"/>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392731"/>
    <w:rPr>
      <w:rFonts w:hint="default" w:ascii="Times New Roman" w:hAnsi="Times New Roman" w:cs="Times New Roman"/>
      <w:sz w:val="24"/>
      <w:bdr w:val="none" w:color="auto" w:sz="0" w:space="0" w:frame="true"/>
      <w:shd w:val="clear" w:color="auto" w:fill="CCFFCC"/>
      <w:lang w:val="hr-HR"/>
    </w:rPr>
  </w:style>
  <w:style w:type="character" w:styleId="Bodytext2Bold" w:customStyle="true">
    <w:name w:val="Body text (2) + Bold"/>
    <w:basedOn w:val="Bodytext2"/>
    <w:rsid w:val="00392731"/>
    <w:rPr>
      <w:rFonts w:ascii="Calibri" w:hAnsi="Calibri" w:eastAsia="Calibri" w:cs="Calibri"/>
      <w:b/>
      <w:bCs/>
      <w:i w:val="false"/>
      <w:iCs w:val="false"/>
      <w:smallCaps w:val="false"/>
      <w:strike w:val="false"/>
      <w:dstrike w:val="false"/>
      <w:color w:val="000000"/>
      <w:spacing w:val="0"/>
      <w:w w:val="100"/>
      <w:position w:val="0"/>
      <w:sz w:val="22"/>
      <w:szCs w:val="22"/>
      <w:u w:val="none"/>
      <w:effect w:val="none"/>
      <w:shd w:val="clear" w:color="auto" w:fill="FFFFFF"/>
      <w:lang w:val="hr-HR" w:eastAsia="hr-HR" w:bidi="hr-HR"/>
    </w:rPr>
  </w:style>
  <w:style w:type="table" w:styleId="Reetkatablice">
    <w:name w:val="Table Grid"/>
    <w:basedOn w:val="Obinatablica"/>
    <w:uiPriority w:val="99"/>
    <w:rsid w:val="001B64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92788"/>
    <w:rPr>
      <w:color w:val="808080"/>
      <w:bdr w:val="none" w:color="auto" w:sz="0" w:space="0"/>
      <w:shd w:val="clear" w:color="auto" w:fill="auto"/>
    </w:rPr>
  </w:style>
  <w:style w:type="paragraph" w:styleId="Tijeloteksta">
    <w:name w:val="Body Text"/>
    <w:basedOn w:val="Normal"/>
    <w:link w:val="TijelotekstaChar"/>
    <w:unhideWhenUsed/>
    <w:rsid w:val="00562712"/>
    <w:pPr>
      <w:tabs>
        <w:tab w:val="left" w:pos="0"/>
      </w:tabs>
      <w:overflowPunct w:val="false"/>
      <w:autoSpaceDE w:val="false"/>
      <w:autoSpaceDN w:val="false"/>
      <w:adjustRightInd w:val="false"/>
    </w:pPr>
    <w:rPr>
      <w:rFonts w:ascii="7_Swiss" w:hAnsi="7_Swiss" w:eastAsia="Times New Roman"/>
      <w:color w:val="000000"/>
      <w:sz w:val="20"/>
      <w:szCs w:val="20"/>
      <w:lang w:val="en-GB" w:eastAsia="hr-HR"/>
    </w:rPr>
  </w:style>
  <w:style w:type="character" w:styleId="TijelotekstaChar" w:customStyle="true">
    <w:name w:val="Tijelo teksta Char"/>
    <w:basedOn w:val="Zadanifontodlomka"/>
    <w:link w:val="Tijeloteksta"/>
    <w:rsid w:val="00562712"/>
    <w:rPr>
      <w:rFonts w:ascii="7_Swiss" w:hAnsi="7_Swiss" w:eastAsia="Times New Roman"/>
      <w:color w:val="000000"/>
      <w:sz w:val="20"/>
      <w:szCs w:val="20"/>
      <w:lang w:val="en-GB" w:eastAsia="hr-HR"/>
    </w:rPr>
  </w:style>
  <w:style w:type="character" w:styleId="Brojstranice">
    <w:name w:val="page number"/>
    <w:basedOn w:val="Zadanifontodlomka"/>
    <w:uiPriority w:val="99"/>
    <w:rsid w:val="000960A2"/>
  </w:style>
  <w:style w:type="paragraph" w:styleId="Odlomakpopisa1" w:customStyle="true">
    <w:name w:val="Odlomak popisa1"/>
    <w:basedOn w:val="Normal"/>
    <w:uiPriority w:val="99"/>
    <w:rsid w:val="000960A2"/>
    <w:pPr>
      <w:ind w:left="708"/>
      <w:jc w:val="left"/>
    </w:pPr>
    <w:rPr>
      <w:rFonts w:eastAsia="Times New Roman"/>
      <w:lang w:eastAsia="hr-HR"/>
    </w:rPr>
  </w:style>
  <w:style w:type="numbering" w:styleId="Bezpopisa1" w:customStyle="true">
    <w:name w:val="Bez popisa1"/>
    <w:next w:val="Bezpopisa"/>
    <w:uiPriority w:val="99"/>
    <w:semiHidden/>
    <w:unhideWhenUsed/>
    <w:rsid w:val="000960A2"/>
  </w:style>
  <w:style w:type="table" w:styleId="Reetkatablice1" w:customStyle="true">
    <w:name w:val="Rešetka tablice1"/>
    <w:basedOn w:val="Obinatablica"/>
    <w:next w:val="Reetkatablice"/>
    <w:uiPriority w:val="99"/>
    <w:locked/>
    <w:rsid w:val="000960A2"/>
    <w:rPr>
      <w:rFonts w:eastAsia="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zija">
    <w:name w:val="Revision"/>
    <w:hidden/>
    <w:uiPriority w:val="99"/>
    <w:semiHidden/>
    <w:rsid w:val="000960A2"/>
    <w:rPr>
      <w:rFonts w:ascii="Calibri" w:hAnsi="Calibri" w:eastAsia="Calibri"/>
      <w:sz w:val="22"/>
      <w:szCs w:val="22"/>
    </w:rPr>
  </w:style>
  <w:style w:type="character" w:styleId="ZaglavljeChar1" w:customStyle="true">
    <w:name w:val="Zaglavlje Char1"/>
    <w:basedOn w:val="Zadanifontodlomka"/>
    <w:uiPriority w:val="99"/>
    <w:semiHidden/>
    <w:rsid w:val="00044877"/>
  </w:style>
  <w:style w:type="character" w:styleId="PodnojeChar1" w:customStyle="true">
    <w:name w:val="Podnožje Char1"/>
    <w:basedOn w:val="Zadanifontodlomka"/>
    <w:uiPriority w:val="99"/>
    <w:semiHidden/>
    <w:rsid w:val="00044877"/>
  </w:style>
  <w:style w:type="character" w:styleId="TekstbaloniaChar1" w:customStyle="true">
    <w:name w:val="Tekst balončića Char1"/>
    <w:basedOn w:val="Zadanifontodlomka"/>
    <w:uiPriority w:val="99"/>
    <w:semiHidden/>
    <w:rsid w:val="00044877"/>
    <w:rPr>
      <w:rFonts w:ascii="Tahoma" w:hAnsi="Tahoma" w:cs="Tahoma"/>
      <w:sz w:val="16"/>
      <w:szCs w:val="16"/>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033618">
      <w:bodyDiv w:val="true"/>
      <w:marLeft w:val="0"/>
      <w:marRight w:val="0"/>
      <w:marTop w:val="0"/>
      <w:marBottom w:val="0"/>
      <w:divBdr>
        <w:top w:val="none" w:color="auto" w:sz="0" w:space="0"/>
        <w:left w:val="none" w:color="auto" w:sz="0" w:space="0"/>
        <w:bottom w:val="none" w:color="auto" w:sz="0" w:space="0"/>
        <w:right w:val="none" w:color="auto" w:sz="0" w:space="0"/>
      </w:divBdr>
    </w:div>
    <w:div w:id="1130436210">
      <w:bodyDiv w:val="true"/>
      <w:marLeft w:val="0"/>
      <w:marRight w:val="0"/>
      <w:marTop w:val="0"/>
      <w:marBottom w:val="0"/>
      <w:divBdr>
        <w:top w:val="none" w:color="auto" w:sz="0" w:space="0"/>
        <w:left w:val="none" w:color="auto" w:sz="0" w:space="0"/>
        <w:bottom w:val="none" w:color="auto" w:sz="0" w:space="0"/>
        <w:right w:val="none" w:color="auto" w:sz="0" w:space="0"/>
      </w:divBdr>
    </w:div>
    <w:div w:id="1161310413">
      <w:bodyDiv w:val="true"/>
      <w:marLeft w:val="0"/>
      <w:marRight w:val="0"/>
      <w:marTop w:val="0"/>
      <w:marBottom w:val="0"/>
      <w:divBdr>
        <w:top w:val="none" w:color="auto" w:sz="0" w:space="0"/>
        <w:left w:val="none" w:color="auto" w:sz="0" w:space="0"/>
        <w:bottom w:val="none" w:color="auto" w:sz="0" w:space="0"/>
        <w:right w:val="none" w:color="auto" w:sz="0" w:space="0"/>
      </w:divBdr>
    </w:div>
    <w:div w:id="1414932084">
      <w:bodyDiv w:val="true"/>
      <w:marLeft w:val="0"/>
      <w:marRight w:val="0"/>
      <w:marTop w:val="0"/>
      <w:marBottom w:val="0"/>
      <w:divBdr>
        <w:top w:val="none" w:color="auto" w:sz="0" w:space="0"/>
        <w:left w:val="none" w:color="auto" w:sz="0" w:space="0"/>
        <w:bottom w:val="none" w:color="auto" w:sz="0" w:space="0"/>
        <w:right w:val="none" w:color="auto" w:sz="0" w:space="0"/>
      </w:divBdr>
    </w:div>
    <w:div w:id="150269287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rujna 2019.</izvorni_sadrzaj>
    <derivirana_varijabla naziv="DomainObject.PlaniraniZavrsetakDatum_1">17. rujna 2019.</derivirana_varijabla>
  </DomainObject.PlaniraniZavrsetakDatum>
  <DomainObject.PlaniraniPocetakDatum>
    <izvorni_sadrzaj>17. rujna 2019.</izvorni_sadrzaj>
    <derivirana_varijabla naziv="DomainObject.PlaniraniPocetakDatum_1">17. rujna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10:50</izvorni_sadrzaj>
    <derivirana_varijabla naziv="DomainObject.PlaniraniZavrsetakVrijeme_1">10:50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rujna 2019.</izvorni_sadrzaj>
    <derivirana_varijabla naziv="DomainObject.Zapisnik.DatumKreiranja_1">17. rujna 2019.</derivirana_varijabla>
  </DomainObject.Zapisnik.DatumKreiranja>
  <DomainObject.Zapisnik.ImovinskaKorist>
    <izvorni_sadrzaj/>
    <derivirana_varijabla naziv="DomainObject.Zapisnik.ImovinskaKorist_1"/>
  </DomainObject.Zapisnik.ImovinskaKorist>
  <DomainObject.Zapisnik.Oznaka>
    <izvorni_sadrzaj>St-118/2018-65</izvorni_sadrzaj>
    <derivirana_varijabla naziv="DomainObject.Zapisnik.Oznaka_1">St-118/2018-65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Dužnik u prijedlogu nije naveo sve postupke u tijeku 
Izostavio je i neke za koje je sud saznao nakon 
donošenja rješenja o odbačaju prijedloga</izvorni_sadrzaj>
    <derivirana_varijabla naziv="DomainObject.Predmet.Opis_1">Dužnik u prijedlogu nije naveo sve postupke u tijeku 
Izostavio je i neke za koje je sud saznao nakon 
donošenja rješenja o odbačaju prijedloga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St-118/2018</izvorni_sadrzaj>
    <derivirana_varijabla naziv="DomainObject.Predmet.OznakaBroj_1">St-118/2018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VINOPLOD-VINARIJA, dioničko društvo za proizvodnju i prodaju vina, alkoholnih i bezalkoholnih pića; SPV ZA SANACIJU d.o.o. za poslovne usluge zastupanog po punomoćniku BUTERIN&amp;POSAVEC odvjetničko društvo, društvo s ograničenom odgovornošću</izvorni_sadrzaj>
    <derivirana_varijabla naziv="DomainObject.Predmet.StrankaFormated_1">  VINOPLOD-VINARIJA, dioničko društvo za proizvodnju i prodaju vina, alkoholnih i bezalkoholnih pića; SPV ZA SANACIJU d.o.o. za poslovne usluge zastupanog po punomoćniku BUTERIN&amp;POSAVEC odvjetničko društvo, društvo s ograničenom odgovornošću</derivirana_varijabla>
  </DomainObject.Predmet.StrankaFormated>
  <DomainObject.Predmet.StrankaFormatedOIB>
    <izvorni_sadrzaj>  VINOPLOD-VINARIJA, dioničko društvo za proizvodnju i prodaju vina, alkoholnih i bezalkoholnih pića, OIB 47074146147; SPV ZA SANACIJU d.o.o. za poslovne usluge, OIB 37066802433 zastupanog po punomoćniku BUTERIN&amp;POSAVEC odvjetničko društvo, društvo s ograničenom odgovornošću</izvorni_sadrzaj>
    <derivirana_varijabla naziv="DomainObject.Predmet.StrankaFormatedOIB_1">  VINOPLOD-VINARIJA, dioničko društvo za proizvodnju i prodaju vina, alkoholnih i bezalkoholnih pića, OIB 47074146147; SPV ZA SANACIJU d.o.o. za poslovne usluge, OIB 37066802433 zastupanog po punomoćniku BUTERIN&amp;POSAVEC odvjetničko društvo, društvo s ograničenom odgovornošću</derivirana_varijabla>
  </DomainObject.Predmet.StrankaFormatedOIB>
  <DomainObject.Predmet.StrankaFormatedWithAdress>
    <izvorni_sadrzaj> VINOPLOD-VINARIJA, dioničko društvo za proizvodnju i prodaju vina, alkoholnih i bezalkoholnih pića, Velimira Škorpika 2, 22000 Šibenik; SPV ZA SANACIJU d.o.o. za poslovne usluge, Jurišićeva 1, 10000 Zagreb zastupanog po punomoćniku BUTERIN&amp;POSAVEC odvjetničko društvo, društvo s ograničenom odgovornošću</izvorni_sadrzaj>
    <derivirana_varijabla naziv="DomainObject.Predmet.StrankaFormatedWithAdress_1"> VINOPLOD-VINARIJA, dioničko društvo za proizvodnju i prodaju vina, alkoholnih i bezalkoholnih pića, Velimira Škorpika 2, 22000 Šibenik; SPV ZA SANACIJU d.o.o. za poslovne usluge, Jurišićeva 1, 10000 Zagreb zastupanog po punomoćniku BUTERIN&amp;POSAVEC odvjetničko društvo, društvo s ograničenom odgovornošću</derivirana_varijabla>
  </DomainObject.Predmet.StrankaFormatedWithAdress>
  <DomainObject.Predmet.StrankaFormatedWithAdressOIB>
    <izvorni_sadrzaj> VINOPLOD-VINARIJA, dioničko društvo za proizvodnju i prodaju vina, alkoholnih i bezalkoholnih pića, OIB 47074146147, Velimira Škorpika 2, 22000 Šibenik; SPV ZA SANACIJU d.o.o. za poslovne usluge, OIB 37066802433, Jurišićeva 1, 10000 Zagreb zastupanog po punomoćniku BUTERIN&amp;POSAVEC odvjetničko društvo, društvo s ograničenom odgovornošću</izvorni_sadrzaj>
    <derivirana_varijabla naziv="DomainObject.Predmet.StrankaFormatedWithAdressOIB_1"> VINOPLOD-VINARIJA, dioničko društvo za proizvodnju i prodaju vina, alkoholnih i bezalkoholnih pića, OIB 47074146147, Velimira Škorpika 2, 22000 Šibenik; SPV ZA SANACIJU d.o.o. za poslovne usluge, OIB 37066802433, Jurišićeva 1, 10000 Zagreb zastupanog po punomoćniku BUTERIN&amp;POSAVEC odvjetničko društvo, društvo s ograničenom odgovornošću</derivirana_varijabla>
  </DomainObject.Predmet.StrankaFormatedWithAdressOIB>
  <DomainObject.Predmet.StrankaWithAdress>
    <izvorni_sadrzaj>VINOPLOD-VINARIJA, dioničko društvo za proizvodnju i prodaju vina, alkoholnih i bezalkoholnih pića Velimira Škorpika 2,22000 Šibenik,SPV ZA SANACIJU d.o.o. za poslovne usluge Jurišićeva 1,10000 Zagreb</izvorni_sadrzaj>
    <derivirana_varijabla naziv="DomainObject.Predmet.StrankaWithAdress_1">VINOPLOD-VINARIJA, dioničko društvo za proizvodnju i prodaju vina, alkoholnih i bezalkoholnih pića Velimira Škorpika 2,22000 Šibenik,SPV ZA SANACIJU d.o.o. za poslovne usluge Jurišićeva 1,10000 Zagreb</derivirana_varijabla>
  </DomainObject.Predmet.StrankaWithAdress>
  <DomainObject.Predmet.StrankaWithAdressOIB>
    <izvorni_sadrzaj>VINOPLOD-VINARIJA, dioničko društvo za proizvodnju i prodaju vina, alkoholnih i bezalkoholnih pića, OIB 47074146147, Velimira Škorpika 2,22000 Šibenik,SPV ZA SANACIJU d.o.o. za poslovne usluge, OIB 37066802433, Jurišićeva 1,10000 Zagreb</izvorni_sadrzaj>
    <derivirana_varijabla naziv="DomainObject.Predmet.StrankaWithAdressOIB_1">VINOPLOD-VINARIJA, dioničko društvo za proizvodnju i prodaju vina, alkoholnih i bezalkoholnih pića, OIB 47074146147, Velimira Škorpika 2,22000 Šibenik,SPV ZA SANACIJU d.o.o. za poslovne usluge, OIB 37066802433, Jurišićeva 1,10000 Zagreb</derivirana_varijabla>
  </DomainObject.Predmet.StrankaWithAdressOIB>
  <DomainObject.Predmet.StrankaNazivFormated>
    <izvorni_sadrzaj>VINOPLOD-VINARIJA, dioničko društvo za proizvodnju i prodaju vina, alkoholnih i bezalkoholnih pića,SPV ZA SANACIJU d.o.o. za poslovne usluge</izvorni_sadrzaj>
    <derivirana_varijabla naziv="DomainObject.Predmet.StrankaNazivFormated_1">VINOPLOD-VINARIJA, dioničko društvo za proizvodnju i prodaju vina, alkoholnih i bezalkoholnih pića,SPV ZA SANACIJU d.o.o. za poslovne usluge</derivirana_varijabla>
  </DomainObject.Predmet.StrankaNazivFormated>
  <DomainObject.Predmet.StrankaNazivFormatedOIB>
    <izvorni_sadrzaj>VINOPLOD-VINARIJA, dioničko društvo za proizvodnju i prodaju vina, alkoholnih i bezalkoholnih pića, OIB 47074146147,SPV ZA SANACIJU d.o.o. za poslovne usluge, OIB 37066802433</izvorni_sadrzaj>
    <derivirana_varijabla naziv="DomainObject.Predmet.StrankaNazivFormatedOIB_1">VINOPLOD-VINARIJA, dioničko društvo za proizvodnju i prodaju vina, alkoholnih i bezalkoholnih pića, OIB 47074146147,SPV ZA SANACIJU d.o.o. za poslovne usluge, OIB 37066802433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VINOPLOD-VINARIJA, dioničko društvo za proizvodnju i prodaju vina, alkoholnih i bezalkoholnih pića</item>
      <item>SPV ZA SANACIJU d.o.o. za poslovne usluge zastupanog po punomoćniku BUTERIN&amp;POSAVEC odvjetničko društvo, društvo s ograničenom odgovornošću</item>
    </izvorni_sadrzaj>
    <derivirana_varijabla naziv="DomainObject.Predmet.StrankaListFormated_1">
      <item>VINOPLOD-VINARIJA, dioničko društvo za proizvodnju i prodaju vina, alkoholnih i bezalkoholnih pića</item>
      <item>SPV ZA SANACIJU d.o.o. za poslovne usluge zastupanog po punomoćniku BUTERIN&amp;POSAVEC odvjetničko društvo, društvo s ograničenom odgovornošću</item>
    </derivirana_varijabla>
  </DomainObject.Predmet.StrankaListFormated>
  <DomainObject.Predmet.StrankaListFormatedOIB>
    <izvorni_sadrzaj>
      <item>VINOPLOD-VINARIJA, dioničko društvo za proizvodnju i prodaju vina, alkoholnih i bezalkoholnih pića, OIB 47074146147</item>
      <item>SPV ZA SANACIJU d.o.o. za poslovne usluge, OIB 37066802433 zastupanog po punomoćniku BUTERIN&amp;POSAVEC odvjetničko društvo, društvo s ograničenom odgovornošću</item>
    </izvorni_sadrzaj>
    <derivirana_varijabla naziv="DomainObject.Predmet.StrankaListFormatedOIB_1">
      <item>VINOPLOD-VINARIJA, dioničko društvo za proizvodnju i prodaju vina, alkoholnih i bezalkoholnih pića, OIB 47074146147</item>
      <item>SPV ZA SANACIJU d.o.o. za poslovne usluge, OIB 37066802433 zastupanog po punomoćniku BUTERIN&amp;POSAVEC odvjetničko društvo, društvo s ograničenom odgovornošću</item>
    </derivirana_varijabla>
  </DomainObject.Predmet.StrankaListFormatedOIB>
  <DomainObject.Predmet.StrankaListFormatedWithAdress>
    <izvorni_sadrzaj>
      <item>VINOPLOD-VINARIJA, dioničko društvo za proizvodnju i prodaju vina, alkoholnih i bezalkoholnih pića, Velimira Škorpika 2, 22000 Šibenik</item>
      <item>SPV ZA SANACIJU d.o.o. za poslovne usluge, Jurišićeva 1, 10000 Zagreb zastupanog po punomoćniku BUTERIN&amp;POSAVEC odvjetničko društvo, društvo s ograničenom odgovornošću</item>
    </izvorni_sadrzaj>
    <derivirana_varijabla naziv="DomainObject.Predmet.StrankaListFormatedWithAdress_1">
      <item>VINOPLOD-VINARIJA, dioničko društvo za proizvodnju i prodaju vina, alkoholnih i bezalkoholnih pića, Velimira Škorpika 2, 22000 Šibenik</item>
      <item>SPV ZA SANACIJU d.o.o. za poslovne usluge, Jurišićeva 1, 10000 Zagreb zastupanog po punomoćniku BUTERIN&amp;POSAVEC odvjetničko društvo, društvo s ograničenom odgovornošću</item>
    </derivirana_varijabla>
  </DomainObject.Predmet.StrankaListFormatedWithAdress>
  <DomainObject.Predmet.StrankaListFormatedWithAdressOIB>
    <izvorni_sadrzaj>
      <item>VINOPLOD-VINARIJA, dioničko društvo za proizvodnju i prodaju vina, alkoholnih i bezalkoholnih pića, OIB 47074146147, Velimira Škorpika 2, 22000 Šibenik</item>
      <item>SPV ZA SANACIJU d.o.o. za poslovne usluge, OIB 37066802433, Jurišićeva 1, 10000 Zagreb zastupanog po punomoćniku BUTERIN&amp;POSAVEC odvjetničko društvo, društvo s ograničenom odgovornošću</item>
    </izvorni_sadrzaj>
    <derivirana_varijabla naziv="DomainObject.Predmet.StrankaListFormatedWithAdressOIB_1">
      <item>VINOPLOD-VINARIJA, dioničko društvo za proizvodnju i prodaju vina, alkoholnih i bezalkoholnih pića, OIB 47074146147, Velimira Škorpika 2, 22000 Šibenik</item>
      <item>SPV ZA SANACIJU d.o.o. za poslovne usluge, OIB 37066802433, Jurišićeva 1, 10000 Zagreb zastupanog po punomoćniku BUTERIN&amp;POSAVEC odvjetničko društvo, društvo s ograničenom odgovornošću</item>
    </derivirana_varijabla>
  </DomainObject.Predmet.StrankaListFormatedWithAdressOIB>
  <DomainObject.Predmet.StrankaListNazivFormated>
    <izvorni_sadrzaj>
      <item>VINOPLOD-VINARIJA, dioničko društvo za proizvodnju i prodaju vina, alkoholnih i bezalkoholnih pića</item>
      <item>SPV ZA SANACIJU d.o.o. za poslovne usluge</item>
    </izvorni_sadrzaj>
    <derivirana_varijabla naziv="DomainObject.Predmet.StrankaListNazivFormated_1">
      <item>VINOPLOD-VINARIJA, dioničko društvo za proizvodnju i prodaju vina, alkoholnih i bezalkoholnih pića</item>
      <item>SPV ZA SANACIJU d.o.o. za poslovne usluge</item>
    </derivirana_varijabla>
  </DomainObject.Predmet.StrankaListNazivFormated>
  <DomainObject.Predmet.StrankaListNazivFormatedOIB>
    <izvorni_sadrzaj>
      <item>VINOPLOD-VINARIJA, dioničko društvo za proizvodnju i prodaju vina, alkoholnih i bezalkoholnih pića, OIB 47074146147</item>
      <item>SPV ZA SANACIJU d.o.o. za poslovne usluge, OIB 37066802433</item>
    </izvorni_sadrzaj>
    <derivirana_varijabla naziv="DomainObject.Predmet.StrankaListNazivFormatedOIB_1">
      <item>VINOPLOD-VINARIJA, dioničko društvo za proizvodnju i prodaju vina, alkoholnih i bezalkoholnih pića, OIB 47074146147</item>
      <item>SPV ZA SANACIJU d.o.o. za poslovne usluge, OIB 37066802433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BUTERIN&amp;POSAVEC odvjetničko društvo, društvo s ograničenom odgovornošću punomoćnik sudionika u postupku SPV ZA SANACIJU d.o.o. za poslovne usluge</item>
    </izvorni_sadrzaj>
    <derivirana_varijabla naziv="DomainObject.Predmet.OstaliListFormated_1">
      <item>BUTERIN&amp;POSAVEC odvjetničko društvo, društvo s ograničenom odgovornošću punomoćnik sudionika u postupku SPV ZA SANACIJU d.o.o. za poslovne usluge</item>
    </derivirana_varijabla>
  </DomainObject.Predmet.OstaliListFormated>
  <DomainObject.Predmet.OstaliListFormatedOIB>
    <izvorni_sadrzaj>
      <item>BUTERIN&amp;POSAVEC odvjetničko društvo, društvo s ograničenom odgovornošću, OIB 88443826619 punomoćnik sudionika u postupku SPV ZA SANACIJU d.o.o. za poslovne usluge</item>
    </izvorni_sadrzaj>
    <derivirana_varijabla naziv="DomainObject.Predmet.OstaliListFormatedOIB_1">
      <item>BUTERIN&amp;POSAVEC odvjetničko društvo, društvo s ograničenom odgovornošću, OIB 88443826619 punomoćnik sudionika u postupku SPV ZA SANACIJU d.o.o. za poslovne usluge</item>
    </derivirana_varijabla>
  </DomainObject.Predmet.OstaliListFormatedOIB>
  <DomainObject.Predmet.OstaliListFormatedWithAdress>
    <izvorni_sadrzaj>
      <item>BUTERIN&amp;POSAVEC odvjetničko društvo, društvo s ograničenom odgovornošću, Draškovićeva 82, 10000 Zagreb punomoćnik sudionika u postupku SPV ZA SANACIJU d.o.o. za poslovne usluge</item>
    </izvorni_sadrzaj>
    <derivirana_varijabla naziv="DomainObject.Predmet.OstaliListFormatedWithAdress_1">
      <item>BUTERIN&amp;POSAVEC odvjetničko društvo, društvo s ograničenom odgovornošću, Draškovićeva 82, 10000 Zagreb punomoćnik sudionika u postupku SPV ZA SANACIJU d.o.o. za poslovne usluge</item>
    </derivirana_varijabla>
  </DomainObject.Predmet.OstaliListFormatedWithAdress>
  <DomainObject.Predmet.OstaliListFormatedWithAdressOIB>
    <izvorni_sadrzaj>
      <item>BUTERIN&amp;POSAVEC odvjetničko društvo, društvo s ograničenom odgovornošću, OIB 88443826619, Draškovićeva 82, 10000 Zagreb punomoćnik sudionika u postupku SPV ZA SANACIJU d.o.o. za poslovne usluge</item>
    </izvorni_sadrzaj>
    <derivirana_varijabla naziv="DomainObject.Predmet.OstaliListFormatedWithAdressOIB_1">
      <item>BUTERIN&amp;POSAVEC odvjetničko društvo, društvo s ograničenom odgovornošću, OIB 88443826619, Draškovićeva 82, 10000 Zagreb punomoćnik sudionika u postupku SPV ZA SANACIJU d.o.o. za poslovne usluge</item>
    </derivirana_varijabla>
  </DomainObject.Predmet.OstaliListFormatedWithAdressOIB>
  <DomainObject.Predmet.OstaliListNazivFormated>
    <izvorni_sadrzaj>
      <item>BUTERIN&amp;POSAVEC odvjetničko društvo, društvo s ograničenom odgovornošću</item>
    </izvorni_sadrzaj>
    <derivirana_varijabla naziv="DomainObject.Predmet.OstaliListNazivFormated_1">
      <item>BUTERIN&amp;POSAVEC odvjetničko društvo, društvo s ograničenom odgovornošću</item>
    </derivirana_varijabla>
  </DomainObject.Predmet.OstaliListNazivFormated>
  <DomainObject.Predmet.OstaliListNazivFormatedOIB>
    <izvorni_sadrzaj>
      <item>BUTERIN&amp;POSAVEC odvjetničko društvo, društvo s ograničenom odgovornošću, OIB 88443826619</item>
    </izvorni_sadrzaj>
    <derivirana_varijabla naziv="DomainObject.Predmet.OstaliListNazivFormatedOIB_1">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2019.</izvorni_sadrzaj>
    <derivirana_varijabla naziv="DomainObject.Datum_1">17. rujna 2019.</derivirana_varijabla>
  </DomainObject.Datum>
  <DomainObject.PoslovniBrojDokumenta>
    <izvorni_sadrzaj>St-118/2018-65</izvorni_sadrzaj>
    <derivirana_varijabla naziv="DomainObject.PoslovniBrojDokumenta_1">St-118/2018-65</derivirana_varijabla>
  </DomainObject.PoslovniBrojDokumenta>
  <DomainObject.Predmet.StrankaIDrugi>
    <izvorni_sadrzaj>VINOPLOD-VINARIJA, dioničko društvo za proizvodnju i prodaju vina, alkoholnih i bezalkoholnih pića i dr.</izvorni_sadrzaj>
    <derivirana_varijabla naziv="DomainObject.Predmet.StrankaIDrugi_1">VINOPLOD-VINARIJA, dioničko društvo za proizvodnju i prodaju vina, alkoholnih i bezalkoholnih pića i dr.</derivirana_varijabla>
  </DomainObject.Predmet.StrankaIDrugi>
  <DomainObject.Predmet.ProtustrankaIDrugi>
    <izvorni_sadrzaj/>
    <derivirana_varijabla naziv="DomainObject.Predmet.ProtustrankaIDrugi_1"/>
  </DomainObject.Predmet.ProtustrankaIDrugi>
  <DomainObject.Predmet.StrankaIDrugiAdressOIB>
    <izvorni_sadrzaj>VINOPLOD-VINARIJA, dioničko društvo za proizvodnju i prodaju vina, alkoholnih i bezalkoholnih pića, OIB 47074146147, Velimira Škorpika 2, 22000 Šibenik i dr.</izvorni_sadrzaj>
    <derivirana_varijabla naziv="DomainObject.Predmet.StrankaIDrugiAdressOIB_1">VINOPLOD-VINARIJA, dioničko društvo za proizvodnju i prodaju vina, alkoholnih i bezalkoholnih pića, OIB 47074146147, Velimira Škorpika 2,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VINOPLOD-VINARIJA, dioničko društvo za proizvodnju i prodaju vina, alkoholnih i bezalkoholnih pića</item>
      <item>SPV ZA SANACIJU d.o.o. za poslovne usluge</item>
      <item>BUTERIN&amp;POSAVEC odvjetničko društvo, društvo s ograničenom odgovornošću</item>
    </izvorni_sadrzaj>
    <derivirana_varijabla naziv="DomainObject.Predmet.SudioniciListNaziv_1">
      <item>VINOPLOD-VINARIJA, dioničko društvo za proizvodnju i prodaju vina, alkoholnih i bezalkoholnih pića</item>
      <item>SPV ZA SANACIJU d.o.o. za poslovne usluge</item>
      <item>BUTERIN&amp;POSAVEC odvjetničko društvo, društvo s ograničenom odgovornošću</item>
    </derivirana_varijabla>
  </DomainObject.Predmet.SudioniciListNaziv>
  <DomainObject.Predmet.SudioniciListAdressOIB>
    <izvorni_sadrzaj>
      <item>VINOPLOD-VINARIJA, dioničko društvo za proizvodnju i prodaju vina, alkoholnih i bezalkoholnih pića, OIB 47074146147, Velimira Škorpika 2,22000 Šibenik</item>
      <item>SPV ZA SANACIJU d.o.o. za poslovne usluge, OIB 37066802433, Jurišićeva 1,10000 Zagreb</item>
      <item>BUTERIN&amp;POSAVEC odvjetničko društvo, društvo s ograničenom odgovornošću, OIB 88443826619, Draškovićeva 82,10000 Zagreb</item>
    </izvorni_sadrzaj>
    <derivirana_varijabla naziv="DomainObject.Predmet.SudioniciListAdressOIB_1">
      <item>VINOPLOD-VINARIJA, dioničko društvo za proizvodnju i prodaju vina, alkoholnih i bezalkoholnih pića, OIB 47074146147, Velimira Škorpika 2,22000 Šibenik</item>
      <item>SPV ZA SANACIJU d.o.o. za poslovne usluge, OIB 37066802433, Jurišićeva 1,10000 Zagreb</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47074146147</item>
      <item>, OIB 37066802433</item>
      <item>, OIB 88443826619</item>
    </izvorni_sadrzaj>
    <derivirana_varijabla naziv="DomainObject.Predmet.SudioniciListNazivOIB_1">
      <item>, OIB 47074146147</item>
      <item>, OIB 37066802433</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10000 Zagreb</item>
    </izvorni_sadrzaj>
    <derivirana_varijabla naziv="DomainObject.Predmet.StecajniUpraviteljiListAddressOIB_1">
      <item>Jelenko Lehki, OIB 96068307857, Pavla Hatza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209B56-07A9-42E6-94E6-5B2A5238DB1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93</properties:Pages>
  <properties:Words>42790</properties:Words>
  <properties:Characters>260805</properties:Characters>
  <properties:Lines>9189</properties:Lines>
  <properties:Paragraphs>3799</properties:Paragraphs>
  <properties:TotalTime>630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300024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2019-09-13T18:24:00Z</dcterms:created>
  <dc:creator>Velimir Vuković</dc:creator>
  <cp:lastModifiedBy>Ana Markač</cp:lastModifiedBy>
  <cp:lastPrinted>2019-09-17T08:19:00Z</cp:lastPrinted>
  <dcterms:modified xmlns:xsi="http://www.w3.org/2001/XMLSchema-instance" xsi:type="dcterms:W3CDTF">2019-09-17T08:58:00Z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St-118/2018-65 / Zapisnik - Ročište za glasovanje o planu restrukturiranja (St-118-18 zapisnik ročište za glasovanje 17.9.2019. ANA.docx)</vt:lpwstr>
  </prop:property>
  <prop:property fmtid="{D5CDD505-2E9C-101B-9397-08002B2CF9AE}" pid="4" name="CC_coloring">
    <vt:bool>false</vt:bool>
  </prop:property>
  <prop:property fmtid="{D5CDD505-2E9C-101B-9397-08002B2CF9AE}" pid="5" name="BrojStranica">
    <vt:i4>93</vt:i4>
  </prop:property>
</prop:Properties>
</file>