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0ac7" w14:paraId="db50ac7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6D254D">
        <w:t>864/16</w:t>
      </w:r>
      <w:r w:rsidR="0037616B">
        <w:t>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 xml:space="preserve">Financijska agencija Regionalni centar Osijek, za otvaranje stečajnog  postupka nad dužnikom </w:t>
      </w:r>
      <w:r w:rsidR="006D254D">
        <w:t>K.E.T. j.d.o.o., Antunovac, Hrvatske Republike 42, OIB: 74345515608, MBS: 030130747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6D254D">
        <w:t>18</w:t>
      </w:r>
      <w:r w:rsidR="005868BA">
        <w:t xml:space="preserve">. siječnja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D254D">
        <w:t>K.E.T. j.d.o.o., Antunovac, Hrvatske Republike 42, OIB: 74345515608, MBS: 030130747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7616B">
        <w:rPr>
          <w:b/>
        </w:rPr>
        <w:t>16. veljače 2017. u 10</w:t>
      </w:r>
      <w:r w:rsidR="0037616B">
        <w:t>:</w:t>
      </w:r>
      <w:r w:rsidR="006D254D">
        <w:rPr>
          <w:b/>
        </w:rPr>
        <w:t>30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5868BA">
        <w:t>Ivana Krstić, Osijek, Županijska 2, OIB: 47574637103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D254D">
        <w:t>11</w:t>
      </w:r>
      <w:r w:rsidR="0037616B">
        <w:t>. travnja</w:t>
      </w:r>
      <w:r w:rsidR="005868BA">
        <w:t xml:space="preserve"> 2016.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6D254D">
        <w:t>K.E.T. j.d.o.o., Antunovac, Hrvatske Republike 42, OIB: 74345515608, MBS: 030130747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5F4420" w:rsidP="005F4420" w:rsidR="005F4420">
      <w:pPr>
        <w:jc w:val="right"/>
      </w:pPr>
      <w:r>
        <w:t>Broj: St-</w:t>
      </w:r>
      <w:r w:rsidR="006D254D">
        <w:t>864/16</w:t>
      </w:r>
      <w:r w:rsidR="0037616B">
        <w:t>-6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FINA navodi da dužnik na dan </w:t>
      </w:r>
      <w:r w:rsidR="006D254D">
        <w:t>1.9.2015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6D254D">
        <w:t>467</w:t>
      </w:r>
      <w:r>
        <w:t xml:space="preserve"> dana u ukupnom iznosu od </w:t>
      </w:r>
      <w:r w:rsidR="006D254D">
        <w:t>38.384,69</w:t>
      </w:r>
      <w:r>
        <w:t xml:space="preserve"> kn u koji iznos je uračunata kamata i naknada FINE za provedbu ovrhe na novčanim sredstvima te da dužnik ima </w:t>
      </w:r>
      <w:r w:rsidR="0037616B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5868BA">
        <w:t xml:space="preserve">Ivana Krstić, Osijek, Županijska 2, OIB: 47574637103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D254D">
        <w:t>18</w:t>
      </w:r>
      <w:r w:rsidR="005868BA">
        <w:t>. siječnja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6D254D">
        <w:t>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37616B">
        <w:t>16</w:t>
      </w:r>
      <w:r>
        <w:t>/2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4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B749A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7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7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K.E.T. j.d.o.o. za trgovinu i usluge</izvorni_sadrzaj>
    <derivirana_varijabla naziv="DomainObject.Predmet.ProtustrankaFormated_1">  K.E.T. j.d.o.o. za trgovinu i usluge</derivirana_varijabla>
  </DomainObject.Predmet.ProtustrankaFormated>
  <DomainObject.Predmet.ProtustrankaFormatedOIB>
    <izvorni_sadrzaj>  K.E.T. j.d.o.o. za trgovinu i usluge, OIB 74345515608</izvorni_sadrzaj>
    <derivirana_varijabla naziv="DomainObject.Predmet.ProtustrankaFormatedOIB_1">  K.E.T. j.d.o.o. za trgovinu i usluge, OIB 74345515608</derivirana_varijabla>
  </DomainObject.Predmet.ProtustrankaFormatedOIB>
  <DomainObject.Predmet.ProtustrankaFormatedWithAdress>
    <izvorni_sadrzaj> K.E.T. j.d.o.o. za trgovinu i usluge, Hrvatske Republike 42 , 31216 Antunovac</izvorni_sadrzaj>
    <derivirana_varijabla naziv="DomainObject.Predmet.ProtustrankaFormatedWithAdress_1"> K.E.T. j.d.o.o. za trgovinu i usluge, Hrvatske Republike 42 , 31216 Antunovac</derivirana_varijabla>
  </DomainObject.Predmet.ProtustrankaFormatedWithAdress>
  <DomainObject.Predmet.ProtustrankaFormatedWithAdressOIB>
    <izvorni_sadrzaj> K.E.T. j.d.o.o. za trgovinu i usluge, OIB 74345515608, Hrvatske Republike 42 , 31216 Antunovac</izvorni_sadrzaj>
    <derivirana_varijabla naziv="DomainObject.Predmet.ProtustrankaFormatedWithAdressOIB_1"> K.E.T. j.d.o.o. za trgovinu i usluge, OIB 74345515608, Hrvatske Republike 42 , 31216 Antunovac</derivirana_varijabla>
  </DomainObject.Predmet.ProtustrankaFormatedWithAdressOIB>
  <DomainObject.Predmet.ProtustrankaWithAdress>
    <izvorni_sadrzaj>K.E.T. j.d.o.o. za trgovinu i usluge Hrvatske Republike 42 , 31216 Antunovac</izvorni_sadrzaj>
    <derivirana_varijabla naziv="DomainObject.Predmet.ProtustrankaWithAdress_1">K.E.T. j.d.o.o. za trgovinu i usluge Hrvatske Republike 42 , 31216 Antunovac</derivirana_varijabla>
  </DomainObject.Predmet.ProtustrankaWithAdress>
  <DomainObject.Predmet.ProtustrankaWithAdressOIB>
    <izvorni_sadrzaj>K.E.T. j.d.o.o. za trgovinu i usluge, OIB 74345515608, Hrvatske Republike 42 , 31216 Antunovac</izvorni_sadrzaj>
    <derivirana_varijabla naziv="DomainObject.Predmet.ProtustrankaWithAdressOIB_1">K.E.T. j.d.o.o. za trgovinu i usluge, OIB 74345515608, Hrvatske Republike 42 , 31216 Antunovac</derivirana_varijabla>
  </DomainObject.Predmet.ProtustrankaWithAdressOIB>
  <DomainObject.Predmet.ProtustrankaNazivFormated>
    <izvorni_sadrzaj>K.E.T. j.d.o.o. za trgovinu i usluge</izvorni_sadrzaj>
    <derivirana_varijabla naziv="DomainObject.Predmet.ProtustrankaNazivFormated_1">K.E.T. j.d.o.o. za trgovinu i usluge</derivirana_varijabla>
  </DomainObject.Predmet.ProtustrankaNazivFormated>
  <DomainObject.Predmet.ProtustrankaNazivFormatedOIB>
    <izvorni_sadrzaj>K.E.T. j.d.o.o. za trgovinu i usluge, OIB 74345515608</izvorni_sadrzaj>
    <derivirana_varijabla naziv="DomainObject.Predmet.ProtustrankaNazivFormatedOIB_1">K.E.T. j.d.o.o. za trgovinu i usluge, OIB 74345515608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K.E.T. j.d.o.o. za trgovinu i usluge</item>
    </izvorni_sadrzaj>
    <derivirana_varijabla naziv="DomainObject.Predmet.ProtuStrankaListFormated_1">
      <item>K.E.T. j.d.o.o. za trgovinu i usluge</item>
    </derivirana_varijabla>
  </DomainObject.Predmet.ProtuStrankaListFormated>
  <DomainObject.Predmet.ProtuStrankaListFormatedOIB>
    <izvorni_sadrzaj>
      <item>K.E.T. j.d.o.o. za trgovinu i usluge, OIB 74345515608</item>
    </izvorni_sadrzaj>
    <derivirana_varijabla naziv="DomainObject.Predmet.ProtuStrankaListFormatedOIB_1">
      <item>K.E.T. j.d.o.o. za trgovinu i usluge, OIB 74345515608</item>
    </derivirana_varijabla>
  </DomainObject.Predmet.ProtuStrankaListFormatedOIB>
  <DomainObject.Predmet.ProtuStrankaListFormatedWithAdress>
    <izvorni_sadrzaj>
      <item>K.E.T. j.d.o.o. za trgovinu i usluge, Hrvatske Republike 42 , 31216 Antunovac</item>
    </izvorni_sadrzaj>
    <derivirana_varijabla naziv="DomainObject.Predmet.ProtuStrankaListFormatedWithAdress_1">
      <item>K.E.T. j.d.o.o. za trgovinu i usluge, Hrvatske Republike 42 , 31216 Antunovac</item>
    </derivirana_varijabla>
  </DomainObject.Predmet.ProtuStrankaListFormatedWithAdress>
  <DomainObject.Predmet.ProtuStrankaListFormatedWithAdressOIB>
    <izvorni_sadrzaj>
      <item>K.E.T. j.d.o.o. za trgovinu i usluge, OIB 74345515608, Hrvatske Republike 42 , 31216 Antunovac</item>
    </izvorni_sadrzaj>
    <derivirana_varijabla naziv="DomainObject.Predmet.ProtuStrankaListFormatedWithAdressOIB_1">
      <item>K.E.T. j.d.o.o. za trgovinu i usluge, OIB 74345515608, Hrvatske Republike 42 , 31216 Antunovac</item>
    </derivirana_varijabla>
  </DomainObject.Predmet.ProtuStrankaListFormatedWithAdressOIB>
  <DomainObject.Predmet.ProtuStrankaListNazivFormated>
    <izvorni_sadrzaj>
      <item>K.E.T. j.d.o.o. za trgovinu i usluge</item>
    </izvorni_sadrzaj>
    <derivirana_varijabla naziv="DomainObject.Predmet.ProtuStrankaListNazivFormated_1">
      <item>K.E.T. j.d.o.o. za trgovinu i usluge</item>
    </derivirana_varijabla>
  </DomainObject.Predmet.ProtuStrankaListNazivFormated>
  <DomainObject.Predmet.ProtuStrankaListNazivFormatedOIB>
    <izvorni_sadrzaj>
      <item>K.E.T. j.d.o.o. za trgovinu i usluge, OIB 74345515608</item>
    </izvorni_sadrzaj>
    <derivirana_varijabla naziv="DomainObject.Predmet.ProtuStrankaListNazivFormatedOIB_1">
      <item>K.E.T. j.d.o.o. za trgovinu i usluge, OIB 74345515608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K.E.T. j.d.o.o. za trgovinu i usluge</izvorni_sadrzaj>
    <derivirana_varijabla naziv="DomainObject.Predmet.ProtustrankaIDrugi_1">K.E.T.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K.E.T. j.d.o.o. za trgovinu i usluge, OIB 74345515608, Hrvatske Republike 42 , 31216 Antunovac</izvorni_sadrzaj>
    <derivirana_varijabla naziv="DomainObject.Predmet.ProtustrankaIDrugiAdressOIB_1">K.E.T. j.d.o.o. za trgovinu i usluge, OIB 74345515608, Hrvatske Republike 42 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K.E.T. j.d.o.o. za trgovinu i usluge</item>
    </izvorni_sadrzaj>
    <derivirana_varijabla naziv="DomainObject.Predmet.SudioniciListNaziv_1">
      <item>FINA RC OSIJEK</item>
      <item>K.E.T. j.d.o.o. za trgovinu i usluge</item>
    </derivirana_varijabla>
  </DomainObject.Predmet.SudioniciListNaziv>
  <DomainObject.Predmet.SudioniciListAdressOIB>
    <izvorni_sadrzaj>
      <item>FINA RC OSIJEK, OIB 85821130368</item>
      <item>K.E.T. j.d.o.o. za trgovinu i usluge, OIB 74345515608, Hrvatske Republike 42 ,31216 Antunovac</item>
    </izvorni_sadrzaj>
    <derivirana_varijabla naziv="DomainObject.Predmet.SudioniciListAdressOIB_1">
      <item>FINA RC OSIJEK, OIB 85821130368</item>
      <item>K.E.T. j.d.o.o. za trgovinu i usluge, OIB 74345515608, Hrvatske Republike 42 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74345515608</item>
    </izvorni_sadrzaj>
    <derivirana_varijabla naziv="DomainObject.Predmet.SudioniciListNazivOIB_1">
      <item>, OIB 85821130368</item>
      <item>, OIB 74345515608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29A63-9C49-431F-9896-9D6BCED41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2482</properties:Characters>
  <properties:Lines>96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2017-01-18T07:43:00Z</dcterms:created>
  <dc:creator>hermanj</dc:creator>
  <cp:lastModifiedBy>Žana Bem</cp:lastModifiedBy>
  <cp:lastPrinted>2016-09-28T10:13:00Z</cp:lastPrinted>
  <dcterms:modified xmlns:xsi="http://www.w3.org/2001/XMLSchema-instance" xsi:type="dcterms:W3CDTF">2017-01-18T07:54:00Z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