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c81e" w14:paraId="d55c81e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222595">
        <w:rPr>
          <w:b/>
          <w:sz w:val="22"/>
          <w:szCs w:val="22"/>
        </w:rPr>
        <w:t>2089</w:t>
      </w:r>
      <w:r w:rsidRPr="00E54DB9">
        <w:rPr>
          <w:b/>
          <w:sz w:val="22"/>
          <w:szCs w:val="22"/>
        </w:rPr>
        <w:t>/201</w:t>
      </w:r>
      <w:r w:rsidR="00BC0028">
        <w:rPr>
          <w:b/>
          <w:sz w:val="22"/>
          <w:szCs w:val="22"/>
        </w:rPr>
        <w:t>5</w:t>
      </w:r>
      <w:r w:rsidRPr="00E54DB9">
        <w:rPr>
          <w:b/>
          <w:sz w:val="22"/>
          <w:szCs w:val="22"/>
        </w:rPr>
        <w:t>-</w:t>
      </w:r>
      <w:r w:rsidR="00222595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 xml:space="preserve">u stečajnom postupku nad </w:t>
      </w:r>
      <w:r w:rsidR="006F2D42" w:rsidRPr="00222595">
        <w:rPr>
          <w:sz w:val="22"/>
          <w:szCs w:val="22"/>
        </w:rPr>
        <w:t xml:space="preserve">dužnikom </w:t>
      </w:r>
      <w:r w:rsidRPr="00222595">
        <w:rPr>
          <w:sz w:val="22"/>
          <w:szCs w:val="22"/>
        </w:rPr>
        <w:t xml:space="preserve"> </w:t>
      </w:r>
      <w:r w:rsidR="00222595" w:rsidRPr="00222595">
        <w:rPr>
          <w:sz w:val="22"/>
          <w:szCs w:val="22"/>
        </w:rPr>
        <w:t>LIBRA ET LIBRA USLUGE d.o.o</w:t>
      </w:r>
      <w:r w:rsidR="00222595">
        <w:rPr>
          <w:sz w:val="22"/>
          <w:szCs w:val="22"/>
        </w:rPr>
        <w:t>.</w:t>
      </w:r>
      <w:r w:rsidR="00585319">
        <w:rPr>
          <w:sz w:val="22"/>
          <w:szCs w:val="22"/>
        </w:rPr>
        <w:t xml:space="preserve"> za turizam i usluge</w:t>
      </w:r>
      <w:r w:rsidR="00222595">
        <w:rPr>
          <w:sz w:val="22"/>
          <w:szCs w:val="22"/>
        </w:rPr>
        <w:t>, OIB: 26085739483, Primorska 6, Dubrovnik</w:t>
      </w:r>
      <w:r w:rsidRPr="00DD002E">
        <w:rPr>
          <w:sz w:val="22"/>
          <w:szCs w:val="22"/>
        </w:rPr>
        <w:t xml:space="preserve">, dana </w:t>
      </w:r>
      <w:r w:rsidR="00222595">
        <w:rPr>
          <w:sz w:val="22"/>
          <w:szCs w:val="22"/>
        </w:rPr>
        <w:t>1</w:t>
      </w:r>
      <w:r w:rsidR="00B50C86">
        <w:rPr>
          <w:sz w:val="22"/>
          <w:szCs w:val="22"/>
        </w:rPr>
        <w:t>8</w:t>
      </w:r>
      <w:r w:rsidR="00222595">
        <w:rPr>
          <w:sz w:val="22"/>
          <w:szCs w:val="22"/>
        </w:rPr>
        <w:t>. 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222595" w:rsidRPr="00222595">
        <w:rPr>
          <w:sz w:val="22"/>
          <w:szCs w:val="22"/>
        </w:rPr>
        <w:t xml:space="preserve"> LIBRA ET LIBRA USLUGE d.o.o</w:t>
      </w:r>
      <w:r w:rsidR="00222595">
        <w:rPr>
          <w:sz w:val="22"/>
          <w:szCs w:val="22"/>
        </w:rPr>
        <w:t>.</w:t>
      </w:r>
      <w:r w:rsidR="00585319">
        <w:rPr>
          <w:sz w:val="22"/>
          <w:szCs w:val="22"/>
        </w:rPr>
        <w:t xml:space="preserve"> za turizam i usluge</w:t>
      </w:r>
      <w:r w:rsidR="00222595">
        <w:rPr>
          <w:sz w:val="22"/>
          <w:szCs w:val="22"/>
        </w:rPr>
        <w:t>, OIB: 26085739483, Primorska 6, Dubrovnik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ind w:hanging="705" w:left="705"/>
        <w:jc w:val="both"/>
        <w:rPr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222595" w:rsidRPr="00222595">
        <w:rPr>
          <w:sz w:val="22"/>
          <w:szCs w:val="22"/>
        </w:rPr>
        <w:t xml:space="preserve"> LIBRA ET LIBRA USLUGE d.o.o</w:t>
      </w:r>
      <w:r w:rsidR="00222595">
        <w:rPr>
          <w:sz w:val="22"/>
          <w:szCs w:val="22"/>
        </w:rPr>
        <w:t>.</w:t>
      </w:r>
      <w:r w:rsidR="00585319">
        <w:rPr>
          <w:sz w:val="22"/>
          <w:szCs w:val="22"/>
        </w:rPr>
        <w:t xml:space="preserve"> za turizam i usluge</w:t>
      </w:r>
      <w:r w:rsidR="00222595">
        <w:rPr>
          <w:sz w:val="22"/>
          <w:szCs w:val="22"/>
        </w:rPr>
        <w:t>, OIB: 26085739483, Primorska 6, Dubrovnik</w:t>
      </w:r>
      <w:r w:rsidR="00354918" w:rsidRPr="00354918">
        <w:rPr>
          <w:sz w:val="22"/>
          <w:szCs w:val="22"/>
        </w:rPr>
        <w:t>, otvara se</w:t>
      </w:r>
      <w:r w:rsidR="00222595">
        <w:rPr>
          <w:sz w:val="22"/>
          <w:szCs w:val="22"/>
        </w:rPr>
        <w:t xml:space="preserve"> 1</w:t>
      </w:r>
      <w:r w:rsidR="00B50C86">
        <w:rPr>
          <w:sz w:val="22"/>
          <w:szCs w:val="22"/>
        </w:rPr>
        <w:t>8</w:t>
      </w:r>
      <w:r w:rsidR="00354918" w:rsidRPr="00354918">
        <w:rPr>
          <w:sz w:val="22"/>
          <w:szCs w:val="22"/>
        </w:rPr>
        <w:t xml:space="preserve">. </w:t>
      </w:r>
      <w:r w:rsidR="00354918">
        <w:rPr>
          <w:sz w:val="22"/>
          <w:szCs w:val="22"/>
        </w:rPr>
        <w:t>veljače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 xml:space="preserve">. godine u </w:t>
      </w:r>
      <w:r w:rsidR="00B50C86">
        <w:rPr>
          <w:sz w:val="22"/>
          <w:szCs w:val="22"/>
        </w:rPr>
        <w:t>13,45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7735F0">
        <w:rPr>
          <w:bCs/>
          <w:sz w:val="22"/>
          <w:szCs w:val="22"/>
        </w:rPr>
        <w:t>Ivan Šteko</w:t>
      </w:r>
      <w:r w:rsidR="00F9351A" w:rsidRPr="00B82649">
        <w:rPr>
          <w:bCs/>
          <w:sz w:val="22"/>
          <w:szCs w:val="22"/>
        </w:rPr>
        <w:t xml:space="preserve">, </w:t>
      </w:r>
      <w:r w:rsidR="007735F0">
        <w:rPr>
          <w:bCs/>
          <w:sz w:val="22"/>
          <w:szCs w:val="22"/>
        </w:rPr>
        <w:t>Imotski, Kralja Tomislava 8</w:t>
      </w:r>
      <w:r w:rsidR="00B82649" w:rsidRPr="00B82649">
        <w:rPr>
          <w:bCs/>
          <w:sz w:val="22"/>
          <w:szCs w:val="22"/>
        </w:rPr>
        <w:t xml:space="preserve">, </w:t>
      </w:r>
      <w:r w:rsidR="00F9351A" w:rsidRPr="00B82649">
        <w:rPr>
          <w:bCs/>
          <w:sz w:val="22"/>
          <w:szCs w:val="22"/>
        </w:rPr>
        <w:t xml:space="preserve">OIB: </w:t>
      </w:r>
      <w:r w:rsidR="007735F0">
        <w:rPr>
          <w:bCs/>
          <w:sz w:val="22"/>
          <w:szCs w:val="22"/>
        </w:rPr>
        <w:t>17080810514.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222595" w:rsidRPr="00222595">
        <w:rPr>
          <w:sz w:val="22"/>
          <w:szCs w:val="22"/>
        </w:rPr>
        <w:t xml:space="preserve"> LIBRA ET LIBRA USLUGE d.o.o</w:t>
      </w:r>
      <w:r w:rsidR="00222595">
        <w:rPr>
          <w:sz w:val="22"/>
          <w:szCs w:val="22"/>
        </w:rPr>
        <w:t>.</w:t>
      </w:r>
      <w:r w:rsidR="00585319">
        <w:rPr>
          <w:sz w:val="22"/>
          <w:szCs w:val="22"/>
        </w:rPr>
        <w:t>, za turizam i usluge</w:t>
      </w:r>
      <w:r w:rsidR="00222595">
        <w:rPr>
          <w:sz w:val="22"/>
          <w:szCs w:val="22"/>
        </w:rPr>
        <w:t>, OIB: 26085739483, Primorska 6, Dubrovnik</w:t>
      </w:r>
      <w:r w:rsidRPr="00354918">
        <w:rPr>
          <w:sz w:val="22"/>
          <w:szCs w:val="22"/>
        </w:rPr>
        <w:t xml:space="preserve">. 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85319">
        <w:rPr>
          <w:sz w:val="22"/>
          <w:szCs w:val="22"/>
        </w:rPr>
        <w:t>17.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1. rujna 2015. godine dužnik u Očevidniku redoslijeda osnova za plaćanje ima evidentirane neizvršene osnove za plaćanje u neprekinutom razdoblju od </w:t>
      </w:r>
      <w:r w:rsidR="00585319">
        <w:rPr>
          <w:sz w:val="22"/>
          <w:szCs w:val="22"/>
        </w:rPr>
        <w:t>868</w:t>
      </w:r>
      <w:r w:rsidRPr="00B21296">
        <w:rPr>
          <w:sz w:val="22"/>
          <w:szCs w:val="22"/>
        </w:rPr>
        <w:t xml:space="preserve"> dana u ukupnom iznosu od </w:t>
      </w:r>
      <w:r w:rsidR="00585319">
        <w:rPr>
          <w:sz w:val="22"/>
          <w:szCs w:val="22"/>
        </w:rPr>
        <w:t>71.980,90</w:t>
      </w:r>
      <w:r w:rsidRPr="00B21296">
        <w:rPr>
          <w:sz w:val="22"/>
          <w:szCs w:val="22"/>
        </w:rPr>
        <w:t xml:space="preserve"> kuna, da nema zaposlenih, da nema otvorene račune,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lastRenderedPageBreak/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 stranici e-Oglasne ploče suda 1.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B916EC" w:rsidRPr="00B916EC">
        <w:rPr>
          <w:bCs/>
          <w:sz w:val="22"/>
          <w:szCs w:val="22"/>
        </w:rPr>
        <w:t>Ivan Šteko, Imotski</w:t>
      </w:r>
      <w:r w:rsidR="006A0B6C" w:rsidRPr="006A0B6C">
        <w:rPr>
          <w:bCs/>
          <w:sz w:val="22"/>
          <w:szCs w:val="22"/>
        </w:rPr>
        <w:t xml:space="preserve">,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222595">
        <w:rPr>
          <w:b/>
          <w:sz w:val="22"/>
          <w:szCs w:val="22"/>
        </w:rPr>
        <w:t>1</w:t>
      </w:r>
      <w:r w:rsidR="00B916EC">
        <w:rPr>
          <w:b/>
          <w:sz w:val="22"/>
          <w:szCs w:val="22"/>
        </w:rPr>
        <w:t>8</w:t>
      </w:r>
      <w:r w:rsidR="006E7D91">
        <w:rPr>
          <w:b/>
          <w:sz w:val="22"/>
          <w:szCs w:val="22"/>
        </w:rPr>
        <w:t xml:space="preserve">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585319">
        <w:rPr>
          <w:sz w:val="22"/>
          <w:szCs w:val="22"/>
        </w:rPr>
        <w:t>1</w:t>
      </w:r>
      <w:r w:rsidR="00B916EC">
        <w:rPr>
          <w:sz w:val="22"/>
          <w:szCs w:val="22"/>
        </w:rPr>
        <w:t>8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002870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4B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222595">
      <w:rPr>
        <w:b/>
        <w:sz w:val="22"/>
        <w:szCs w:val="22"/>
      </w:rPr>
      <w:t>2089</w:t>
    </w:r>
    <w:r w:rsidRPr="00DD002E">
      <w:rPr>
        <w:b/>
        <w:sz w:val="22"/>
        <w:szCs w:val="22"/>
      </w:rPr>
      <w:t>/201</w:t>
    </w:r>
    <w:r w:rsidR="00BC0028">
      <w:rPr>
        <w:b/>
        <w:sz w:val="22"/>
        <w:szCs w:val="22"/>
      </w:rPr>
      <w:t>5</w:t>
    </w:r>
    <w:r w:rsidRPr="00DD002E">
      <w:rPr>
        <w:b/>
        <w:sz w:val="22"/>
        <w:szCs w:val="22"/>
      </w:rPr>
      <w:t>-</w:t>
    </w:r>
    <w:r w:rsidR="00B50C86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5108"/>
    <w:rsid w:val="001B5EB7"/>
    <w:rsid w:val="001D709A"/>
    <w:rsid w:val="001E6600"/>
    <w:rsid w:val="001E6DAF"/>
    <w:rsid w:val="001F40C6"/>
    <w:rsid w:val="00204BED"/>
    <w:rsid w:val="002073C9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735F0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B47B1"/>
    <w:rsid w:val="009C2741"/>
    <w:rsid w:val="009D495D"/>
    <w:rsid w:val="009D4A3A"/>
    <w:rsid w:val="009D6705"/>
    <w:rsid w:val="00A210F9"/>
    <w:rsid w:val="00A254B0"/>
    <w:rsid w:val="00A448B5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0C8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16EC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63FED"/>
    <w:rsid w:val="00D67E52"/>
    <w:rsid w:val="00D7509F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75FB"/>
    <w:rsid w:val="00E64200"/>
    <w:rsid w:val="00E74805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91481"/>
    <w:rsid w:val="00F924AC"/>
    <w:rsid w:val="00F9351A"/>
    <w:rsid w:val="00FA54B3"/>
    <w:rsid w:val="00FB45FB"/>
    <w:rsid w:val="00FB7289"/>
    <w:rsid w:val="00FC5C20"/>
    <w:rsid w:val="00FD43A4"/>
    <w:rsid w:val="00FD5DC2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04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B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BE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B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B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04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B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BE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B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B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2089</izvorni_sadrzaj>
    <derivirana_varijabla naziv="DomainObject.Predmet.Broj_1">2089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St-2089/2015</izvorni_sadrzaj>
    <derivirana_varijabla naziv="DomainObject.Predmet.OznakaBroj_1">St-2089/2015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LIBRA ET LIBRA USLUGE d.o.o. za turizam i usluge</izvorni_sadrzaj>
    <derivirana_varijabla naziv="DomainObject.Predmet.ProtustrankaFormated_1">  LIBRA ET LIBRA USLUGE d.o.o. za turizam i usluge</derivirana_varijabla>
  </DomainObject.Predmet.ProtustrankaFormated>
  <DomainObject.Predmet.ProtustrankaFormatedOIB>
    <izvorni_sadrzaj>  LIBRA ET LIBRA USLUGE d.o.o. za turizam i usluge, OIB 26085739483</izvorni_sadrzaj>
    <derivirana_varijabla naziv="DomainObject.Predmet.ProtustrankaFormatedOIB_1">  LIBRA ET LIBRA USLUGE d.o.o. za turizam i usluge, OIB 26085739483</derivirana_varijabla>
  </DomainObject.Predmet.ProtustrankaFormatedOIB>
  <DomainObject.Predmet.ProtustrankaFormatedWithAdress>
    <izvorni_sadrzaj> LIBRA ET LIBRA USLUGE d.o.o. za turizam i usluge, Primorska 6, 20000 Dubrovnik</izvorni_sadrzaj>
    <derivirana_varijabla naziv="DomainObject.Predmet.ProtustrankaFormatedWithAdress_1"> LIBRA ET LIBRA USLUGE d.o.o. za turizam i usluge, Primorska 6, 20000 Dubrovnik</derivirana_varijabla>
  </DomainObject.Predmet.ProtustrankaFormatedWithAdress>
  <DomainObject.Predmet.ProtustrankaFormatedWithAdressOIB>
    <izvorni_sadrzaj> LIBRA ET LIBRA USLUGE d.o.o. za turizam i usluge, OIB 26085739483, Primorska 6, 20000 Dubrovnik</izvorni_sadrzaj>
    <derivirana_varijabla naziv="DomainObject.Predmet.ProtustrankaFormatedWithAdressOIB_1"> LIBRA ET LIBRA USLUGE d.o.o. za turizam i usluge, OIB 26085739483, Primorska 6, 20000 Dubrovnik</derivirana_varijabla>
  </DomainObject.Predmet.ProtustrankaFormatedWithAdressOIB>
  <DomainObject.Predmet.ProtustrankaWithAdress>
    <izvorni_sadrzaj>LIBRA ET LIBRA USLUGE d.o.o. za turizam i usluge Primorska 6, 20000 Dubrovnik</izvorni_sadrzaj>
    <derivirana_varijabla naziv="DomainObject.Predmet.ProtustrankaWithAdress_1">LIBRA ET LIBRA USLUGE d.o.o. za turizam i usluge Primorska 6, 20000 Dubrovnik</derivirana_varijabla>
  </DomainObject.Predmet.ProtustrankaWithAdress>
  <DomainObject.Predmet.ProtustrankaWithAdressOIB>
    <izvorni_sadrzaj>LIBRA ET LIBRA USLUGE d.o.o. za turizam i usluge, OIB 26085739483, Primorska 6, 20000 Dubrovnik</izvorni_sadrzaj>
    <derivirana_varijabla naziv="DomainObject.Predmet.ProtustrankaWithAdressOIB_1">LIBRA ET LIBRA USLUGE d.o.o. za turizam i usluge, OIB 26085739483, Primorska 6, 20000 Dubrovnik</derivirana_varijabla>
  </DomainObject.Predmet.ProtustrankaWithAdressOIB>
  <DomainObject.Predmet.ProtustrankaNazivFormated>
    <izvorni_sadrzaj>LIBRA ET LIBRA USLUGE d.o.o. za turizam i usluge</izvorni_sadrzaj>
    <derivirana_varijabla naziv="DomainObject.Predmet.ProtustrankaNazivFormated_1">LIBRA ET LIBRA USLUGE d.o.o. za turizam i usluge</derivirana_varijabla>
  </DomainObject.Predmet.ProtustrankaNazivFormated>
  <DomainObject.Predmet.ProtustrankaNazivFormatedOIB>
    <izvorni_sadrzaj>LIBRA ET LIBRA USLUGE d.o.o. za turizam i usluge, OIB 26085739483</izvorni_sadrzaj>
    <derivirana_varijabla naziv="DomainObject.Predmet.ProtustrankaNazivFormatedOIB_1">LIBRA ET LIBRA USLUGE d.o.o. za turizam i usluge, OIB 26085739483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OIB 85821130368, Vukovarska 2, 20000 Dubrovnik</izvorni_sadrzaj>
    <derivirana_varijabla naziv="DomainObject.Predmet.StrankaFormatedWithAdressOIB_1"> FINA,RC Split, Podružnica Dubrovnik, OIB 85821130368,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OIB 85821130368, Vukovarska 2,20000 Dubrovnik</izvorni_sadrzaj>
    <derivirana_varijabla naziv="DomainObject.Predmet.StrankaWithAdressOIB_1">FINA,RC Split, Podružnica Dubrovnik, OIB 85821130368,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OIB 85821130368, Vukovarska 2, 20000 Dubrovnik</item>
    </izvorni_sadrzaj>
    <derivirana_varijabla naziv="DomainObject.Predmet.StrankaListFormatedWithAdressOIB_1">
      <item>FINA,RC Split, Podružnica Dubrovnik, OIB 85821130368,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LIBRA ET LIBRA USLUGE d.o.o. za turizam i usluge</item>
    </izvorni_sadrzaj>
    <derivirana_varijabla naziv="DomainObject.Predmet.ProtuStrankaListFormated_1">
      <item>LIBRA ET LIBRA USLUGE d.o.o. za turizam i usluge</item>
    </derivirana_varijabla>
  </DomainObject.Predmet.ProtuStrankaListFormated>
  <DomainObject.Predmet.ProtuStrankaListFormatedOIB>
    <izvorni_sadrzaj>
      <item>LIBRA ET LIBRA USLUGE d.o.o. za turizam i usluge, OIB 26085739483</item>
    </izvorni_sadrzaj>
    <derivirana_varijabla naziv="DomainObject.Predmet.ProtuStrankaListFormatedOIB_1">
      <item>LIBRA ET LIBRA USLUGE d.o.o. za turizam i usluge, OIB 26085739483</item>
    </derivirana_varijabla>
  </DomainObject.Predmet.ProtuStrankaListFormatedOIB>
  <DomainObject.Predmet.ProtuStrankaListFormatedWithAdress>
    <izvorni_sadrzaj>
      <item>LIBRA ET LIBRA USLUGE d.o.o. za turizam i usluge, Primorska 6, 20000 Dubrovnik</item>
    </izvorni_sadrzaj>
    <derivirana_varijabla naziv="DomainObject.Predmet.ProtuStrankaListFormatedWithAdress_1">
      <item>LIBRA ET LIBRA USLUGE d.o.o. za turizam i usluge, Primorska 6, 20000 Dubrovnik</item>
    </derivirana_varijabla>
  </DomainObject.Predmet.ProtuStrankaListFormatedWithAdress>
  <DomainObject.Predmet.ProtuStrankaListFormatedWithAdressOIB>
    <izvorni_sadrzaj>
      <item>LIBRA ET LIBRA USLUGE d.o.o. za turizam i usluge, OIB 26085739483, Primorska 6, 20000 Dubrovnik</item>
    </izvorni_sadrzaj>
    <derivirana_varijabla naziv="DomainObject.Predmet.ProtuStrankaListFormatedWithAdressOIB_1">
      <item>LIBRA ET LIBRA USLUGE d.o.o. za turizam i usluge, OIB 26085739483, Primorska 6, 20000 Dubrovnik</item>
    </derivirana_varijabla>
  </DomainObject.Predmet.ProtuStrankaListFormatedWithAdressOIB>
  <DomainObject.Predmet.ProtuStrankaListNazivFormated>
    <izvorni_sadrzaj>
      <item>LIBRA ET LIBRA USLUGE d.o.o. za turizam i usluge</item>
    </izvorni_sadrzaj>
    <derivirana_varijabla naziv="DomainObject.Predmet.ProtuStrankaListNazivFormated_1">
      <item>LIBRA ET LIBRA USLUGE d.o.o. za turizam i usluge</item>
    </derivirana_varijabla>
  </DomainObject.Predmet.ProtuStrankaListNazivFormated>
  <DomainObject.Predmet.ProtuStrankaListNazivFormatedOIB>
    <izvorni_sadrzaj>
      <item>LIBRA ET LIBRA USLUGE d.o.o. za turizam i usluge, OIB 26085739483</item>
    </izvorni_sadrzaj>
    <derivirana_varijabla naziv="DomainObject.Predmet.ProtuStrankaListNazivFormatedOIB_1">
      <item>LIBRA ET LIBRA USLUGE d.o.o. za turizam i usluge, OIB 26085739483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LIBRA ET LIBRA USLUGE d.o.o. za turizam i usluge</izvorni_sadrzaj>
    <derivirana_varijabla naziv="DomainObject.Predmet.ProtustrankaIDrugi_1">LIBRA ET LIBRA USLUGE d.o.o. za turizam i usluge</derivirana_varijabla>
  </DomainObject.Predmet.ProtustrankaIDrugi>
  <DomainObject.Predmet.StrankaIDrugiAdressOIB>
    <izvorni_sadrzaj>FINA,RC Split, Podružnica Dubrovnik, OIB 85821130368, Vukovarska 2, 20000 Dubrovnik</izvorni_sadrzaj>
    <derivirana_varijabla naziv="DomainObject.Predmet.StrankaIDrugiAdressOIB_1">FINA,RC Split, Podružnica Dubrovnik, OIB 85821130368, Vukovarska 2, 20000 Dubrovnik</derivirana_varijabla>
  </DomainObject.Predmet.StrankaIDrugiAdressOIB>
  <DomainObject.Predmet.ProtustrankaIDrugiAdressOIB>
    <izvorni_sadrzaj>LIBRA ET LIBRA USLUGE d.o.o. za turizam i usluge, OIB 26085739483, Primorska 6, 20000 Dubrovnik</izvorni_sadrzaj>
    <derivirana_varijabla naziv="DomainObject.Predmet.ProtustrankaIDrugiAdressOIB_1">LIBRA ET LIBRA USLUGE d.o.o. za turizam i usluge, OIB 26085739483, Primorska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LIBRA ET LIBRA USLUGE d.o.o. za turizam i usluge</item>
      <item>FINA,RC Split, Podružnica Dubrovnik</item>
    </izvorni_sadrzaj>
    <derivirana_varijabla naziv="DomainObject.Predmet.SudioniciListNaziv_1">
      <item>LIBRA ET LIBRA USLUGE d.o.o. za turizam i usluge</item>
      <item>FINA,RC Split, Podružnica Dubrovnik</item>
    </derivirana_varijabla>
  </DomainObject.Predmet.SudioniciListNaziv>
  <DomainObject.Predmet.SudioniciListAdressOIB>
    <izvorni_sadrzaj>
      <item>LIBRA ET LIBRA USLUGE d.o.o. za turizam i usluge, OIB 26085739483, Primorska 6,20000 Dubrovnik</item>
      <item>FINA,RC Split, Podružnica Dubrovnik, OIB 85821130368, Vukovarska 2,20000 Dubrovnik</item>
    </izvorni_sadrzaj>
    <derivirana_varijabla naziv="DomainObject.Predmet.SudioniciListAdressOIB_1">
      <item>LIBRA ET LIBRA USLUGE d.o.o. za turizam i usluge, OIB 26085739483, Primorska 6,20000 Dubrovnik</item>
      <item>FINA,RC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26085739483</item>
      <item>, OIB 85821130368</item>
    </izvorni_sadrzaj>
    <derivirana_varijabla naziv="DomainObject.Predmet.SudioniciListNazivOIB_1">
      <item>, OIB 26085739483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FD9FF6-1A4B-4719-8681-41C35A530D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710</properties:Words>
  <properties:Characters>3910</properties:Characters>
  <properties:Lines>103</properties:Lines>
  <properties:Paragraphs>35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2016-02-02T13:25:00Z</dcterms:created>
  <dc:creator>Ante Kačić</dc:creator>
  <cp:lastModifiedBy>Srđan Gavranić</cp:lastModifiedBy>
  <cp:lastPrinted>2016-02-18T09:13:00Z</cp:lastPrinted>
  <dcterms:modified xmlns:xsi="http://www.w3.org/2001/XMLSchema-instance" xsi:type="dcterms:W3CDTF">2016-02-18T09:14:00Z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