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f9dae" w14:paraId="72f9dae" w:rsidRDefault="006641B6" w:rsidP="006641B6" w:rsidR="006641B6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TRGOVAČKI SUD U OSIJEKU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STALNA SLUŽBA U SLAVONSKOM BRODU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 pobjede 13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Slavonski Brod</w:t>
      </w:r>
    </w:p>
    <w:p w:rsidRDefault="006641B6" w:rsidP="006641B6" w:rsidR="006641B6">
      <w:pPr>
        <w:jc w:val="both"/>
        <w:rPr>
          <w:b/>
        </w:rPr>
      </w:pPr>
    </w:p>
    <w:p w:rsidRDefault="006641B6" w:rsidP="006641B6" w:rsidR="006641B6">
      <w:pPr>
        <w:jc w:val="both"/>
        <w:rPr>
          <w:b/>
        </w:rPr>
      </w:pPr>
    </w:p>
    <w:p w:rsidRDefault="006641B6" w:rsidP="006641B6" w:rsidR="006641B6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6641B6" w:rsidP="006641B6" w:rsidR="006641B6">
      <w:pPr>
        <w:jc w:val="center"/>
        <w:rPr>
          <w:b/>
        </w:rPr>
      </w:pPr>
    </w:p>
    <w:p w:rsidRDefault="006641B6" w:rsidP="006641B6" w:rsidR="006641B6">
      <w:pPr>
        <w:jc w:val="center"/>
        <w:rPr>
          <w:b/>
        </w:rPr>
      </w:pPr>
      <w:r>
        <w:rPr>
          <w:b/>
        </w:rPr>
        <w:t>R J E Š E N J E</w:t>
      </w:r>
    </w:p>
    <w:p w:rsidRDefault="006641B6" w:rsidP="006641B6" w:rsidR="006641B6"/>
    <w:p w:rsidRDefault="006641B6" w:rsidP="006641B6" w:rsidR="006641B6"/>
    <w:p w:rsidRDefault="006641B6" w:rsidP="006641B6" w:rsidR="006641B6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291064">
        <w:t>ARTING, d.o.o. za trgovinu, poslovne usluge, uvoz-izvoz "u stečaju", skraćena tvrtka: ARTING d.o.o. "u stečaju", Nova Gradiška, Mala 4, OIB 11102515044</w:t>
      </w:r>
      <w:r>
        <w:t xml:space="preserve">, nakon provedene </w:t>
      </w:r>
      <w:r w:rsidR="00291064">
        <w:t>treće</w:t>
      </w:r>
      <w:r>
        <w:t xml:space="preserve"> elektroničke javne dražbe u razdoblju od </w:t>
      </w:r>
      <w:r w:rsidR="00291064">
        <w:t>08. veljače</w:t>
      </w:r>
      <w:r w:rsidR="00856939">
        <w:t xml:space="preserve"> 2018</w:t>
      </w:r>
      <w:r>
        <w:t xml:space="preserve">. godine do </w:t>
      </w:r>
      <w:r w:rsidR="00291064">
        <w:t>02. svibnja</w:t>
      </w:r>
      <w:r w:rsidR="00856939">
        <w:t xml:space="preserve"> 2018</w:t>
      </w:r>
      <w:r>
        <w:t xml:space="preserve">. godine ( identifikator predmeta prodaje </w:t>
      </w:r>
      <w:r w:rsidR="00AA66B7">
        <w:t>3161 )</w:t>
      </w:r>
      <w:r>
        <w:t xml:space="preserve"> radi unovčenja dijela imovine stečajnog dužnika opterećene </w:t>
      </w:r>
      <w:proofErr w:type="spellStart"/>
      <w:r>
        <w:t>razlučnim</w:t>
      </w:r>
      <w:proofErr w:type="spellEnd"/>
      <w:r>
        <w:t xml:space="preserve"> pravom, odlučujući o dosudi nekretnine, dana </w:t>
      </w:r>
      <w:r w:rsidR="00DA7338">
        <w:t>17</w:t>
      </w:r>
      <w:r w:rsidR="0022404E">
        <w:t>. svibnja</w:t>
      </w:r>
      <w:r>
        <w:t xml:space="preserve"> 2018. godine</w:t>
      </w:r>
    </w:p>
    <w:p w:rsidRDefault="006641B6" w:rsidP="006641B6" w:rsidR="006641B6">
      <w:pPr>
        <w:ind w:firstLine="1440"/>
        <w:jc w:val="both"/>
      </w:pPr>
    </w:p>
    <w:p w:rsidRDefault="006641B6" w:rsidP="006641B6" w:rsidR="006641B6">
      <w:pPr>
        <w:jc w:val="center"/>
      </w:pPr>
      <w:r>
        <w:t>r i j e š i o   j e</w:t>
      </w:r>
    </w:p>
    <w:p w:rsidRDefault="006641B6" w:rsidP="006641B6" w:rsidR="006641B6"/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  <w:t xml:space="preserve">I. Utvrđuje se da je nakon provedene </w:t>
      </w:r>
      <w:r w:rsidR="0022404E">
        <w:t>treće</w:t>
      </w:r>
      <w:r>
        <w:t xml:space="preserve"> elektroničke javne dražbe radi prodaje nekretnina stečajnog dužnika opterećenih </w:t>
      </w:r>
      <w:proofErr w:type="spellStart"/>
      <w:r>
        <w:t>razlučnim</w:t>
      </w:r>
      <w:proofErr w:type="spellEnd"/>
      <w:r>
        <w:t xml:space="preserve"> pravom ( identifikator predmeta prodaje </w:t>
      </w:r>
      <w:r w:rsidR="0079729E">
        <w:t>3</w:t>
      </w:r>
      <w:r w:rsidR="009C10D1">
        <w:t>161</w:t>
      </w:r>
      <w:r w:rsidR="0079729E">
        <w:t>)</w:t>
      </w:r>
      <w:r>
        <w:t xml:space="preserve"> ponuditelj -  kupac </w:t>
      </w:r>
      <w:r w:rsidR="009C10D1">
        <w:t xml:space="preserve">DAMIR POLETTO iz </w:t>
      </w:r>
      <w:proofErr w:type="spellStart"/>
      <w:r w:rsidR="009C10D1">
        <w:t>Cernika</w:t>
      </w:r>
      <w:proofErr w:type="spellEnd"/>
      <w:r w:rsidR="009C10D1">
        <w:t xml:space="preserve">, </w:t>
      </w:r>
      <w:proofErr w:type="spellStart"/>
      <w:r w:rsidR="009C10D1">
        <w:t>Frankopanska</w:t>
      </w:r>
      <w:proofErr w:type="spellEnd"/>
      <w:r w:rsidR="009C10D1">
        <w:t xml:space="preserve"> 26, OIB 04928595509</w:t>
      </w:r>
      <w:r w:rsidR="00C36DD8">
        <w:t xml:space="preserve"> ponudio</w:t>
      </w:r>
      <w:r>
        <w:t xml:space="preserve"> najveću cijenu u iznosu od </w:t>
      </w:r>
      <w:r w:rsidR="00093121">
        <w:t>47.100,00</w:t>
      </w:r>
      <w:r>
        <w:t xml:space="preserve"> Kn, te da</w:t>
      </w:r>
      <w:r w:rsidR="0022404E">
        <w:t xml:space="preserve"> su ispunjene pretpostavke da</w:t>
      </w:r>
      <w:r w:rsidR="00093121">
        <w:t xml:space="preserve"> mu</w:t>
      </w:r>
      <w:r>
        <w:t xml:space="preserve"> se dosude nekretnine i to:</w:t>
      </w:r>
    </w:p>
    <w:p w:rsidRDefault="00531B7B" w:rsidP="00531B7B" w:rsidR="00531B7B">
      <w:pPr>
        <w:jc w:val="both"/>
      </w:pPr>
    </w:p>
    <w:p w:rsidRDefault="00531B7B" w:rsidP="00531B7B" w:rsidR="00CC0957">
      <w:pPr>
        <w:jc w:val="both"/>
      </w:pPr>
      <w:r>
        <w:t xml:space="preserve"> </w:t>
      </w:r>
      <w:r>
        <w:tab/>
      </w:r>
      <w:r>
        <w:tab/>
      </w:r>
      <w:r w:rsidR="003051C0" w:rsidRPr="00531B7B">
        <w:rPr>
          <w:b/>
        </w:rPr>
        <w:t xml:space="preserve">-  </w:t>
      </w:r>
      <w:r w:rsidR="003051C0" w:rsidRPr="00CC0957">
        <w:t>nekretnine</w:t>
      </w:r>
      <w:r w:rsidR="00223127" w:rsidRPr="00CC0957">
        <w:t xml:space="preserve"> upisan</w:t>
      </w:r>
      <w:r w:rsidR="003051C0" w:rsidRPr="00CC0957">
        <w:t>e</w:t>
      </w:r>
      <w:r w:rsidR="00223127" w:rsidRPr="00CC0957">
        <w:t xml:space="preserve"> u</w:t>
      </w:r>
      <w:r w:rsidR="00223127" w:rsidRPr="00531B7B">
        <w:rPr>
          <w:b/>
        </w:rPr>
        <w:t xml:space="preserve">  </w:t>
      </w:r>
      <w:proofErr w:type="spellStart"/>
      <w:r w:rsidR="00CC0957">
        <w:t>zk.ul</w:t>
      </w:r>
      <w:proofErr w:type="spellEnd"/>
      <w:r w:rsidR="00CC0957">
        <w:t>. 4567. k.o. Nova Gradiška i to:</w:t>
      </w:r>
    </w:p>
    <w:p w:rsidRDefault="00CC0957" w:rsidP="00CC0957" w:rsidR="00CC0957">
      <w:pPr>
        <w:pStyle w:val="Odlomakpopisa"/>
        <w:ind w:left="1860"/>
        <w:jc w:val="both"/>
      </w:pPr>
    </w:p>
    <w:p w:rsidRDefault="00CC0957" w:rsidP="00CC0957" w:rsidR="00CC0957">
      <w:pPr>
        <w:ind w:firstLine="708"/>
        <w:jc w:val="both"/>
      </w:pPr>
      <w:r>
        <w:t xml:space="preserve"> </w:t>
      </w:r>
      <w:r>
        <w:tab/>
        <w:t>- kč.br. 2936 - kuća, dvorište i voćnjak u ulici A. Stepinca sa 1209 m2</w:t>
      </w:r>
    </w:p>
    <w:p w:rsidRDefault="00CC0957" w:rsidP="00CC0957" w:rsidR="00CC0957">
      <w:pPr>
        <w:ind w:firstLine="708"/>
        <w:jc w:val="both"/>
      </w:pPr>
      <w:r>
        <w:t xml:space="preserve"> </w:t>
      </w:r>
      <w:r>
        <w:tab/>
        <w:t xml:space="preserve">- kč.br. 2937/2 – voćnjak u ulici A. Stepinca sa 274 m 2, </w:t>
      </w:r>
    </w:p>
    <w:p w:rsidRDefault="00983E0D" w:rsidP="00CC0957" w:rsidR="00CC0957">
      <w:pPr>
        <w:ind w:firstLine="708"/>
        <w:jc w:val="both"/>
      </w:pPr>
      <w:r>
        <w:t>odnosno ukupno 1483 m2.</w:t>
      </w:r>
    </w:p>
    <w:p w:rsidRDefault="00CC0957" w:rsidP="00CC0957" w:rsidR="00CC0957">
      <w:pPr>
        <w:ind w:firstLine="708"/>
        <w:jc w:val="both"/>
      </w:pPr>
    </w:p>
    <w:p w:rsidRDefault="006641B6" w:rsidP="00CC0957" w:rsidR="006641B6" w:rsidRPr="00413D0C">
      <w:pPr>
        <w:ind w:firstLine="708"/>
        <w:jc w:val="both"/>
      </w:pPr>
    </w:p>
    <w:p w:rsidRDefault="006641B6" w:rsidP="006641B6" w:rsidR="006641B6" w:rsidRPr="00413D0C">
      <w:pPr>
        <w:jc w:val="both"/>
      </w:pPr>
      <w:r w:rsidRPr="00413D0C">
        <w:t xml:space="preserve"> </w:t>
      </w:r>
      <w:r w:rsidRPr="00413D0C">
        <w:tab/>
        <w:t xml:space="preserve"> </w:t>
      </w:r>
      <w:r w:rsidRPr="00413D0C">
        <w:tab/>
      </w:r>
      <w:r w:rsidR="0079575C">
        <w:t>II. Ponuditelju</w:t>
      </w:r>
      <w:r w:rsidRPr="00413D0C">
        <w:t xml:space="preserve"> - kupcu </w:t>
      </w:r>
      <w:r w:rsidR="0079575C">
        <w:t xml:space="preserve">DAMIRU POLETTO iz </w:t>
      </w:r>
      <w:proofErr w:type="spellStart"/>
      <w:r w:rsidR="0079575C">
        <w:t>Cernika</w:t>
      </w:r>
      <w:proofErr w:type="spellEnd"/>
      <w:r w:rsidR="0079575C">
        <w:t xml:space="preserve">, </w:t>
      </w:r>
      <w:proofErr w:type="spellStart"/>
      <w:r w:rsidR="0079575C">
        <w:t>Frankopanska</w:t>
      </w:r>
      <w:proofErr w:type="spellEnd"/>
      <w:r w:rsidR="0079575C">
        <w:t xml:space="preserve"> 26, OIB 04928595509</w:t>
      </w:r>
      <w:r w:rsidR="00941ABF">
        <w:t xml:space="preserve"> </w:t>
      </w:r>
      <w:r w:rsidRPr="00413D0C">
        <w:t>nastavno tome dosuđuju se nekretnine i to:</w:t>
      </w:r>
    </w:p>
    <w:p w:rsidRDefault="006641B6" w:rsidP="006641B6" w:rsidR="006641B6" w:rsidRPr="00413D0C">
      <w:pPr>
        <w:jc w:val="both"/>
      </w:pPr>
    </w:p>
    <w:p w:rsidRDefault="00EE678A" w:rsidP="00130722" w:rsidR="00130722">
      <w:pPr>
        <w:jc w:val="both"/>
      </w:pPr>
      <w:r>
        <w:t xml:space="preserve"> </w:t>
      </w:r>
      <w:r>
        <w:tab/>
      </w:r>
      <w:r>
        <w:tab/>
      </w:r>
      <w:r w:rsidR="008238DB">
        <w:t>-  nekretnine</w:t>
      </w:r>
      <w:r w:rsidR="00941ABF" w:rsidRPr="00223127">
        <w:t xml:space="preserve"> upisan</w:t>
      </w:r>
      <w:r w:rsidR="008238DB">
        <w:t>e</w:t>
      </w:r>
      <w:r w:rsidR="00941ABF" w:rsidRPr="00223127">
        <w:t xml:space="preserve"> u  </w:t>
      </w:r>
      <w:proofErr w:type="spellStart"/>
      <w:r w:rsidR="00130722">
        <w:t>zk.ul</w:t>
      </w:r>
      <w:proofErr w:type="spellEnd"/>
      <w:r w:rsidR="00130722">
        <w:t>. 4567. k.o. Nova Gradiška i to:</w:t>
      </w:r>
    </w:p>
    <w:p w:rsidRDefault="00130722" w:rsidP="00130722" w:rsidR="00130722">
      <w:pPr>
        <w:pStyle w:val="Odlomakpopisa"/>
        <w:ind w:left="1860"/>
        <w:jc w:val="both"/>
      </w:pPr>
    </w:p>
    <w:p w:rsidRDefault="00130722" w:rsidP="00130722" w:rsidR="00130722">
      <w:pPr>
        <w:ind w:firstLine="708"/>
        <w:jc w:val="both"/>
      </w:pPr>
      <w:r>
        <w:t xml:space="preserve"> </w:t>
      </w:r>
      <w:r>
        <w:tab/>
        <w:t>- kč.br. 2936 - kuća, dvorište i voćnjak u ulici A. Stepinca sa 1209 m2</w:t>
      </w:r>
    </w:p>
    <w:p w:rsidRDefault="00130722" w:rsidP="00130722" w:rsidR="00130722">
      <w:pPr>
        <w:ind w:firstLine="708"/>
        <w:jc w:val="both"/>
      </w:pPr>
      <w:r>
        <w:t xml:space="preserve"> </w:t>
      </w:r>
      <w:r>
        <w:tab/>
        <w:t xml:space="preserve">- kč.br. 2937/2 – voćnjak u ulici A. Stepinca sa 274 m 2, </w:t>
      </w:r>
    </w:p>
    <w:p w:rsidRDefault="00CB5AB0" w:rsidP="00130722" w:rsidR="00130722">
      <w:pPr>
        <w:ind w:firstLine="708"/>
        <w:jc w:val="both"/>
      </w:pPr>
      <w:r>
        <w:t>odnosno ukupno 1483 m2.</w:t>
      </w:r>
    </w:p>
    <w:p w:rsidRDefault="006641B6" w:rsidP="00130722" w:rsidR="006641B6">
      <w:pPr>
        <w:ind w:firstLine="708"/>
        <w:jc w:val="both"/>
      </w:pPr>
    </w:p>
    <w:p w:rsidRDefault="006641B6" w:rsidP="006641B6" w:rsidR="006641B6">
      <w:pPr>
        <w:jc w:val="both"/>
      </w:pPr>
      <w:r>
        <w:lastRenderedPageBreak/>
        <w:t xml:space="preserve"> </w:t>
      </w:r>
      <w:r>
        <w:tab/>
        <w:t xml:space="preserve"> </w:t>
      </w:r>
      <w:r>
        <w:tab/>
        <w:t xml:space="preserve">III. Kupac je dužan na ime </w:t>
      </w:r>
      <w:proofErr w:type="spellStart"/>
      <w:r>
        <w:t>kupovnine</w:t>
      </w:r>
      <w:proofErr w:type="spellEnd"/>
      <w:r>
        <w:t xml:space="preserve"> za predmetne nekretnine uplatiti iznos od </w:t>
      </w:r>
      <w:r w:rsidR="004D0613">
        <w:t>47.100,00</w:t>
      </w:r>
      <w:r>
        <w:t xml:space="preserve"> Kn umanjen za iznos uplaćene jamčevine u roku od 30 dana od dana završetka elektroničke javne dražbe na poseban račun Financijske agencije otvoren na tu namjenu:  </w:t>
      </w:r>
      <w:r>
        <w:rPr>
          <w:b/>
        </w:rPr>
        <w:t xml:space="preserve">račun IBAN: HR1123900011300028787, model: HR11 uz poziv na broj: </w:t>
      </w:r>
      <w:r w:rsidR="00130722">
        <w:rPr>
          <w:b/>
        </w:rPr>
        <w:t>74268</w:t>
      </w:r>
      <w:r w:rsidR="0026541B">
        <w:rPr>
          <w:b/>
        </w:rPr>
        <w:t>-</w:t>
      </w:r>
      <w:r w:rsidR="00130722">
        <w:rPr>
          <w:b/>
        </w:rPr>
        <w:t>28932</w:t>
      </w:r>
      <w:r w:rsidRPr="00413D0C">
        <w:rPr>
          <w:b/>
          <w:i/>
        </w:rPr>
        <w:t>,</w:t>
      </w:r>
      <w:r>
        <w:rPr>
          <w:b/>
        </w:rPr>
        <w:t xml:space="preserve"> </w:t>
      </w:r>
      <w:r w:rsidR="008F4B07">
        <w:rPr>
          <w:b/>
        </w:rPr>
        <w:t xml:space="preserve">prilikom uplate </w:t>
      </w:r>
      <w:proofErr w:type="spellStart"/>
      <w:r w:rsidR="008F4B07">
        <w:rPr>
          <w:b/>
        </w:rPr>
        <w:t>kupovnine</w:t>
      </w:r>
      <w:proofErr w:type="spellEnd"/>
      <w:r w:rsidR="008F4B07">
        <w:rPr>
          <w:b/>
        </w:rPr>
        <w:t xml:space="preserve"> </w:t>
      </w:r>
      <w:r>
        <w:rPr>
          <w:b/>
        </w:rPr>
        <w:t>potrebno je da uplatitelj u polje 71A na SWIFT-u ili na obrascu naloga za plaćanje u polje "Opcija troška" naznači opciju "OUR".</w:t>
      </w:r>
      <w:r>
        <w:t xml:space="preserve"> Valjanom uplatom smatrat će se i uplata uplaćena u roku i evidentirana na računu Agencije najkasnije u roku od osam dana od isteka roka za uplatu.</w:t>
      </w: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</w:r>
      <w:r w:rsidR="0027441C">
        <w:t>Ukoli</w:t>
      </w:r>
      <w:r w:rsidR="008C1BFD">
        <w:t xml:space="preserve">ko kupac, kao jedini ponuditelj, čija je ponuda valjana </w:t>
      </w:r>
      <w:r>
        <w:t xml:space="preserve">u ovom roku ne uplati </w:t>
      </w:r>
      <w:proofErr w:type="spellStart"/>
      <w:r>
        <w:t>kupovninu</w:t>
      </w:r>
      <w:proofErr w:type="spellEnd"/>
      <w:r>
        <w:t xml:space="preserve"> </w:t>
      </w:r>
      <w:r w:rsidR="0027441C">
        <w:t xml:space="preserve">prodaja će se oglasiti nevažećom i donijeti novo rješenje o prodaji. </w:t>
      </w:r>
    </w:p>
    <w:p w:rsidRDefault="006641B6" w:rsidP="006641B6" w:rsidR="00E14A71" w:rsidRPr="002D68FC">
      <w:pPr>
        <w:jc w:val="both"/>
      </w:pPr>
      <w:r>
        <w:t xml:space="preserve"> </w:t>
      </w:r>
      <w:r>
        <w:tab/>
      </w:r>
      <w:r>
        <w:tab/>
        <w:t xml:space="preserve"> Uplaćena </w:t>
      </w:r>
      <w:proofErr w:type="spellStart"/>
      <w:r>
        <w:t>kupovnina</w:t>
      </w:r>
      <w:proofErr w:type="spellEnd"/>
      <w:r>
        <w:t xml:space="preserve"> ostaje na posebnom računu Agencije otvorenom za tu namjenu do primitka naloga suda za postupanje s novčanim sredstvima uplaćenim na ime </w:t>
      </w:r>
      <w:proofErr w:type="spellStart"/>
      <w:r>
        <w:t>kupovnine</w:t>
      </w:r>
      <w:proofErr w:type="spellEnd"/>
      <w:r>
        <w:t xml:space="preserve">. </w:t>
      </w:r>
    </w:p>
    <w:p w:rsidRDefault="00E14A71" w:rsidP="006641B6" w:rsidR="00E14A71">
      <w:pPr>
        <w:jc w:val="both"/>
      </w:pPr>
    </w:p>
    <w:p w:rsidRDefault="00CB3EE9" w:rsidP="006A0988" w:rsidR="002D68FC">
      <w:pPr>
        <w:jc w:val="both"/>
      </w:pPr>
      <w:r>
        <w:t xml:space="preserve"> </w:t>
      </w:r>
      <w:r>
        <w:tab/>
      </w:r>
      <w:r>
        <w:tab/>
      </w:r>
      <w:r w:rsidR="002D68FC">
        <w:t>IV.</w:t>
      </w:r>
      <w:r w:rsidR="006641B6">
        <w:t xml:space="preserve"> Određuje se upis prava vlasništva u korist kupca </w:t>
      </w:r>
      <w:r w:rsidR="001910CF">
        <w:t xml:space="preserve">DAMIRA POLETTO iz </w:t>
      </w:r>
      <w:proofErr w:type="spellStart"/>
      <w:r w:rsidR="001910CF">
        <w:t>Cernika</w:t>
      </w:r>
      <w:proofErr w:type="spellEnd"/>
      <w:r w:rsidR="001910CF">
        <w:t xml:space="preserve">, </w:t>
      </w:r>
      <w:proofErr w:type="spellStart"/>
      <w:r w:rsidR="001910CF">
        <w:t>Frankopanska</w:t>
      </w:r>
      <w:proofErr w:type="spellEnd"/>
      <w:r w:rsidR="001910CF">
        <w:t xml:space="preserve"> 26, OIB 04928595509</w:t>
      </w:r>
      <w:r>
        <w:t xml:space="preserve"> </w:t>
      </w:r>
      <w:r w:rsidR="006641B6">
        <w:t xml:space="preserve">na dosuđenim nekretninama i to: </w:t>
      </w:r>
    </w:p>
    <w:p w:rsidRDefault="00E85122" w:rsidP="004E0ED0" w:rsidR="004E0ED0">
      <w:pPr>
        <w:jc w:val="both"/>
      </w:pPr>
      <w:r w:rsidRPr="00413D0C">
        <w:t xml:space="preserve"> </w:t>
      </w:r>
      <w:r>
        <w:t xml:space="preserve"> </w:t>
      </w:r>
      <w:r w:rsidR="006A0988">
        <w:tab/>
      </w:r>
      <w:r>
        <w:t xml:space="preserve"> </w:t>
      </w:r>
      <w:r w:rsidRPr="00223127">
        <w:t>-  nekretnina</w:t>
      </w:r>
      <w:r w:rsidR="00EA2631">
        <w:t>ma</w:t>
      </w:r>
      <w:r w:rsidRPr="00223127">
        <w:t xml:space="preserve"> upisani</w:t>
      </w:r>
      <w:r w:rsidR="00EA2631">
        <w:t>m</w:t>
      </w:r>
      <w:r w:rsidRPr="00223127">
        <w:t xml:space="preserve"> u  </w:t>
      </w:r>
      <w:proofErr w:type="spellStart"/>
      <w:r w:rsidR="004E0ED0">
        <w:t>zk.ul</w:t>
      </w:r>
      <w:proofErr w:type="spellEnd"/>
      <w:r w:rsidR="004E0ED0">
        <w:t>. 4567. k.o. Nova Gradiška i to:</w:t>
      </w:r>
    </w:p>
    <w:p w:rsidRDefault="004E0ED0" w:rsidP="004E0ED0" w:rsidR="004E0ED0">
      <w:pPr>
        <w:pStyle w:val="Odlomakpopisa"/>
        <w:ind w:left="1860"/>
        <w:jc w:val="both"/>
      </w:pPr>
    </w:p>
    <w:p w:rsidRDefault="004E0ED0" w:rsidP="004E0ED0" w:rsidR="004E0ED0">
      <w:pPr>
        <w:ind w:firstLine="708"/>
        <w:jc w:val="both"/>
      </w:pPr>
      <w:r>
        <w:t xml:space="preserve"> </w:t>
      </w:r>
      <w:r>
        <w:tab/>
        <w:t>- kč.br. 2936 - kuća, dvorište i voćnjak u ulici A. Stepinca sa 1209 m2</w:t>
      </w:r>
    </w:p>
    <w:p w:rsidRDefault="004E0ED0" w:rsidP="004E0ED0" w:rsidR="004E0ED0">
      <w:pPr>
        <w:ind w:firstLine="708"/>
        <w:jc w:val="both"/>
      </w:pPr>
      <w:r>
        <w:t xml:space="preserve"> </w:t>
      </w:r>
      <w:r>
        <w:tab/>
        <w:t xml:space="preserve">- kč.br. 2937/2 – voćnjak u ulici A. Stepinca sa 274 m 2, </w:t>
      </w:r>
    </w:p>
    <w:p w:rsidRDefault="004E0ED0" w:rsidP="004E0ED0" w:rsidR="004E0ED0">
      <w:pPr>
        <w:ind w:firstLine="708"/>
        <w:jc w:val="both"/>
      </w:pPr>
      <w:r>
        <w:t>odnosno ukupno 1483 m2,</w:t>
      </w:r>
    </w:p>
    <w:p w:rsidRDefault="00E85122" w:rsidP="004E0ED0" w:rsidR="00E85122">
      <w:pPr>
        <w:ind w:firstLine="708"/>
        <w:jc w:val="both"/>
      </w:pPr>
    </w:p>
    <w:p w:rsidRDefault="006641B6" w:rsidP="006641B6" w:rsidR="006641B6">
      <w:pPr>
        <w:jc w:val="both"/>
      </w:pPr>
      <w:r>
        <w:t xml:space="preserve">a nakon pravomoćnosti ovoga rješenja o dosudi i nakon što kupac položi - uplati  iznos </w:t>
      </w:r>
      <w:proofErr w:type="spellStart"/>
      <w:r>
        <w:t>kupovnine</w:t>
      </w:r>
      <w:proofErr w:type="spellEnd"/>
      <w:r>
        <w:t xml:space="preserve"> naveden u točci III. izreke ovoga rješenja.</w:t>
      </w:r>
      <w:r w:rsidR="007F2A66">
        <w:t xml:space="preserve"> </w:t>
      </w:r>
    </w:p>
    <w:p w:rsidRDefault="006641B6" w:rsidP="009E5DF0" w:rsidR="006641B6">
      <w:pPr>
        <w:jc w:val="both"/>
      </w:pPr>
      <w:r>
        <w:t xml:space="preserve"> </w:t>
      </w:r>
      <w:r>
        <w:tab/>
      </w:r>
    </w:p>
    <w:p w:rsidRDefault="00D01F81" w:rsidP="006641B6" w:rsidR="006641B6">
      <w:pPr>
        <w:ind w:firstLine="1440"/>
        <w:jc w:val="both"/>
      </w:pPr>
      <w:r>
        <w:t>V</w:t>
      </w:r>
      <w:r w:rsidR="006641B6">
        <w:t xml:space="preserve">.  Nekretnine koje su predmetom ovog rješenja predat će se kupcu zaključkom o predaji nakon što ovo rješenje postaje pravomoćno i nakon što kupac položi iznos </w:t>
      </w:r>
      <w:proofErr w:type="spellStart"/>
      <w:r w:rsidR="006641B6">
        <w:t>kupovnine</w:t>
      </w:r>
      <w:proofErr w:type="spellEnd"/>
      <w:r w:rsidR="006641B6">
        <w:t xml:space="preserve"> određen točkom III. izreke rješenja.</w:t>
      </w:r>
    </w:p>
    <w:p w:rsidRDefault="006641B6" w:rsidP="006641B6" w:rsidR="006641B6">
      <w:pPr>
        <w:jc w:val="both"/>
      </w:pPr>
    </w:p>
    <w:p w:rsidRDefault="00D74C62" w:rsidP="007F2A66" w:rsidR="007F2A66">
      <w:pPr>
        <w:jc w:val="both"/>
      </w:pPr>
      <w:r>
        <w:t xml:space="preserve"> </w:t>
      </w:r>
      <w:r>
        <w:tab/>
      </w:r>
      <w:r>
        <w:tab/>
      </w:r>
      <w:r w:rsidR="00D01F81">
        <w:t>VI</w:t>
      </w:r>
      <w:r w:rsidR="006641B6">
        <w:t xml:space="preserve">. U zemljišnim knjigama Zemljišnoknjižnog odjela </w:t>
      </w:r>
      <w:r w:rsidR="0099213B">
        <w:t>Nova Gradiška</w:t>
      </w:r>
      <w:r w:rsidR="006641B6">
        <w:t xml:space="preserve"> Općinskog suda u </w:t>
      </w:r>
      <w:r w:rsidR="0099213B">
        <w:t>Slavonskom Brodu</w:t>
      </w:r>
      <w:r w:rsidR="006641B6">
        <w:t xml:space="preserve"> i to </w:t>
      </w:r>
      <w:r w:rsidR="00495416">
        <w:t>na nekretninama</w:t>
      </w:r>
      <w:r w:rsidR="00495416" w:rsidRPr="0079729E">
        <w:t xml:space="preserve"> upis</w:t>
      </w:r>
      <w:r w:rsidR="009A4A35">
        <w:t>a</w:t>
      </w:r>
      <w:r w:rsidR="00495416" w:rsidRPr="0079729E">
        <w:t>n</w:t>
      </w:r>
      <w:r w:rsidR="00495416">
        <w:t>im</w:t>
      </w:r>
      <w:r w:rsidR="00495416" w:rsidRPr="0079729E">
        <w:t xml:space="preserve"> u </w:t>
      </w:r>
      <w:r w:rsidR="0099213B" w:rsidRPr="00223127">
        <w:t xml:space="preserve"> </w:t>
      </w:r>
      <w:proofErr w:type="spellStart"/>
      <w:r w:rsidR="007F2A66">
        <w:t>zk.ul</w:t>
      </w:r>
      <w:proofErr w:type="spellEnd"/>
      <w:r w:rsidR="007F2A66">
        <w:t>. 4567. k.o. Nova Gradiška i to:</w:t>
      </w:r>
    </w:p>
    <w:p w:rsidRDefault="007F2A66" w:rsidP="007F2A66" w:rsidR="007F2A66">
      <w:pPr>
        <w:pStyle w:val="Odlomakpopisa"/>
        <w:ind w:left="1860"/>
        <w:jc w:val="both"/>
      </w:pPr>
    </w:p>
    <w:p w:rsidRDefault="007F2A66" w:rsidP="007F2A66" w:rsidR="007F2A66">
      <w:pPr>
        <w:ind w:firstLine="708"/>
        <w:jc w:val="both"/>
      </w:pPr>
      <w:r>
        <w:t xml:space="preserve"> </w:t>
      </w:r>
      <w:r>
        <w:tab/>
        <w:t>- kč.br. 2936 - kuća, dvorište i voćnjak u ulici A. Stepinca sa 1209 m2</w:t>
      </w:r>
    </w:p>
    <w:p w:rsidRDefault="007F2A66" w:rsidP="007F2A66" w:rsidR="007F2A66">
      <w:pPr>
        <w:ind w:firstLine="708"/>
        <w:jc w:val="both"/>
      </w:pPr>
      <w:r>
        <w:t xml:space="preserve"> </w:t>
      </w:r>
      <w:r>
        <w:tab/>
        <w:t xml:space="preserve">- kč.br. 2937/2 – voćnjak u ulici A. Stepinca sa 274 m 2, </w:t>
      </w:r>
    </w:p>
    <w:p w:rsidRDefault="007F2A66" w:rsidP="007F2A66" w:rsidR="007F2A66">
      <w:pPr>
        <w:ind w:firstLine="708"/>
        <w:jc w:val="both"/>
      </w:pPr>
      <w:r>
        <w:t>odnosno ukupno 1483 m2,</w:t>
      </w:r>
    </w:p>
    <w:p w:rsidRDefault="00495416" w:rsidP="007F2A66" w:rsidR="00495416">
      <w:pPr>
        <w:ind w:firstLine="708"/>
        <w:jc w:val="both"/>
      </w:pPr>
    </w:p>
    <w:p w:rsidRDefault="006641B6" w:rsidP="006641B6" w:rsidR="006641B6">
      <w:pPr>
        <w:jc w:val="both"/>
      </w:pPr>
      <w:r>
        <w:t>zabilježit će se dosuda nekretnina po osnovi ovoga rješenja.</w:t>
      </w:r>
    </w:p>
    <w:p w:rsidRDefault="006641B6" w:rsidP="006641B6" w:rsidR="006641B6">
      <w:pPr>
        <w:jc w:val="both"/>
      </w:pPr>
    </w:p>
    <w:p w:rsidRDefault="00D01F81" w:rsidP="009E5DF0" w:rsidR="006641B6">
      <w:pPr>
        <w:ind w:firstLine="1440"/>
        <w:jc w:val="both"/>
      </w:pPr>
      <w:r>
        <w:t>VII</w:t>
      </w:r>
      <w:r w:rsidR="006641B6">
        <w:t xml:space="preserve">. Upis prava vlasništva iz točke </w:t>
      </w:r>
      <w:r w:rsidR="00873D0F">
        <w:t>I</w:t>
      </w:r>
      <w:r w:rsidR="006641B6">
        <w:t>V. ov</w:t>
      </w:r>
      <w:r w:rsidR="007C7912">
        <w:t>og rješenja</w:t>
      </w:r>
      <w:r w:rsidR="006641B6">
        <w:t xml:space="preserve"> provest će Zemljišnoknjižni odjel </w:t>
      </w:r>
      <w:r w:rsidR="0099213B">
        <w:t xml:space="preserve">Nova Gradiška </w:t>
      </w:r>
      <w:r w:rsidR="006641B6">
        <w:t xml:space="preserve">Općinskog suda u </w:t>
      </w:r>
      <w:r w:rsidR="0099213B">
        <w:t>Slavonskom Brodu</w:t>
      </w:r>
      <w:r w:rsidR="006641B6">
        <w:t xml:space="preserve">  po pravomoćnosti ovog rješenja i na temelju potvrde o uplati </w:t>
      </w:r>
      <w:proofErr w:type="spellStart"/>
      <w:r w:rsidR="006641B6">
        <w:t>kupovnine</w:t>
      </w:r>
      <w:proofErr w:type="spellEnd"/>
      <w:r w:rsidR="006641B6">
        <w:t>, dok će upis zabilježbe dosude iz točke VII</w:t>
      </w:r>
      <w:r w:rsidR="006641B6">
        <w:rPr>
          <w:b/>
        </w:rPr>
        <w:t xml:space="preserve">. </w:t>
      </w:r>
      <w:r w:rsidR="006641B6">
        <w:t xml:space="preserve">ovoga rješenja Zemljišnoknjižni odjel </w:t>
      </w:r>
      <w:r w:rsidR="0099213B">
        <w:t xml:space="preserve">Nova Gradiška </w:t>
      </w:r>
      <w:r w:rsidR="006641B6">
        <w:t xml:space="preserve">Općinskog suda </w:t>
      </w:r>
      <w:r w:rsidR="00CB3C16">
        <w:t xml:space="preserve">u </w:t>
      </w:r>
      <w:r w:rsidR="0099213B">
        <w:t>Slavonskom Brodu</w:t>
      </w:r>
      <w:r w:rsidR="006641B6">
        <w:t xml:space="preserve"> izvršiti i prije pravomoćnosti rješenja, a po zaprimanju rješenja. </w:t>
      </w:r>
      <w:r w:rsidR="006641B6">
        <w:tab/>
        <w:t xml:space="preserve"> </w:t>
      </w:r>
    </w:p>
    <w:p w:rsidRDefault="00732B57" w:rsidP="006641B6" w:rsidR="00732B57">
      <w:pPr>
        <w:jc w:val="both"/>
      </w:pPr>
      <w:r>
        <w:t xml:space="preserve"> </w:t>
      </w:r>
      <w:r>
        <w:tab/>
      </w: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</w:r>
      <w:r w:rsidR="00D01F81">
        <w:t>VIII</w:t>
      </w:r>
      <w:r>
        <w:t xml:space="preserve">. Smatrat će se da je ovo rješenje o dosudi dostavljeno svim osobama kojima se dostavlja zaključak o prodaji, te svim sudionicima na dražbi istekom osmog dana od dana njegova isticanja na oglasnoj ploči - mrežna stranica e-Oglasna ploča sudova, 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lastRenderedPageBreak/>
        <w:t xml:space="preserve"> </w:t>
      </w:r>
      <w:r>
        <w:tab/>
        <w:t xml:space="preserve"> </w:t>
      </w:r>
      <w:r>
        <w:tab/>
      </w:r>
      <w:r w:rsidR="00D01F81">
        <w:t>IX</w:t>
      </w:r>
      <w:r>
        <w:t xml:space="preserve">. Ovo rješenje o dosudi nekretnine kupcu dostavit će se Financijskoj agenciji s potvrdom pravomoćnosti radi objave rješenja na mrežnim stranicama Agencije.                  </w:t>
      </w:r>
    </w:p>
    <w:p w:rsidRDefault="007B3592" w:rsidP="006641B6" w:rsidR="007B3592">
      <w:pPr>
        <w:jc w:val="center"/>
      </w:pPr>
    </w:p>
    <w:p w:rsidRDefault="00EE47A7" w:rsidP="006641B6" w:rsidR="00EE47A7">
      <w:pPr>
        <w:jc w:val="center"/>
      </w:pPr>
    </w:p>
    <w:p w:rsidRDefault="006641B6" w:rsidP="006641B6" w:rsidR="006641B6">
      <w:pPr>
        <w:jc w:val="center"/>
      </w:pPr>
      <w:r>
        <w:t>Obrazloženje</w:t>
      </w:r>
    </w:p>
    <w:p w:rsidRDefault="006641B6" w:rsidP="006641B6" w:rsidR="006641B6">
      <w:pPr>
        <w:jc w:val="center"/>
      </w:pPr>
    </w:p>
    <w:p w:rsidRDefault="006641B6" w:rsidP="006641B6" w:rsidR="006641B6">
      <w:pPr>
        <w:ind w:firstLine="1440"/>
        <w:jc w:val="both"/>
      </w:pPr>
      <w:r>
        <w:t>Pravomoćnim rješenjem poslovni broj 7/St-</w:t>
      </w:r>
      <w:r w:rsidR="00E0091C">
        <w:t>1566/2016-33</w:t>
      </w:r>
      <w:r>
        <w:t xml:space="preserve"> od </w:t>
      </w:r>
      <w:r w:rsidR="00BF1C61">
        <w:t>01. ožujka 2017</w:t>
      </w:r>
      <w:r w:rsidR="00636A8F">
        <w:t>. godine određeno je d</w:t>
      </w:r>
      <w:r w:rsidR="00264731">
        <w:t xml:space="preserve">a će se nekretnine stečajnog dužnika opterećene </w:t>
      </w:r>
      <w:proofErr w:type="spellStart"/>
      <w:r w:rsidR="00264731">
        <w:t>razlučnim</w:t>
      </w:r>
      <w:proofErr w:type="spellEnd"/>
      <w:r w:rsidR="00264731">
        <w:t xml:space="preserve"> pravom koje</w:t>
      </w:r>
      <w:r>
        <w:t xml:space="preserve"> čin</w:t>
      </w:r>
      <w:r w:rsidR="00264731">
        <w:t>e</w:t>
      </w:r>
      <w:r>
        <w:t xml:space="preserve"> stečajnu masu </w:t>
      </w:r>
      <w:r w:rsidR="001B20EB">
        <w:t xml:space="preserve">upisane u </w:t>
      </w:r>
      <w:proofErr w:type="spellStart"/>
      <w:r w:rsidR="001B20EB">
        <w:t>zk</w:t>
      </w:r>
      <w:proofErr w:type="spellEnd"/>
      <w:r w:rsidR="001B20EB">
        <w:t xml:space="preserve">. ul. 4567 k.o. Nova Gradiška </w:t>
      </w:r>
      <w:r>
        <w:t>naveden</w:t>
      </w:r>
      <w:r w:rsidR="00264731">
        <w:t>e</w:t>
      </w:r>
      <w:r>
        <w:t xml:space="preserve"> u točkama </w:t>
      </w:r>
      <w:r w:rsidRPr="006B5384">
        <w:t>I. i II.</w:t>
      </w:r>
      <w:r>
        <w:t xml:space="preserve"> izreke ovoga rješenja prodavati u stečajnom postupku sukladno odredbi čl. 247. Stečajnog zakona ( NN 71/15 ) elektroničkom javnom dražbom koju prodaju će provesti Financijska agencija.  </w:t>
      </w:r>
      <w:r w:rsidR="00D00323">
        <w:t xml:space="preserve">U vrijeme donošenja predmetnog rješenja i njegove pravomoćnosti predmetne nekretnine bile su opterećene </w:t>
      </w:r>
      <w:proofErr w:type="spellStart"/>
      <w:r w:rsidR="00D00323">
        <w:t>razlučnim</w:t>
      </w:r>
      <w:proofErr w:type="spellEnd"/>
      <w:r w:rsidR="00D00323">
        <w:t xml:space="preserve"> pravom u korist Zagrebačke banke d.d. Zagreb kako je proizlazilo i</w:t>
      </w:r>
      <w:r w:rsidR="00CC3E47">
        <w:t xml:space="preserve">z zemljišnoknjižnog izvatka za ove nekretnine. </w:t>
      </w:r>
    </w:p>
    <w:p w:rsidRDefault="006641B6" w:rsidP="006641B6" w:rsidR="006641B6">
      <w:pPr>
        <w:ind w:firstLine="1416"/>
        <w:jc w:val="both"/>
      </w:pPr>
      <w:r>
        <w:t>Zaključkom poslovni broj 7/St-</w:t>
      </w:r>
      <w:r w:rsidR="00B07221">
        <w:t>1566/2016-49</w:t>
      </w:r>
      <w:r>
        <w:t xml:space="preserve"> od </w:t>
      </w:r>
      <w:r w:rsidR="00B07221">
        <w:t>05. srpnja</w:t>
      </w:r>
      <w:r w:rsidR="005457AB">
        <w:t xml:space="preserve"> </w:t>
      </w:r>
      <w:r>
        <w:t>201</w:t>
      </w:r>
      <w:r w:rsidR="00773C3E">
        <w:t>7</w:t>
      </w:r>
      <w:r>
        <w:t xml:space="preserve">. godine utvrđena je vrijednost predmetnih nekretnina u iznosu od </w:t>
      </w:r>
      <w:r w:rsidR="00B07221">
        <w:t>188.400,00</w:t>
      </w:r>
      <w:r>
        <w:t xml:space="preserve"> Kn za potrebe prodaje koju će  provesti Financijska agencija elektroničkom javnom dražbom te je tako određeno da se na </w:t>
      </w:r>
      <w:r w:rsidR="00E013FD">
        <w:t>trećoj</w:t>
      </w:r>
      <w:r>
        <w:t xml:space="preserve"> elektroničkoj dražbi nekretnine ne mogu prodati ispod jedne </w:t>
      </w:r>
      <w:r w:rsidR="00B8681C">
        <w:t>četvrtine</w:t>
      </w:r>
      <w:r>
        <w:t xml:space="preserve"> utvrđene vrijednosti odnosno ispod iznosa od </w:t>
      </w:r>
      <w:r w:rsidR="00EC44AD">
        <w:t>47.100,00</w:t>
      </w:r>
      <w:r w:rsidRPr="00397517">
        <w:t xml:space="preserve"> </w:t>
      </w:r>
      <w:r>
        <w:t>Kn.</w:t>
      </w:r>
    </w:p>
    <w:p w:rsidRDefault="006641B6" w:rsidP="006641B6" w:rsidR="006641B6">
      <w:pPr>
        <w:ind w:firstLine="1416"/>
        <w:jc w:val="both"/>
      </w:pPr>
      <w:r>
        <w:t xml:space="preserve"> Nakon provedene </w:t>
      </w:r>
      <w:r w:rsidR="0004316F">
        <w:t>treće</w:t>
      </w:r>
      <w:r>
        <w:t xml:space="preserve"> elektroničke javne dražbe Financijska agencija izvijestila je sud da je u postupku provedene elektroničke javne dražbe koja je započela </w:t>
      </w:r>
      <w:r w:rsidR="0004316F">
        <w:t>08. veljače 2018. godine do 02. svibnja 2018</w:t>
      </w:r>
      <w:r w:rsidR="00B66B0F">
        <w:t xml:space="preserve">. godine </w:t>
      </w:r>
      <w:r>
        <w:t>jedinu</w:t>
      </w:r>
      <w:r w:rsidR="0004316F">
        <w:t xml:space="preserve"> </w:t>
      </w:r>
      <w:r w:rsidR="00EF5262">
        <w:t>valjanu ponudu u nadmetanju dao</w:t>
      </w:r>
      <w:r>
        <w:t xml:space="preserve"> ponuditelj </w:t>
      </w:r>
      <w:r w:rsidRPr="005365E7">
        <w:t xml:space="preserve"> </w:t>
      </w:r>
      <w:r w:rsidR="00EF5262">
        <w:t xml:space="preserve">DAMIR POLETTO iz </w:t>
      </w:r>
      <w:proofErr w:type="spellStart"/>
      <w:r w:rsidR="00EF5262">
        <w:t>Cernika</w:t>
      </w:r>
      <w:proofErr w:type="spellEnd"/>
      <w:r w:rsidR="00EF5262">
        <w:t xml:space="preserve">, </w:t>
      </w:r>
      <w:proofErr w:type="spellStart"/>
      <w:r w:rsidR="00EF5262">
        <w:t>Frankopanska</w:t>
      </w:r>
      <w:proofErr w:type="spellEnd"/>
      <w:r w:rsidR="00EF5262">
        <w:t xml:space="preserve"> 26, OIB 04928595509 </w:t>
      </w:r>
      <w:r>
        <w:t xml:space="preserve">u </w:t>
      </w:r>
      <w:r w:rsidR="00B66B0F">
        <w:t xml:space="preserve">iznosu od </w:t>
      </w:r>
      <w:r w:rsidR="00EF5262">
        <w:t>47.100,00</w:t>
      </w:r>
      <w:r w:rsidR="00B66B0F">
        <w:t xml:space="preserve"> Kn.</w:t>
      </w:r>
    </w:p>
    <w:p w:rsidRDefault="006641B6" w:rsidP="006641B6" w:rsidR="006641B6">
      <w:pPr>
        <w:jc w:val="both"/>
      </w:pPr>
      <w:r>
        <w:t xml:space="preserve"> </w:t>
      </w:r>
      <w:r>
        <w:tab/>
      </w:r>
      <w:r>
        <w:tab/>
        <w:t xml:space="preserve"> Kako je zaključkom poslovni broj 7/St-</w:t>
      </w:r>
      <w:r w:rsidR="00F02A6D">
        <w:t>1566/2016-49</w:t>
      </w:r>
      <w:r>
        <w:t xml:space="preserve"> od </w:t>
      </w:r>
      <w:r w:rsidR="0037061B">
        <w:t>0</w:t>
      </w:r>
      <w:r w:rsidR="00F02A6D">
        <w:t>5</w:t>
      </w:r>
      <w:r w:rsidR="0037061B">
        <w:t>. srpnja</w:t>
      </w:r>
      <w:r w:rsidR="00B66B0F">
        <w:t xml:space="preserve"> </w:t>
      </w:r>
      <w:r>
        <w:t xml:space="preserve"> 201</w:t>
      </w:r>
      <w:r w:rsidR="00B66B0F">
        <w:t>7</w:t>
      </w:r>
      <w:r>
        <w:t xml:space="preserve">. godine utvrđeno da se predmetne nekretnine na </w:t>
      </w:r>
      <w:r w:rsidR="00412E6A">
        <w:t xml:space="preserve">trećoj </w:t>
      </w:r>
      <w:r>
        <w:t xml:space="preserve">elektroničkoj dražbi  ne mogu prodati ispod jedne </w:t>
      </w:r>
      <w:r w:rsidR="00412E6A">
        <w:t xml:space="preserve">četvrtine </w:t>
      </w:r>
      <w:r>
        <w:t xml:space="preserve">utvrđene vrijednosti tj. ispod vrijednosti u iznosu </w:t>
      </w:r>
      <w:r w:rsidR="00B66B0F">
        <w:t xml:space="preserve">od </w:t>
      </w:r>
      <w:r w:rsidR="00913C99">
        <w:t>47.100,00</w:t>
      </w:r>
      <w:r>
        <w:t xml:space="preserve"> Kn, a koji iznos je ponuditelj</w:t>
      </w:r>
      <w:r w:rsidR="00364597">
        <w:t xml:space="preserve"> </w:t>
      </w:r>
      <w:r>
        <w:t xml:space="preserve">- kupac </w:t>
      </w:r>
      <w:r w:rsidR="00F02A6D">
        <w:t xml:space="preserve">DAMIR POLETTO iz </w:t>
      </w:r>
      <w:proofErr w:type="spellStart"/>
      <w:r w:rsidR="00F02A6D">
        <w:t>Cernika</w:t>
      </w:r>
      <w:proofErr w:type="spellEnd"/>
      <w:r w:rsidR="00F02A6D">
        <w:t xml:space="preserve">, </w:t>
      </w:r>
      <w:proofErr w:type="spellStart"/>
      <w:r w:rsidR="00F02A6D">
        <w:t>Frankopanska</w:t>
      </w:r>
      <w:proofErr w:type="spellEnd"/>
      <w:r w:rsidR="00F02A6D">
        <w:t xml:space="preserve"> 26, OIB 04928595509 </w:t>
      </w:r>
      <w:r w:rsidR="00412E6A">
        <w:t xml:space="preserve"> valjano ponud</w:t>
      </w:r>
      <w:r w:rsidR="00913C99">
        <w:t>io</w:t>
      </w:r>
      <w:r>
        <w:t xml:space="preserve"> u postupku elektroničke javne dražbe, to su ispunjen</w:t>
      </w:r>
      <w:r w:rsidR="00AB67C5">
        <w:t>i uvjeti da mu</w:t>
      </w:r>
      <w:r>
        <w:t xml:space="preserve"> se predmetne nekretnine dosude. </w:t>
      </w:r>
    </w:p>
    <w:p w:rsidRDefault="006641B6" w:rsidP="006641B6" w:rsidR="006641B6">
      <w:pPr>
        <w:jc w:val="both"/>
      </w:pPr>
      <w:r>
        <w:t xml:space="preserve"> </w:t>
      </w:r>
      <w:r>
        <w:tab/>
      </w:r>
      <w:r>
        <w:tab/>
        <w:t xml:space="preserve">Nastavno tome, upis iz točke </w:t>
      </w:r>
      <w:r w:rsidR="00B66B0F">
        <w:t xml:space="preserve">IV. </w:t>
      </w:r>
      <w:r>
        <w:t xml:space="preserve">ovoga rješenja provest će Zemljišnoknjižni odjel </w:t>
      </w:r>
      <w:r w:rsidR="00412E6A">
        <w:t xml:space="preserve">Nova Gradiška </w:t>
      </w:r>
      <w:r>
        <w:t xml:space="preserve">Općinskog suda u </w:t>
      </w:r>
      <w:r w:rsidR="00412E6A">
        <w:t>Slavonskom Brodu</w:t>
      </w:r>
      <w:r>
        <w:t xml:space="preserve"> po pravomoćnosti ovog</w:t>
      </w:r>
      <w:r w:rsidR="00FD1A30">
        <w:t>a rješenja, a radi provedbe ovog</w:t>
      </w:r>
      <w:r>
        <w:t xml:space="preserve"> upisa </w:t>
      </w:r>
      <w:r w:rsidR="008100B1">
        <w:t>Zemljišnoknjižnom</w:t>
      </w:r>
      <w:r w:rsidR="00412E6A">
        <w:t xml:space="preserve"> odjel</w:t>
      </w:r>
      <w:r w:rsidR="008100B1">
        <w:t>u</w:t>
      </w:r>
      <w:r w:rsidR="00412E6A">
        <w:t xml:space="preserve"> Nova Gradiška Općinskog suda u Slavonskom Brodu </w:t>
      </w:r>
      <w:r>
        <w:t xml:space="preserve">dostaviti će se rješenje o dosudi s klauzulom pravomoćnosti i potvrda o uplati </w:t>
      </w:r>
      <w:proofErr w:type="spellStart"/>
      <w:r>
        <w:t>kupovnine</w:t>
      </w:r>
      <w:proofErr w:type="spellEnd"/>
      <w:r>
        <w:t>, dok će zabiljež</w:t>
      </w:r>
      <w:r w:rsidR="00B66B0F">
        <w:t>bu  dosude određenu u točci VI</w:t>
      </w:r>
      <w:r>
        <w:t xml:space="preserve">. izreke rješenja </w:t>
      </w:r>
      <w:r w:rsidR="001E0288">
        <w:t>Zemljišnoknjižni</w:t>
      </w:r>
      <w:r w:rsidR="00412E6A">
        <w:t xml:space="preserve"> odjel Nova Gradiška Općinskog suda u Slavonskom Brodu </w:t>
      </w:r>
      <w:r>
        <w:t xml:space="preserve">provesti odmah po zaprimanju ovoga rješenja. </w:t>
      </w:r>
    </w:p>
    <w:p w:rsidRDefault="006641B6" w:rsidP="006641B6" w:rsidR="006641B6">
      <w:pPr>
        <w:jc w:val="both"/>
      </w:pPr>
      <w:r>
        <w:t xml:space="preserve"> </w:t>
      </w:r>
      <w:r>
        <w:tab/>
      </w:r>
      <w:r>
        <w:tab/>
        <w:t xml:space="preserve">Stoga je na temelju odredbe čl. 247. Stečajnog zakona (NN 71/15) i uz primjenu odredbi članaka 103. do 108. Ovršnog zakona ( NN 112/15, 25/13 i 93/14) te primjenom odredbi čl.13, čl.26 i čl.27 Pravilnika o načinu i postupku provedbe prodaje nekretnina i pokretnina u ovršnom postupku ( NN 156/14 ) odlučeno kao u izreci rješenja. 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t xml:space="preserve">                      U Slavonskom Brodu </w:t>
      </w:r>
      <w:r w:rsidR="000A7A67">
        <w:t>17</w:t>
      </w:r>
      <w:r w:rsidR="00412E6A">
        <w:t>. svibnja</w:t>
      </w:r>
      <w:r>
        <w:t xml:space="preserve"> 201</w:t>
      </w:r>
      <w:r w:rsidR="00CB3C16">
        <w:t>8</w:t>
      </w:r>
      <w:r>
        <w:t xml:space="preserve">. godine     </w:t>
      </w:r>
    </w:p>
    <w:p w:rsidRDefault="006641B6" w:rsidP="00ED24F3" w:rsidR="00ED24F3" w:rsidRPr="00ED24F3">
      <w:pPr>
        <w:ind w:left="6372"/>
      </w:pPr>
      <w:r>
        <w:t xml:space="preserve">                                                                                                         </w:t>
      </w:r>
      <w:r w:rsidR="00ED24F3" w:rsidRPr="00ED24F3">
        <w:t xml:space="preserve">                                                                                           </w:t>
      </w:r>
      <w:r w:rsidR="00BD38C3">
        <w:t xml:space="preserve">              Stečajna sutkinja</w:t>
      </w:r>
    </w:p>
    <w:p w:rsidRDefault="00ED24F3" w:rsidP="000A7A67" w:rsidR="00097CAD" w:rsidRPr="00ED24F3">
      <w:pPr>
        <w:rPr>
          <w:b/>
          <w:sz w:val="20"/>
          <w:szCs w:val="20"/>
        </w:rPr>
      </w:pPr>
      <w:r w:rsidRPr="00ED24F3">
        <w:t xml:space="preserve">                                                                                                         </w:t>
      </w:r>
      <w:r w:rsidR="0090633A">
        <w:t xml:space="preserve"> </w:t>
      </w:r>
      <w:r w:rsidRPr="00ED24F3">
        <w:t xml:space="preserve">   Mirna Vujčić</w:t>
      </w:r>
    </w:p>
    <w:p w:rsidRDefault="006641B6" w:rsidP="00ED24F3" w:rsidR="006641B6" w:rsidRPr="00CA47A6">
      <w:pPr>
        <w:rPr>
          <w:b/>
          <w:sz w:val="18"/>
          <w:szCs w:val="18"/>
        </w:rPr>
      </w:pPr>
      <w:r w:rsidRPr="00CA47A6">
        <w:rPr>
          <w:b/>
          <w:sz w:val="18"/>
          <w:szCs w:val="18"/>
        </w:rPr>
        <w:t>NAPUTAK O PRAVNOM LIJEKU</w:t>
      </w:r>
    </w:p>
    <w:p w:rsidRDefault="006641B6" w:rsidP="006641B6" w:rsidR="006641B6" w:rsidRPr="00CA47A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Protiv ovog rješenja dopuštena je žalba u roku od osam dana po </w:t>
      </w:r>
    </w:p>
    <w:p w:rsidRDefault="006641B6" w:rsidP="006641B6" w:rsidR="006641B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isteku </w:t>
      </w:r>
      <w:r>
        <w:rPr>
          <w:sz w:val="16"/>
          <w:szCs w:val="16"/>
        </w:rPr>
        <w:t>osmog</w:t>
      </w:r>
      <w:r w:rsidRPr="00CA47A6">
        <w:rPr>
          <w:sz w:val="16"/>
          <w:szCs w:val="16"/>
        </w:rPr>
        <w:t xml:space="preserve"> dana od dana objave rješenja na mrežnoj stranici </w:t>
      </w:r>
    </w:p>
    <w:p w:rsidRDefault="006641B6" w:rsidP="006641B6" w:rsidR="006641B6">
      <w:pPr>
        <w:rPr>
          <w:sz w:val="16"/>
          <w:szCs w:val="16"/>
        </w:rPr>
      </w:pPr>
      <w:r w:rsidRPr="00CA47A6">
        <w:rPr>
          <w:sz w:val="16"/>
          <w:szCs w:val="16"/>
        </w:rPr>
        <w:t>e-Oglasna ploča sudova. Žalba se podnosi  Visokom trgovačkom sudu</w:t>
      </w:r>
    </w:p>
    <w:p w:rsidRDefault="006641B6" w:rsidP="006641B6" w:rsidR="000A7A67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 u Zagrebu  put</w:t>
      </w:r>
      <w:r w:rsidR="001B008F">
        <w:rPr>
          <w:sz w:val="16"/>
          <w:szCs w:val="16"/>
        </w:rPr>
        <w:t>em ovoga suda  u tri  primjerka</w:t>
      </w:r>
    </w:p>
    <w:p w:rsidRDefault="00B11609" w:rsidP="006641B6" w:rsidR="00B11609">
      <w:pPr>
        <w:rPr>
          <w:sz w:val="16"/>
          <w:szCs w:val="16"/>
        </w:rPr>
      </w:pPr>
    </w:p>
    <w:p w:rsidRDefault="00732B57" w:rsidP="00732B57" w:rsidR="00732B57">
      <w:r>
        <w:lastRenderedPageBreak/>
        <w:t>DNA</w:t>
      </w:r>
    </w:p>
    <w:p w:rsidRDefault="00732B57" w:rsidP="00732B57" w:rsidR="00732B57"/>
    <w:p w:rsidRDefault="00732B57" w:rsidP="00732B57" w:rsidR="00732B57">
      <w:r>
        <w:t>1. Rješenje nepravomoćno</w:t>
      </w:r>
    </w:p>
    <w:p w:rsidRDefault="00732B57" w:rsidP="00732B57" w:rsidR="00732B57">
      <w:r>
        <w:t>2. Rješenje objaviti na mrežnoj stranici e-Oglasna ploča sudova, te dostaviti:</w:t>
      </w:r>
    </w:p>
    <w:p w:rsidRDefault="00732B57" w:rsidP="00732B57" w:rsidR="00732B57">
      <w:r>
        <w:t xml:space="preserve">- kupcu </w:t>
      </w:r>
      <w:r w:rsidR="000A7A67">
        <w:t xml:space="preserve">DAMIR POLETTO </w:t>
      </w:r>
    </w:p>
    <w:p w:rsidRDefault="00840447" w:rsidP="00732B57" w:rsidR="00732B57">
      <w:r>
        <w:t>- stečajnoj upraviteljici</w:t>
      </w:r>
    </w:p>
    <w:p w:rsidRDefault="00732B57" w:rsidP="00732B57" w:rsidR="00732B57">
      <w:r>
        <w:t xml:space="preserve">- </w:t>
      </w:r>
      <w:proofErr w:type="spellStart"/>
      <w:r>
        <w:t>razlučnom</w:t>
      </w:r>
      <w:proofErr w:type="spellEnd"/>
      <w:r>
        <w:t xml:space="preserve"> vjerovniku </w:t>
      </w:r>
      <w:r w:rsidR="000A7A67">
        <w:t>Zagrebačka banka d.d. Zagreb, Paromlinska 1</w:t>
      </w:r>
    </w:p>
    <w:p w:rsidRDefault="00732B57" w:rsidP="00732B57" w:rsidR="00732B57">
      <w:r>
        <w:t xml:space="preserve">- Zemljišnoknjižnom odjelu </w:t>
      </w:r>
      <w:r w:rsidR="00840447">
        <w:t>Nova Gradiška</w:t>
      </w:r>
      <w:r>
        <w:t xml:space="preserve"> Općinskog suda </w:t>
      </w:r>
      <w:r w:rsidR="00840447">
        <w:t>Slavonski Brod uz dopis</w:t>
      </w:r>
    </w:p>
    <w:p w:rsidRDefault="00732B57" w:rsidP="00732B57" w:rsidR="00732B57">
      <w:r>
        <w:t xml:space="preserve">- Poreznoj upravi </w:t>
      </w:r>
      <w:r w:rsidR="00840447">
        <w:t>Sl. Brod</w:t>
      </w:r>
      <w:r>
        <w:t xml:space="preserve">  po pravomoćnosti</w:t>
      </w:r>
    </w:p>
    <w:p w:rsidRDefault="00732B57" w:rsidP="00732B57" w:rsidR="00732B57">
      <w:r>
        <w:t>- FINA po pravomoćnosti</w:t>
      </w:r>
    </w:p>
    <w:p w:rsidRDefault="00732B57" w:rsidP="00732B57" w:rsidR="00732B57">
      <w:r>
        <w:t>3. Kalendar 15 dana</w:t>
      </w:r>
    </w:p>
    <w:p w:rsidRDefault="00732B57" w:rsidP="00732B57" w:rsidR="00732B57">
      <w:r>
        <w:t xml:space="preserve">  </w:t>
      </w:r>
    </w:p>
    <w:p w:rsidRDefault="006641B6" w:rsidP="006641B6" w:rsidR="006641B6"/>
    <w:p w:rsidRDefault="006641B6" w:rsidP="006641B6" w:rsidR="006641B6">
      <w:r>
        <w:t xml:space="preserve">  </w:t>
      </w:r>
    </w:p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 w:rsidRPr="00641A96"/>
    <w:p w:rsidRDefault="00DB052E" w:rsidP="006641B6" w:rsidR="00DB052E" w:rsidRPr="006641B6"/>
    <w:sectPr w:rsidR="00DB052E" w:rsidRPr="006641B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8BE" w:rsidP="00856939" w:rsidR="00D328BE">
      <w:r>
        <w:separator/>
      </w:r>
    </w:p>
  </w:endnote>
  <w:endnote w:id="0" w:type="continuationSeparator">
    <w:p w:rsidRDefault="00D328BE" w:rsidP="00856939" w:rsidR="00D328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8BE" w:rsidP="00856939" w:rsidR="00D328BE">
      <w:r>
        <w:separator/>
      </w:r>
    </w:p>
  </w:footnote>
  <w:footnote w:id="0" w:type="continuationSeparator">
    <w:p w:rsidRDefault="00D328BE" w:rsidP="00856939" w:rsidR="00D328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6291" w:rsidP="00856939" w:rsidR="00856939">
    <w:pPr>
      <w:pStyle w:val="Zaglavlje"/>
      <w:jc w:val="right"/>
    </w:pPr>
    <w:r>
      <w:rPr>
        <w:b/>
      </w:rPr>
      <w:t>Broj:7/ St-</w:t>
    </w:r>
    <w:r w:rsidR="00FB5B2B">
      <w:rPr>
        <w:b/>
      </w:rPr>
      <w:t>1566/2016-82</w:t>
    </w:r>
    <w:r w:rsidR="00856939">
      <w:rPr>
        <w:b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4D2DE2"/>
    <w:multiLevelType w:val="hybridMultilevel"/>
    <w:tmpl w:val="A8E00C9C"/>
    <w:lvl w:tplc="429CE38A" w:ilvl="0">
      <w:start w:val="8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3A563EB8"/>
    <w:multiLevelType w:val="hybridMultilevel"/>
    <w:tmpl w:val="5C8E1C6A"/>
    <w:lvl w:tplc="3E34C558" w:ilvl="0">
      <w:start w:val="2"/>
      <w:numFmt w:val="lowerLetter"/>
      <w:lvlText w:val="%1)"/>
      <w:lvlJc w:val="left"/>
      <w:pPr>
        <w:ind w:hanging="360" w:left="1860"/>
      </w:pPr>
    </w:lvl>
    <w:lvl w:tplc="041A0019" w:ilvl="1">
      <w:start w:val="1"/>
      <w:numFmt w:val="lowerLetter"/>
      <w:lvlText w:val="%2."/>
      <w:lvlJc w:val="left"/>
      <w:pPr>
        <w:ind w:hanging="360" w:left="2580"/>
      </w:pPr>
    </w:lvl>
    <w:lvl w:tplc="041A001B" w:ilvl="2">
      <w:start w:val="1"/>
      <w:numFmt w:val="lowerRoman"/>
      <w:lvlText w:val="%3."/>
      <w:lvlJc w:val="right"/>
      <w:pPr>
        <w:ind w:hanging="180" w:left="3300"/>
      </w:pPr>
    </w:lvl>
    <w:lvl w:tplc="041A000F" w:ilvl="3">
      <w:start w:val="1"/>
      <w:numFmt w:val="decimal"/>
      <w:lvlText w:val="%4."/>
      <w:lvlJc w:val="left"/>
      <w:pPr>
        <w:ind w:hanging="360" w:left="4020"/>
      </w:pPr>
    </w:lvl>
    <w:lvl w:tplc="041A0019" w:ilvl="4">
      <w:start w:val="1"/>
      <w:numFmt w:val="lowerLetter"/>
      <w:lvlText w:val="%5."/>
      <w:lvlJc w:val="left"/>
      <w:pPr>
        <w:ind w:hanging="360" w:left="4740"/>
      </w:pPr>
    </w:lvl>
    <w:lvl w:tplc="041A001B" w:ilvl="5">
      <w:start w:val="1"/>
      <w:numFmt w:val="lowerRoman"/>
      <w:lvlText w:val="%6."/>
      <w:lvlJc w:val="right"/>
      <w:pPr>
        <w:ind w:hanging="180" w:left="5460"/>
      </w:pPr>
    </w:lvl>
    <w:lvl w:tplc="041A000F" w:ilvl="6">
      <w:start w:val="1"/>
      <w:numFmt w:val="decimal"/>
      <w:lvlText w:val="%7."/>
      <w:lvlJc w:val="left"/>
      <w:pPr>
        <w:ind w:hanging="360" w:left="6180"/>
      </w:pPr>
    </w:lvl>
    <w:lvl w:tplc="041A0019" w:ilvl="7">
      <w:start w:val="1"/>
      <w:numFmt w:val="lowerLetter"/>
      <w:lvlText w:val="%8."/>
      <w:lvlJc w:val="left"/>
      <w:pPr>
        <w:ind w:hanging="360" w:left="6900"/>
      </w:pPr>
    </w:lvl>
    <w:lvl w:tplc="041A001B" w:ilvl="8">
      <w:start w:val="1"/>
      <w:numFmt w:val="lowerRoman"/>
      <w:lvlText w:val="%9."/>
      <w:lvlJc w:val="right"/>
      <w:pPr>
        <w:ind w:hanging="180" w:left="7620"/>
      </w:pPr>
    </w:lvl>
  </w:abstractNum>
  <w:abstractNum w:abstractNumId="2">
    <w:nsid w:val="647949CA"/>
    <w:multiLevelType w:val="hybridMultilevel"/>
    <w:tmpl w:val="5BF06670"/>
    <w:lvl w:tplc="010C91EA" w:ilvl="0">
      <w:start w:val="6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C0D"/>
    <w:rsid w:val="0004316F"/>
    <w:rsid w:val="00053DDA"/>
    <w:rsid w:val="000709EB"/>
    <w:rsid w:val="00093121"/>
    <w:rsid w:val="00093F0B"/>
    <w:rsid w:val="00097CAD"/>
    <w:rsid w:val="000A4F2E"/>
    <w:rsid w:val="000A7A67"/>
    <w:rsid w:val="000E20B5"/>
    <w:rsid w:val="000E2458"/>
    <w:rsid w:val="000F64FB"/>
    <w:rsid w:val="001100DF"/>
    <w:rsid w:val="001148B8"/>
    <w:rsid w:val="001305D0"/>
    <w:rsid w:val="00130722"/>
    <w:rsid w:val="001559CF"/>
    <w:rsid w:val="001601C4"/>
    <w:rsid w:val="001730EC"/>
    <w:rsid w:val="0018035E"/>
    <w:rsid w:val="001908EB"/>
    <w:rsid w:val="001910CF"/>
    <w:rsid w:val="00191C0D"/>
    <w:rsid w:val="00196861"/>
    <w:rsid w:val="001B008F"/>
    <w:rsid w:val="001B20EB"/>
    <w:rsid w:val="001E0288"/>
    <w:rsid w:val="00223127"/>
    <w:rsid w:val="0022404E"/>
    <w:rsid w:val="0023486A"/>
    <w:rsid w:val="00257293"/>
    <w:rsid w:val="00264731"/>
    <w:rsid w:val="0026541B"/>
    <w:rsid w:val="0027441C"/>
    <w:rsid w:val="002909D2"/>
    <w:rsid w:val="00291064"/>
    <w:rsid w:val="002D68FC"/>
    <w:rsid w:val="003051C0"/>
    <w:rsid w:val="0033644D"/>
    <w:rsid w:val="00364597"/>
    <w:rsid w:val="0037061B"/>
    <w:rsid w:val="00374619"/>
    <w:rsid w:val="00375D02"/>
    <w:rsid w:val="0039126B"/>
    <w:rsid w:val="003A0528"/>
    <w:rsid w:val="003B7E5C"/>
    <w:rsid w:val="003F2C92"/>
    <w:rsid w:val="004028EF"/>
    <w:rsid w:val="004034B6"/>
    <w:rsid w:val="00412E6A"/>
    <w:rsid w:val="00414E07"/>
    <w:rsid w:val="00464BCE"/>
    <w:rsid w:val="00495416"/>
    <w:rsid w:val="004C39A5"/>
    <w:rsid w:val="004D0613"/>
    <w:rsid w:val="004E0ED0"/>
    <w:rsid w:val="004F15BA"/>
    <w:rsid w:val="004F5A56"/>
    <w:rsid w:val="0050283B"/>
    <w:rsid w:val="00520BFF"/>
    <w:rsid w:val="00531B7B"/>
    <w:rsid w:val="005332E3"/>
    <w:rsid w:val="005457AB"/>
    <w:rsid w:val="00567E0D"/>
    <w:rsid w:val="00573F24"/>
    <w:rsid w:val="005770E4"/>
    <w:rsid w:val="005A1499"/>
    <w:rsid w:val="005A449D"/>
    <w:rsid w:val="005A4DD8"/>
    <w:rsid w:val="005F6DB3"/>
    <w:rsid w:val="0063655D"/>
    <w:rsid w:val="00636A8F"/>
    <w:rsid w:val="00640B4F"/>
    <w:rsid w:val="0065419B"/>
    <w:rsid w:val="006641B6"/>
    <w:rsid w:val="00687AF0"/>
    <w:rsid w:val="006A0988"/>
    <w:rsid w:val="006A5FC3"/>
    <w:rsid w:val="006C5BDE"/>
    <w:rsid w:val="006D1F54"/>
    <w:rsid w:val="006F4F5A"/>
    <w:rsid w:val="00732B57"/>
    <w:rsid w:val="00762382"/>
    <w:rsid w:val="00773C3E"/>
    <w:rsid w:val="0079575C"/>
    <w:rsid w:val="0079729E"/>
    <w:rsid w:val="007A7463"/>
    <w:rsid w:val="007B3592"/>
    <w:rsid w:val="007B56F9"/>
    <w:rsid w:val="007B7FC8"/>
    <w:rsid w:val="007C7912"/>
    <w:rsid w:val="007F2A66"/>
    <w:rsid w:val="008100B1"/>
    <w:rsid w:val="008238DB"/>
    <w:rsid w:val="00840447"/>
    <w:rsid w:val="00856939"/>
    <w:rsid w:val="00861486"/>
    <w:rsid w:val="00873D0F"/>
    <w:rsid w:val="008C1BFD"/>
    <w:rsid w:val="008D63B7"/>
    <w:rsid w:val="008E3F01"/>
    <w:rsid w:val="008F2532"/>
    <w:rsid w:val="008F4B07"/>
    <w:rsid w:val="0090633A"/>
    <w:rsid w:val="00912BCE"/>
    <w:rsid w:val="00913C99"/>
    <w:rsid w:val="00940F56"/>
    <w:rsid w:val="00941ABF"/>
    <w:rsid w:val="00962A2D"/>
    <w:rsid w:val="00963BE6"/>
    <w:rsid w:val="00966DBB"/>
    <w:rsid w:val="0098341E"/>
    <w:rsid w:val="00983E0D"/>
    <w:rsid w:val="00986AFB"/>
    <w:rsid w:val="0098773E"/>
    <w:rsid w:val="009878FB"/>
    <w:rsid w:val="0099213B"/>
    <w:rsid w:val="00994A78"/>
    <w:rsid w:val="009A3B6F"/>
    <w:rsid w:val="009A4A35"/>
    <w:rsid w:val="009C10D1"/>
    <w:rsid w:val="009E5DF0"/>
    <w:rsid w:val="009E6643"/>
    <w:rsid w:val="009F5F45"/>
    <w:rsid w:val="00A51F25"/>
    <w:rsid w:val="00A7126E"/>
    <w:rsid w:val="00AA66B7"/>
    <w:rsid w:val="00AB67C5"/>
    <w:rsid w:val="00AB712D"/>
    <w:rsid w:val="00AB7ECE"/>
    <w:rsid w:val="00AD5C68"/>
    <w:rsid w:val="00AE54C6"/>
    <w:rsid w:val="00AF3B37"/>
    <w:rsid w:val="00B07221"/>
    <w:rsid w:val="00B11609"/>
    <w:rsid w:val="00B24EC7"/>
    <w:rsid w:val="00B27860"/>
    <w:rsid w:val="00B3306A"/>
    <w:rsid w:val="00B3439E"/>
    <w:rsid w:val="00B405A9"/>
    <w:rsid w:val="00B440AD"/>
    <w:rsid w:val="00B57561"/>
    <w:rsid w:val="00B66B0F"/>
    <w:rsid w:val="00B86291"/>
    <w:rsid w:val="00B8681C"/>
    <w:rsid w:val="00B900D0"/>
    <w:rsid w:val="00BA5D0F"/>
    <w:rsid w:val="00BB5ED5"/>
    <w:rsid w:val="00BC6B2D"/>
    <w:rsid w:val="00BD273B"/>
    <w:rsid w:val="00BD330A"/>
    <w:rsid w:val="00BD38C3"/>
    <w:rsid w:val="00BF1C61"/>
    <w:rsid w:val="00C13CD6"/>
    <w:rsid w:val="00C24367"/>
    <w:rsid w:val="00C30503"/>
    <w:rsid w:val="00C36DD8"/>
    <w:rsid w:val="00C73B25"/>
    <w:rsid w:val="00CA092E"/>
    <w:rsid w:val="00CB3C16"/>
    <w:rsid w:val="00CB3EE9"/>
    <w:rsid w:val="00CB5146"/>
    <w:rsid w:val="00CB5AB0"/>
    <w:rsid w:val="00CC0957"/>
    <w:rsid w:val="00CC3E47"/>
    <w:rsid w:val="00D00323"/>
    <w:rsid w:val="00D01F81"/>
    <w:rsid w:val="00D0585C"/>
    <w:rsid w:val="00D328BE"/>
    <w:rsid w:val="00D46721"/>
    <w:rsid w:val="00D55631"/>
    <w:rsid w:val="00D74C62"/>
    <w:rsid w:val="00D76AFC"/>
    <w:rsid w:val="00DA7338"/>
    <w:rsid w:val="00DB052E"/>
    <w:rsid w:val="00DB62A4"/>
    <w:rsid w:val="00DC22DD"/>
    <w:rsid w:val="00DC2597"/>
    <w:rsid w:val="00E0091C"/>
    <w:rsid w:val="00E013FD"/>
    <w:rsid w:val="00E04FBE"/>
    <w:rsid w:val="00E14A71"/>
    <w:rsid w:val="00E2282C"/>
    <w:rsid w:val="00E2472C"/>
    <w:rsid w:val="00E27FB8"/>
    <w:rsid w:val="00E31C07"/>
    <w:rsid w:val="00E564FA"/>
    <w:rsid w:val="00E73A97"/>
    <w:rsid w:val="00E75A6F"/>
    <w:rsid w:val="00E82287"/>
    <w:rsid w:val="00E834F9"/>
    <w:rsid w:val="00E85122"/>
    <w:rsid w:val="00EA2631"/>
    <w:rsid w:val="00EC00E2"/>
    <w:rsid w:val="00EC44AD"/>
    <w:rsid w:val="00ED24F3"/>
    <w:rsid w:val="00EE47A7"/>
    <w:rsid w:val="00EE678A"/>
    <w:rsid w:val="00EF1E32"/>
    <w:rsid w:val="00EF5262"/>
    <w:rsid w:val="00F02A6D"/>
    <w:rsid w:val="00F049A3"/>
    <w:rsid w:val="00F2031A"/>
    <w:rsid w:val="00F349B8"/>
    <w:rsid w:val="00F40976"/>
    <w:rsid w:val="00F41042"/>
    <w:rsid w:val="00F8559F"/>
    <w:rsid w:val="00FA0295"/>
    <w:rsid w:val="00FB5B2B"/>
    <w:rsid w:val="00FC088D"/>
    <w:rsid w:val="00FC7E5D"/>
    <w:rsid w:val="00FD1A30"/>
    <w:rsid w:val="00FF0770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1C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9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9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9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9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9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1C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49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9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9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9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9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54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43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724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33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80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20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52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3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DIJELA SPISA  ..   .</izvorni_sadrzaj>
    <derivirana_varijabla naziv="DomainObject.Predmet.PrimjedbaSuca_1">NA VTS POSLANA PRESLIKA DIJELA SPISA  ..   .</derivirana_varijabla>
  </DomainObject.Predmet.PrimjedbaSuca>
  <DomainObject.Predmet.ProtustrankaFormated>
    <izvorni_sadrzaj>  ARTING, d. o. o. za trgovinu, poslovne usluge, uvoz-izvoz, Nova Gradiška, Mala 4 zastupanog po punomoćniku Đurđica Blažinović-zoričić; Paula Čandrlić-Mesarić</izvorni_sadrzaj>
    <derivirana_varijabla naziv="DomainObject.Predmet.ProtustrankaFormated_1">  ARTING, d. o. o. za trgovinu, poslovne usluge, uvoz-izvoz, Nova Gradiška, Mala 4 zastupanog po punomoćniku Đurđica Blažinović-zoričić; Paula Čandrlić-Mesarić</derivirana_varijabla>
  </DomainObject.Predmet.ProtustrankaFormated>
  <DomainObject.Predmet.ProtustrankaFormatedOIB>
    <izvorni_sadrzaj>  ARTING, d. o. o. za trgovinu, poslovne usluge, uvoz-izvoz, Nova Gradiška, Mala 4, OIB 11102515044 zastupanog po punomoćniku Đurđica Blažinović-zoričić; Paula Čandrlić-Mesarić</izvorni_sadrzaj>
    <derivirana_varijabla naziv="DomainObject.Predmet.ProtustrankaFormatedOIB_1">  ARTING, d. o. o. za trgovinu, poslovne usluge, uvoz-izvoz, Nova Gradiška, Mala 4, OIB 11102515044 zastupanog po punomoćniku Đurđica Blažinović-zoričić; Paula Čandrlić-Mesarić</derivirana_varijabla>
  </DomainObject.Predmet.ProtustrankaFormatedOIB>
  <DomainObject.Predmet.ProtustrankaFormatedWithAdress>
    <izvorni_sadrzaj> ARTING, d. o. o. za trgovinu, poslovne usluge, uvoz-izvoz, Nova Gradiška, Mala 4, Mala 4, 35400 Nova Gradiška zastupanog po punomoćniku Đurđica Blažinović-zoričić; Paula Čandrlić-Mesarić</izvorni_sadrzaj>
    <derivirana_varijabla naziv="DomainObject.Predmet.ProtustrankaFormatedWithAdress_1"> ARTING, d. o. o. za trgovinu, poslovne usluge, uvoz-izvoz, Nova Gradiška, Mala 4, Mala 4, 35400 Nova Gradiška zastupanog po punomoćniku Đurđica Blažinović-zoričić; Paula Čandrlić-Mesarić</derivirana_varijabla>
  </DomainObject.Predmet.ProtustrankaFormatedWithAdress>
  <DomainObject.Predmet.ProtustrankaFormatedWithAdressOIB>
    <izvorni_sadrzaj> ARTING, d. o. o. za trgovinu, poslovne usluge, uvoz-izvoz, Nova Gradiška, Mala 4, OIB 11102515044, Mala 4, 35400 Nova Gradiška zastupanog po punomoćniku Đurđica Blažinović-zoričić; Paula Čandrlić-Mesarić</izvorni_sadrzaj>
    <derivirana_varijabla naziv="DomainObject.Predmet.ProtustrankaFormatedWithAdressOIB_1"> ARTING, d. o. o. za trgovinu, poslovne usluge, uvoz-izvoz, Nova Gradiška, Mala 4, OIB 11102515044, Mala 4, 35400 Nova Gradiška zastupanog po punomoćniku Đurđica Blažinović-zoričić; Paula Čandrlić-Mesarić</derivirana_varijabla>
  </DomainObject.Predmet.ProtustrankaFormatedWithAdressOIB>
  <DomainObject.Predmet.ProtustrankaWithAdress>
    <izvorni_sadrzaj>ARTING, d. o. o. za trgovinu, poslovne usluge, uvoz-izvoz, Nova Gradiška, Mala 4 Mala 4, 35400 Nova Gradiška</izvorni_sadrzaj>
    <derivirana_varijabla naziv="DomainObject.Predmet.ProtustrankaWithAdress_1">ARTING, d. o. o. za trgovinu, poslovne usluge, uvoz-izvoz, Nova Gradiška, Mala 4 Mala 4, 35400 Nova Gradiška</derivirana_varijabla>
  </DomainObject.Predmet.ProtustrankaWithAdress>
  <DomainObject.Predmet.ProtustrankaWithAdressOIB>
    <izvorni_sadrzaj>ARTING, d. o. o. za trgovinu, poslovne usluge, uvoz-izvoz, Nova Gradiška, Mala 4, OIB 11102515044, Mala 4, 35400 Nova Gradiška</izvorni_sadrzaj>
    <derivirana_varijabla naziv="DomainObject.Predmet.ProtustrankaWithAdressOIB_1">ARTING, d. o. o. za trgovinu, poslovne usluge, uvoz-izvoz, Nova Gradiška, Mala 4, OIB 11102515044, Mala 4, 35400 Nova Gradiška</derivirana_varijabla>
  </DomainObject.Predmet.ProtustrankaWithAdressOIB>
  <DomainObject.Predmet.ProtustrankaNazivFormated>
    <izvorni_sadrzaj>ARTING, d. o. o. za trgovinu, poslovne usluge, uvoz-izvoz, Nova Gradiška, Mala 4</izvorni_sadrzaj>
    <derivirana_varijabla naziv="DomainObject.Predmet.ProtustrankaNazivFormated_1">ARTING, d. o. o. za trgovinu, poslovne usluge, uvoz-izvoz, Nova Gradiška, Mala 4</derivirana_varijabla>
  </DomainObject.Predmet.ProtustrankaNazivFormated>
  <DomainObject.Predmet.ProtustrankaNazivFormatedOIB>
    <izvorni_sadrzaj>ARTING, d. o. o. za trgovinu, poslovne usluge, uvoz-izvoz, Nova Gradiška, Mala 4, OIB 11102515044</izvorni_sadrzaj>
    <derivirana_varijabla naziv="DomainObject.Predmet.ProtustrankaNazivFormatedOIB_1">ARTING, d. o. o. za trgovinu, poslovne usluge, uvoz-izvoz, Nova Gradiška, Mala 4, OIB 11102515044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 MINISTARSTVO FINANCIJA -POREZNA UPRAVA SLAV. BROD zastupanog po punomoćniku ŽUPANIJSKO DRŽAVNO ODVJETNIŠTVO SLAV. BROD; Vesna Lazarić; Gabrijel Zovak</izvorni_sadrzaj>
    <derivirana_varijabla naziv="DomainObject.Predmet.StrankaFormated_1">  REPUBLIKA HRVATSKA , MINISTARSTVO FINANCIJA -POREZNA UPRAVA SLAV. BROD zastupanog po punomoćniku ŽUPANIJSKO DRŽAVNO ODVJETNIŠTVO SLAV. BROD; Vesna Lazarić; Gabrijel Zovak</derivirana_varijabla>
  </DomainObject.Predmet.StrankaFormated>
  <DomainObject.Predmet.StrankaFormatedOIB>
    <izvorni_sadrzaj> 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OIB_1">  REPUBLIKA HRVATSKA , MINISTARSTVO FINANCIJA -POREZNA UPRAVA SLAV. BROD, OIB 18683136487 zastupanog po punomoćniku ŽUPANIJSKO DRŽAVNO ODVJETNIŠTVO SLAV. BROD; Vesna Lazarić; Gabrijel Zovak</derivirana_varijabla>
  </DomainObject.Predmet.StrankaFormatedOIB>
  <DomainObject.Predmet.StrankaFormatedWithAdress>
    <izvorni_sadrzaj> REPUBLIKA HRVATSKA , MINISTARSTVO FINANCIJA -POREZNA UPRAVA SLAV. BROD zastupanog po punomoćniku ŽUPANIJSKO DRŽAVNO ODVJETNIŠTVO SLAV. BROD; Vesna Lazarić; Gabrijel Zovak</izvorni_sadrzaj>
    <derivirana_varijabla naziv="DomainObject.Predmet.StrankaFormatedWithAdress_1"> REPUBLIKA HRVATSKA , MINISTARSTVO FINANCIJA -POREZNA UPRAVA SLAV. BROD zastupanog po punomoćniku ŽUPANIJSKO DRŽAVNO ODVJETNIŠTVO SLAV. BROD; Vesna Lazarić; Gabrijel Zovak</derivirana_varijabla>
  </DomainObject.Predmet.StrankaFormatedWithAdress>
  <DomainObject.Predmet.StrankaFormatedWithAdressOIB>
    <izvorni_sadrzaj> REPUBLIKA HRVATSKA , MINISTARSTVO FINANCIJA -POREZNA UPRAVA SLAV. BROD, OIB 18683136487 zastupanog po punomoćniku ŽUPANIJSKO DRŽAVNO ODVJETNIŠTVO SLAV. BROD; Vesna Lazarić; Gabrijel Zovak</izvorni_sadrzaj>
    <derivirana_varijabla naziv="DomainObject.Predmet.StrankaFormatedWithAdressOIB_1"> REPUBLIKA HRVATSKA , MINISTARSTVO FINANCIJA -POREZNA UPRAVA SLAV. BROD, OIB 18683136487 zastupanog po punomoćniku ŽUPANIJSKO DRŽAVNO ODVJETNIŠTVO SLAV. BROD; Vesna Lazarić; Gabrijel Zovak</derivirana_varijabla>
  </DomainObject.Predmet.StrankaFormatedWithAdressOIB>
  <DomainObject.Predmet.StrankaWithAdress>
    <izvorni_sadrzaj>REPUBLIKA HRVATSKA , MINISTARSTVO FINANCIJA -POREZNA UPRAVA SLAV. BROD </izvorni_sadrzaj>
    <derivirana_varijabla naziv="DomainObject.Predmet.StrankaWithAdress_1">REPUBLIKA HRVATSKA , MINISTARSTVO FINANCIJA -POREZNA UPRAVA SLAV. BROD </derivirana_varijabla>
  </DomainObject.Predmet.StrankaWithAdress>
  <DomainObject.Predmet.StrankaWithAdressOIB>
    <izvorni_sadrzaj>REPUBLIKA HRVATSKA , MINISTARSTVO FINANCIJA -POREZNA UPRAVA SLAV. BROD, OIB 18683136487</izvorni_sadrzaj>
    <derivirana_varijabla naziv="DomainObject.Predmet.StrankaWithAdressOIB_1">REPUBLIKA HRVATSKA , MINISTARSTVO FINANCIJA -POREZNA UPRAVA SLAV. BROD, OIB 18683136487</derivirana_varijabla>
  </DomainObject.Predmet.StrankaWithAdressOIB>
  <DomainObject.Predmet.StrankaNazivFormated>
    <izvorni_sadrzaj>REPUBLIKA HRVATSKA , MINISTARSTVO FINANCIJA -POREZNA UPRAVA SLAV. BROD</izvorni_sadrzaj>
    <derivirana_varijabla naziv="DomainObject.Predmet.StrankaNazivFormated_1">REPUBLIKA HRVATSKA , MINISTARSTVO FINANCIJA -POREZNA UPRAVA SLAV. BROD</derivirana_varijabla>
  </DomainObject.Predmet.StrankaNazivFormated>
  <DomainObject.Predmet.StrankaNazivFormatedOIB>
    <izvorni_sadrzaj>REPUBLIKA HRVATSKA , MINISTARSTVO FINANCIJA -POREZNA UPRAVA SLAV. BROD, OIB 18683136487</izvorni_sadrzaj>
    <derivirana_varijabla naziv="DomainObject.Predmet.StrankaNazivFormatedOIB_1">REPUBLIKA HRVATSKA , 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_1">
      <item>REPUBLIKA HRVATSKA , MINISTARSTVO FINANCIJA -POREZNA UPRAVA SLAV. BROD zastupanog po punomoćniku ŽUPANIJSKO DRŽAVNO ODVJETNIŠTVO SLAV. BROD; Vesna Lazarić; Gabrijel Zovak</item>
    </derivirana_varijabla>
  </DomainObject.Predmet.StrankaListFormated>
  <DomainObject.Predmet.StrankaListFormated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OIB>
  <DomainObject.Predmet.StrankaListFormatedWithAdress>
    <izvorni_sadrzaj>
      <item>REPUBLIKA HRVATSKA , MINISTARSTVO FINANCIJA -POREZNA UPRAVA SLAV. BROD zastupanog po punomoćniku ŽUPANIJSKO DRŽAVNO ODVJETNIŠTVO SLAV. BROD; Vesna Lazarić; Gabrijel Zovak</item>
    </izvorni_sadrzaj>
    <derivirana_varijabla naziv="DomainObject.Predmet.StrankaListFormatedWithAdress_1">
      <item>REPUBLIKA HRVATSKA , MINISTARSTVO FINANCIJA -POREZNA UPRAVA SLAV. BROD zastupanog po punomoćniku ŽUPANIJSKO DRŽAVNO ODVJETNIŠTVO SLAV. BROD; Vesna Lazarić; Gabrijel Zovak</item>
    </derivirana_varijabla>
  </DomainObject.Predmet.StrankaListFormatedWithAdress>
  <DomainObject.Predmet.StrankaListFormatedWithAdressOIB>
    <izvorni_sadrzaj>
      <item>REPUBLIKA HRVATSKA , MINISTARSTVO FINANCIJA -POREZNA UPRAVA SLAV. BROD, OIB 18683136487 zastupanog po punomoćniku ŽUPANIJSKO DRŽAVNO ODVJETNIŠTVO SLAV. BROD; Vesna Lazarić; Gabrijel Zovak</item>
    </izvorni_sadrzaj>
    <derivirana_varijabla naziv="DomainObject.Predmet.StrankaListFormatedWithAdressOIB_1">
      <item>REPUBLIKA HRVATSKA , MINISTARSTVO FINANCIJA -POREZNA UPRAVA SLAV. BROD, OIB 18683136487 zastupanog po punomoćniku ŽUPANIJSKO DRŽAVNO ODVJETNIŠTVO SLAV. BROD; Vesna Lazarić; Gabrijel Zovak</item>
    </derivirana_varijabla>
  </DomainObject.Predmet.StrankaListFormatedWithAdressOIB>
  <DomainObject.Predmet.StrankaListNazivFormated>
    <izvorni_sadrzaj>
      <item>REPUBLIKA HRVATSKA , MINISTARSTVO FINANCIJA -POREZNA UPRAVA SLAV. BROD</item>
    </izvorni_sadrzaj>
    <derivirana_varijabla naziv="DomainObject.Predmet.StrankaListNazivFormated_1">
      <item>REPUBLIKA HRVATSKA , MINISTARSTVO FINANCIJA -POREZNA UPRAVA SLAV. BROD</item>
    </derivirana_varijabla>
  </DomainObject.Predmet.StrankaListNazivFormated>
  <DomainObject.Predmet.StrankaListNazivFormatedOIB>
    <izvorni_sadrzaj>
      <item>REPUBLIKA HRVATSKA , MINISTARSTVO FINANCIJA -POREZNA UPRAVA SLAV. BROD, OIB 18683136487</item>
    </izvorni_sadrzaj>
    <derivirana_varijabla naziv="DomainObject.Predmet.StrankaListNazivFormatedOIB_1">
      <item>REPUBLIKA HRVATSKA , MINISTARSTVO FINANCIJA -POREZNA UPRAVA SLAV. BROD, OIB 18683136487</item>
    </derivirana_varijabla>
  </DomainObject.Predmet.StrankaListNazivFormatedOIB>
  <DomainObject.Predmet.ProtuStrankaListFormated>
    <izvorni_sadrzaj>
      <item>ARTING, d. o. o. za trgovinu, poslovne usluge, uvoz-izvoz, Nova Gradiška, Mala 4 zastupanog po punomoćniku Đurđica Blažinović-zoričić; Paula Čandrlić-Mesarić</item>
    </izvorni_sadrzaj>
    <derivirana_varijabla naziv="DomainObject.Predmet.ProtuStrankaListFormated_1">
      <item>ARTING, d. o. o. za trgovinu, poslovne usluge, uvoz-izvoz, Nova Gradiška, Mala 4 zastupanog po punomoćniku Đurđica Blažinović-zoričić; Paula Čandrlić-Mesarić</item>
    </derivirana_varijabla>
  </DomainObject.Predmet.ProtuStrankaListFormated>
  <DomainObject.Predmet.ProtuStrankaListFormatedOIB>
    <izvorni_sadrzaj>
      <item>ARTING, d. o. o. za trgovinu, poslovne usluge, uvoz-izvoz, Nova Gradiška, Mala 4, OIB 11102515044 zastupanog po punomoćniku Đurđica Blažinović-zoričić; Paula Čandrlić-Mesarić</item>
    </izvorni_sadrzaj>
    <derivirana_varijabla naziv="DomainObject.Predmet.ProtuStrankaListFormatedOIB_1">
      <item>ARTING, d. o. o. za trgovinu, poslovne usluge, uvoz-izvoz, Nova Gradiška, Mala 4, OIB 11102515044 zastupanog po punomoćniku Đurđica Blažinović-zoričić; Paula Čandrlić-Mesarić</item>
    </derivirana_varijabla>
  </DomainObject.Predmet.ProtuStrankaListFormatedOIB>
  <DomainObject.Predmet.ProtuStrankaListFormatedWithAdress>
    <izvorni_sadrzaj>
      <item>ARTING, d. o. o. za trgovinu, poslovne usluge, uvoz-izvoz, Nova Gradiška, Mala 4, Mala 4, 35400 Nova Gradiška zastupanog po punomoćniku Đurđica Blažinović-zoričić; Paula Čandrlić-Mesarić</item>
    </izvorni_sadrzaj>
    <derivirana_varijabla naziv="DomainObject.Predmet.ProtuStrankaListFormatedWithAdress_1">
      <item>ARTING, d. o. o. za trgovinu, poslovne usluge, uvoz-izvoz, Nova Gradiška, Mala 4, Mala 4, 35400 Nova Gradiška zastupanog po punomoćniku Đurđica Blažinović-zoričić; Paula Čandrlić-Mesarić</item>
    </derivirana_varijabla>
  </DomainObject.Predmet.ProtuStrankaListFormatedWithAdress>
  <DomainObject.Predmet.ProtuStrankaListFormatedWithAdressOIB>
    <izvorni_sadrzaj>
      <item>ARTING, d. o. o. za trgovinu, poslovne usluge, uvoz-izvoz, Nova Gradiška, Mala 4, OIB 11102515044, Mala 4, 35400 Nova Gradiška zastupanog po punomoćniku Đurđica Blažinović-zoričić; Paula Čandrlić-Mesarić</item>
    </izvorni_sadrzaj>
    <derivirana_varijabla naziv="DomainObject.Predmet.ProtuStrankaListFormatedWithAdressOIB_1">
      <item>ARTING, d. o. o. za trgovinu, poslovne usluge, uvoz-izvoz, Nova Gradiška, Mala 4, OIB 11102515044, Mala 4, 35400 Nova Gradiška zastupanog po punomoćniku Đurđica Blažinović-zoričić; Paula Čandrlić-Mesarić</item>
    </derivirana_varijabla>
  </DomainObject.Predmet.ProtuStrankaListFormatedWithAdressOIB>
  <DomainObject.Predmet.ProtuStrankaListNazivFormated>
    <izvorni_sadrzaj>
      <item>ARTING, d. o. o. za trgovinu, poslovne usluge, uvoz-izvoz, Nova Gradiška, Mala 4</item>
    </izvorni_sadrzaj>
    <derivirana_varijabla naziv="DomainObject.Predmet.ProtuStrankaListNazivFormated_1">
      <item>ARTING, d. o. o. za trgovinu, poslovne usluge, uvoz-izvoz, Nova Gradiška, Mala 4</item>
    </derivirana_varijabla>
  </DomainObject.Predmet.ProtuStrankaListNazivFormated>
  <DomainObject.Predmet.ProtuStrankaListNazivFormatedOIB>
    <izvorni_sadrzaj>
      <item>ARTING, d. o. o. za trgovinu, poslovne usluge, uvoz-izvoz, Nova Gradiška, Mala 4, OIB 11102515044</item>
    </izvorni_sadrzaj>
    <derivirana_varijabla naziv="DomainObject.Predmet.ProtuStrankaListNazivFormatedOIB_1">
      <item>ARTING, d. o. o. za trgovinu, poslovne usluge, uvoz-izvoz, Nova Gradiška, Mala 4, OIB 11102515044</item>
    </derivirana_varijabla>
  </DomainObject.Predmet.ProtuStrankaListNazivFormatedOIB>
  <DomainObject.Predmet.OstaliListFormated>
    <izvorni_sadrzaj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punomoćnik sudionika u postupku ARTING, d. o. o. za trgovinu, poslovne usluge, uvoz-izvoz, Nova Gradiška, Mala 4</item>
      <item>Tihomir Zoričić</item>
    </izvorni_sadrzaj>
    <derivirana_varijabla naziv="DomainObject.Predmet.OstaliListFormated_1">
      <item>ŽUPANIJSKO DRŽAVNO ODVJETNIŠTVO SLAV. BROD punomoćnik sudionika u postupku REPUBLIKA HRVATSKA , MINISTARSTVO FINANCIJA -POREZNA UPRAVA SLAV. BROD</item>
      <item>Đurđica Blažinović-zoričić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 punomoćnik sudionika u postupku REPUBLIKA HRVATSKA , MINISTARSTVO FINANCIJA -POREZNA UPRAVA SLAV. BROD</item>
      <item>Paula Čandrlić-Mesarić punomoćnik sudionika u postupku ARTING, d. o. o. za trgovinu, poslovne usluge, uvoz-izvoz, Nova Gradiška, Mala 4</item>
      <item>Tihomir Zoričić</item>
    </derivirana_varijabla>
  </DomainObject.Predmet.OstaliListFormated>
  <DomainObject.Predmet.OstaliListFormatedOIB>
    <izvorni_sadrzaj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punomoćnik sudionika u postupku ARTING, d. o. o. za trgovinu, poslovne usluge, uvoz-izvoz, Nova Gradiška, Mala 4</item>
      <item>Tihomir Zoričić</item>
    </izvorni_sadrzaj>
    <derivirana_varijabla naziv="DomainObject.Predmet.OstaliListFormatedOIB_1">
      <item>ŽUPANIJSKO DRŽAVNO ODVJETNIŠTVO SLAV. BROD punomoćnik sudionika u postupku REPUBLIKA HRVATSKA , MINISTARSTVO FINANCIJA -POREZNA UPRAVA SLAV. BROD</item>
      <item>Đurđica Blažinović-zoričić, OIB 63952218686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 punomoćnik sudionika u postupku REPUBLIKA HRVATSKA , MINISTARSTVO FINANCIJA -POREZNA UPRAVA SLAV. BROD</item>
      <item>Paula Čandrlić-Mesarić, OIB 89394772015 punomoćnik sudionika u postupku ARTING, d. o. o. za trgovinu, poslovne usluge, uvoz-izvoz, Nova Gradiška, Mala 4</item>
      <item>Tihomir Zoričić</item>
    </derivirana_varijabla>
  </DomainObject.Predmet.OstaliListFormatedOIB>
  <DomainObject.Predmet.OstaliListFormatedWithAdress>
    <izvorni_sadrzaj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punomoćnik sudionika u postupku ARTING, d. o. o. za trgovinu, poslovne usluge, uvoz-izvoz, Nova Gradiška, Mala 4</item>
      <item>Tihomir Zoričić</item>
    </izvorni_sadrzaj>
    <derivirana_varijabla naziv="DomainObject.Predmet.OstaliListFormatedWithAdress_1">
      <item>ŽUPANIJSKO DRŽAVNO ODVJETNIŠTVO SLAV. BROD punomoćnik sudionika u postupku REPUBLIKA HRVATSKA , MINISTARSTVO FINANCIJA -POREZNA UPRAVA SLAV. BROD</item>
      <item>Đurđica Blažinović-zoričić,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Jakova Gotovca 63, 35000 Slavonski Brod punomoćnik sudionika u postupku REPUBLIKA HRVATSKA , MINISTARSTVO FINANCIJA -POREZNA UPRAVA SLAV. BROD</item>
      <item>Paula Čandrlić-Mesarić, Zagrebačka 6, 31000 Osijek punomoćnik sudionika u postupku ARTING, d. o. o. za trgovinu, poslovne usluge, uvoz-izvoz, Nova Gradiška, Mala 4</item>
      <item>Tihomir Zoričić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punomoćnik sudionika u postupku ARTING, d. o. o. za trgovinu, poslovne usluge, uvoz-izvoz, Nova Gradiška, Mala 4</item>
      <item>Tihomir Zoričić</item>
    </izvorni_sadrzaj>
    <derivirana_varijabla naziv="DomainObject.Predmet.OstaliListFormatedWithAdressOIB_1">
      <item>ŽUPANIJSKO DRŽAVNO ODVJETNIŠTVO SLAV. BROD punomoćnik sudionika u postupku REPUBLIKA HRVATSKA , MINISTARSTVO FINANCIJA -POREZNA UPRAVA SLAV. BROD</item>
      <item>Đurđica Blažinović-zoričić, OIB 63952218686, Mala 4, 35400 Nova Gradiška punomoćnik sudionika u postupku ARTING, d. o. o. za trgovinu, poslovne usluge, uvoz-izvoz, Nova Gradiška, Mala 4</item>
      <item>Vesna Lazarić punomoćnik sudionika u postupku REPUBLIKA HRVATSKA , MINISTARSTVO FINANCIJA -POREZNA UPRAVA SLAV. BROD</item>
      <item>Gabrijel Zovak, OIB 24215447839, Jakova Gotovca 63, 35000 Slavonski Brod punomoćnik sudionika u postupku REPUBLIKA HRVATSKA , MINISTARSTVO FINANCIJA -POREZNA UPRAVA SLAV. BROD</item>
      <item>Paula Čandrlić-Mesarić, OIB 89394772015, Zagrebačka 6, 31000 Osijek punomoćnik sudionika u postupku ARTING, d. o. o. za trgovinu, poslovne usluge, uvoz-izvoz, Nova Gradiška, Mala 4</item>
      <item>Tihomir Zoričić</item>
    </derivirana_varijabla>
  </DomainObject.Predmet.OstaliListFormatedWithAdressOIB>
  <DomainObject.Predmet.OstaliListNazivFormated>
    <izvorni_sadrzaj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OstaliListNazivFormated_1"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OstaliListNazivFormated>
  <DomainObject.Predmet.OstaliListNazivFormatedOIB>
    <izvorni_sadrzaj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izvorni_sadrzaj>
    <derivirana_varijabla naziv="DomainObject.Predmet.OstaliListNazivFormatedOIB_1">
      <item>ŽUPANIJSKO DRŽAVNO ODVJETNIŠTVO SLAV. BROD</item>
      <item>Đurđica Blažinović-zoričić, OIB 63952218686</item>
      <item>Vesna Lazarić</item>
      <item>Gabrijel Zovak, OIB 24215447839</item>
      <item>Paula Čandrlić-Mesarić, OIB 89394772015</item>
      <item>Tihomir Zoričić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 MINISTARSTVO FINANCIJA -POREZNA UPRAVA SLAV. BROD</izvorni_sadrzaj>
    <derivirana_varijabla naziv="DomainObject.Predmet.StrankaIDrugi_1">REPUBLIKA HRVATSKA , MINISTARSTVO FINANCIJA -POREZNA UPRAVA SLAV. BROD</derivirana_varijabla>
  </DomainObject.Predmet.StrankaIDrugi>
  <DomainObject.Predmet.ProtustrankaIDrugi>
    <izvorni_sadrzaj>ARTING, d. o. o. za trgovinu, poslovne usluge, uvoz-izvoz, Nova Gradiška, Mala 4</izvorni_sadrzaj>
    <derivirana_varijabla naziv="DomainObject.Predmet.ProtustrankaIDrugi_1">ARTING, d. o. o. za trgovinu, poslovne usluge, uvoz-izvoz, Nova Gradiška, Mala 4</derivirana_varijabla>
  </DomainObject.Predmet.ProtustrankaIDrugi>
  <DomainObject.Predmet.StrankaIDrugiAdressOIB>
    <izvorni_sadrzaj>REPUBLIKA HRVATSKA , MINISTARSTVO FINANCIJA -POREZNA UPRAVA SLAV. BROD, OIB 18683136487</izvorni_sadrzaj>
    <derivirana_varijabla naziv="DomainObject.Predmet.StrankaIDrugiAdressOIB_1">REPUBLIKA HRVATSKA , MINISTARSTVO FINANCIJA -POREZNA UPRAVA SLAV. BROD, OIB 18683136487</derivirana_varijabla>
  </DomainObject.Predmet.StrankaIDrugiAdressOIB>
  <DomainObject.Predmet.ProtustrankaIDrugiAdressOIB>
    <izvorni_sadrzaj>ARTING, d. o. o. za trgovinu, poslovne usluge, uvoz-izvoz, Nova Gradiška, Mala 4, OIB 11102515044, Mala 4, 35400 Nova Gradiška</izvorni_sadrzaj>
    <derivirana_varijabla naziv="DomainObject.Predmet.ProtustrankaIDrugiAdressOIB_1">ARTING, d. o. o. za trgovinu, poslovne usluge, uvoz-izvoz, Nova Gradiška, Mala 4, OIB 11102515044, Mala 4,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izvorni_sadrzaj>
    <derivirana_varijabla naziv="DomainObject.Predmet.SudioniciListNaziv_1">
      <item>ARTING, d. o. o. za trgovinu, poslovne usluge, uvoz-izvoz, Nova Gradiška, Mala 4</item>
      <item>REPUBLIKA HRVATSKA , MINISTARSTVO FINANCIJA -POREZNA UPRAVA SLAV. BROD</item>
      <item>ŽUPANIJSKO DRŽAVNO ODVJETNIŠTVO SLAV. BROD</item>
      <item>Đurđica Blažinović-zoričić</item>
      <item>Vesna Lazarić</item>
      <item>Gabrijel Zovak</item>
      <item>Paula Čandrlić-Mesarić</item>
      <item>Tihomir Zoričić</item>
    </derivirana_varijabla>
  </DomainObject.Predmet.SudioniciListNaziv>
  <DomainObject.Predmet.SudioniciListAdressOIB>
    <izvorni_sadrzaj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izvorni_sadrzaj>
    <derivirana_varijabla naziv="DomainObject.Predmet.SudioniciListAdressOIB_1">
      <item>ARTING, d. o. o. za trgovinu, poslovne usluge, uvoz-izvoz, Nova Gradiška, Mala 4, OIB 11102515044, Mala 4,35400 Nova Gradiška</item>
      <item>REPUBLIKA HRVATSKA , MINISTARSTVO FINANCIJA -POREZNA UPRAVA SLAV. BROD, OIB 18683136487</item>
      <item>ŽUPANIJSKO DRŽAVNO ODVJETNIŠTVO SLAV. BROD</item>
      <item>Đurđica Blažinović-zoričić, OIB 63952218686, Mala 4,35400 Nova Gradiška</item>
      <item>Vesna Lazarić</item>
      <item>Gabrijel Zovak, OIB 24215447839, Jakova Gotovca 63,35000 Slavonski Brod</item>
      <item>Paula Čandrlić-Mesarić, OIB 89394772015, Zagrebačka 6,31000 Osijek</item>
      <item>Tihomir Zoričić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izvorni_sadrzaj>
    <derivirana_varijabla naziv="DomainObject.Predmet.SudioniciListNazivOIB_1">
      <item>, OIB 11102515044</item>
      <item>, OIB 18683136487</item>
      <item>, OIB null</item>
      <item>, OIB 63952218686</item>
      <item>, OIB null</item>
      <item>, OIB 24215447839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1277</properties:Words>
  <properties:Characters>6830</properties:Characters>
  <properties:Lines>167</properties:Lines>
  <properties:Paragraphs>62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2018-05-17T06:19:00Z</dcterms:created>
  <dc:creator>wsadmin</dc:creator>
  <cp:lastModifiedBy>wsadmin</cp:lastModifiedBy>
  <cp:lastPrinted>2018-05-17T06:57:00Z</cp:lastPrinted>
  <dcterms:modified xmlns:xsi="http://www.w3.org/2001/XMLSchema-instance" xsi:type="dcterms:W3CDTF">2018-05-17T06:59:00Z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(st-1566-2016-17.05.2018. ARTING 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