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baf64" w14:paraId="7cbaf64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F34D53">
        <w:t>2</w:t>
      </w:r>
      <w:r w:rsidR="00A52F2A">
        <w:t>216/</w:t>
      </w:r>
      <w:r w:rsidR="005F24ED">
        <w:t xml:space="preserve">16-3           </w:t>
      </w:r>
      <w:r w:rsidR="004A57C6">
        <w:t xml:space="preserve"> </w:t>
      </w:r>
      <w:r w:rsidR="00B52D72">
        <w:t xml:space="preserve">         </w:t>
      </w:r>
      <w:r w:rsidR="00C31CDE">
        <w:t xml:space="preserve">   </w:t>
      </w:r>
      <w:r w:rsidR="001E323F">
        <w:t xml:space="preserve">              </w:t>
      </w: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>Trgovački sud u Osijeku, po sucu Gordani Njari, u stečajnom predmetu povodom zahtjeva Financijske agencije Regionalni centar Osijek Podružnica Osijek, L. Jagera 3,</w:t>
      </w:r>
      <w:r w:rsidR="00C31CDE">
        <w:t xml:space="preserve"> OIB 85821130368 z</w:t>
      </w:r>
      <w:r>
        <w:t xml:space="preserve">a pokretanje skraćenog stečajnog postupka nad dužnikom </w:t>
      </w:r>
      <w:r w:rsidR="00A52F2A" w:rsidRPr="00A52F2A">
        <w:t xml:space="preserve">LIKOVNA UDRUGA DRAGOVOLJACA DOMOVINSKOG RATA </w:t>
      </w:r>
      <w:r w:rsidR="00A52F2A">
        <w:t>–</w:t>
      </w:r>
      <w:r w:rsidR="00A52F2A" w:rsidRPr="00A52F2A">
        <w:t xml:space="preserve"> SPEKTAR</w:t>
      </w:r>
      <w:r w:rsidR="00A52F2A">
        <w:t xml:space="preserve">, Vinkovci, Jurja Dalmatinca 3/3d, OIB </w:t>
      </w:r>
      <w:r w:rsidR="00A52F2A" w:rsidRPr="00A52F2A">
        <w:t>05855681009</w:t>
      </w:r>
      <w:r w:rsidR="00A52F2A">
        <w:t xml:space="preserve">, Reg. broj: 16001809, </w:t>
      </w:r>
      <w:r>
        <w:t>temeljem članka 430. Stečajnog</w:t>
      </w:r>
      <w:r w:rsidR="0042227E">
        <w:t xml:space="preserve"> zakona</w:t>
      </w:r>
      <w:r>
        <w:t xml:space="preserve">, dana </w:t>
      </w:r>
      <w:r w:rsidR="0042227E">
        <w:t>1</w:t>
      </w:r>
      <w:r w:rsidR="000E5936">
        <w:t>4</w:t>
      </w:r>
      <w:r w:rsidR="00F34D53">
        <w:t>. rujna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>I Utvrđuje se da ukupni iznos evidentiranog duga dužnika</w:t>
      </w:r>
      <w:r w:rsidR="00253FE1">
        <w:rPr>
          <w:bCs/>
        </w:rPr>
        <w:t xml:space="preserve"> </w:t>
      </w:r>
      <w:r w:rsidR="00703732">
        <w:t>LIKOVNA UDRUGA DRAGOVOLJACA DOMOVINSKOG RATA – SPEKTAR, Vinkovci, Jurja Dalmatinca 3/3d, OIB 05855681009, Reg. broj: 16001809</w:t>
      </w:r>
      <w:r w:rsidR="00253FE1">
        <w:t xml:space="preserve">,  </w:t>
      </w:r>
      <w:r>
        <w:t xml:space="preserve">iznosi </w:t>
      </w:r>
      <w:r w:rsidR="00703732">
        <w:t xml:space="preserve">11.435,38 </w:t>
      </w:r>
      <w:r w:rsidR="00633E3C">
        <w:t xml:space="preserve">kn.              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216B8D">
        <w:t xml:space="preserve"> Nikola Odobašić, OIB 58250564471</w:t>
      </w:r>
      <w:r w:rsidRPr="002502C4">
        <w:t xml:space="preserve">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prokazni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703732">
        <w:t>2216</w:t>
      </w:r>
      <w:r>
        <w:t>-16 (članak 430. Stečajnog zakona u vezi s člankom 132. Stečajnog zakona 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3C4842">
        <w:t>1</w:t>
      </w:r>
      <w:r w:rsidR="000E5936">
        <w:t xml:space="preserve">4. rujna </w:t>
      </w:r>
      <w:r>
        <w:t xml:space="preserve"> 2016.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 w:rsidRPr="00F2165F">
      <w:pPr>
        <w:ind w:left="6372"/>
        <w:jc w:val="both"/>
        <w:rPr>
          <w:bCs/>
        </w:rPr>
      </w:pP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4355F5" w:rsidP="00D641DA" w:rsidR="00532E0A" w:rsidRPr="00D641DA">
      <w:pPr>
        <w:numPr>
          <w:ilvl w:val="0"/>
          <w:numId w:val="1"/>
        </w:numPr>
      </w:pPr>
      <w:r>
        <w:t xml:space="preserve">kal. </w:t>
      </w:r>
      <w:r w:rsidR="00A36428">
        <w:t>20.11.</w:t>
      </w: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0F4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2DBD"/>
    <w:rsid w:val="00014887"/>
    <w:rsid w:val="00016B25"/>
    <w:rsid w:val="000319DE"/>
    <w:rsid w:val="00032F99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6F6"/>
    <w:rsid w:val="0006651A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020"/>
    <w:rsid w:val="000E0EAF"/>
    <w:rsid w:val="000E404A"/>
    <w:rsid w:val="000E4396"/>
    <w:rsid w:val="000E5936"/>
    <w:rsid w:val="000E73DB"/>
    <w:rsid w:val="000E762A"/>
    <w:rsid w:val="000F4EEF"/>
    <w:rsid w:val="000F61EA"/>
    <w:rsid w:val="00100BA1"/>
    <w:rsid w:val="00102060"/>
    <w:rsid w:val="00103059"/>
    <w:rsid w:val="001053CD"/>
    <w:rsid w:val="001261BA"/>
    <w:rsid w:val="00131D71"/>
    <w:rsid w:val="00132DEB"/>
    <w:rsid w:val="0013792F"/>
    <w:rsid w:val="001437B2"/>
    <w:rsid w:val="001502BA"/>
    <w:rsid w:val="0015191D"/>
    <w:rsid w:val="0016238B"/>
    <w:rsid w:val="0017168E"/>
    <w:rsid w:val="00173F18"/>
    <w:rsid w:val="00177EC7"/>
    <w:rsid w:val="001970DA"/>
    <w:rsid w:val="001A0D06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16B8D"/>
    <w:rsid w:val="00224AFF"/>
    <w:rsid w:val="00226577"/>
    <w:rsid w:val="002358E7"/>
    <w:rsid w:val="00243462"/>
    <w:rsid w:val="002448E7"/>
    <w:rsid w:val="00245C97"/>
    <w:rsid w:val="0025000D"/>
    <w:rsid w:val="002502C4"/>
    <w:rsid w:val="00251053"/>
    <w:rsid w:val="002527B8"/>
    <w:rsid w:val="00252A73"/>
    <w:rsid w:val="00253FE1"/>
    <w:rsid w:val="00257E90"/>
    <w:rsid w:val="00264127"/>
    <w:rsid w:val="0026569F"/>
    <w:rsid w:val="00267D26"/>
    <w:rsid w:val="00271DFE"/>
    <w:rsid w:val="00277CEA"/>
    <w:rsid w:val="0028507D"/>
    <w:rsid w:val="00286A82"/>
    <w:rsid w:val="00291312"/>
    <w:rsid w:val="00294D7E"/>
    <w:rsid w:val="002956B9"/>
    <w:rsid w:val="00297D7A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0F43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66FE"/>
    <w:rsid w:val="00302679"/>
    <w:rsid w:val="00304DA4"/>
    <w:rsid w:val="00316816"/>
    <w:rsid w:val="00317905"/>
    <w:rsid w:val="00320C64"/>
    <w:rsid w:val="00323F2A"/>
    <w:rsid w:val="003276D7"/>
    <w:rsid w:val="00331D2D"/>
    <w:rsid w:val="003337A6"/>
    <w:rsid w:val="00334BE3"/>
    <w:rsid w:val="003405C3"/>
    <w:rsid w:val="00342079"/>
    <w:rsid w:val="003445D8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C4842"/>
    <w:rsid w:val="003D02B1"/>
    <w:rsid w:val="003D4988"/>
    <w:rsid w:val="003E4DD9"/>
    <w:rsid w:val="003E6670"/>
    <w:rsid w:val="003E7C98"/>
    <w:rsid w:val="0040532D"/>
    <w:rsid w:val="00407F19"/>
    <w:rsid w:val="00412D6E"/>
    <w:rsid w:val="00413C80"/>
    <w:rsid w:val="00414A9A"/>
    <w:rsid w:val="0041506C"/>
    <w:rsid w:val="00415293"/>
    <w:rsid w:val="004159B7"/>
    <w:rsid w:val="00415C7B"/>
    <w:rsid w:val="0041638D"/>
    <w:rsid w:val="004171F3"/>
    <w:rsid w:val="00420037"/>
    <w:rsid w:val="00420A2D"/>
    <w:rsid w:val="00421D71"/>
    <w:rsid w:val="0042227E"/>
    <w:rsid w:val="00423899"/>
    <w:rsid w:val="00423F56"/>
    <w:rsid w:val="00434F36"/>
    <w:rsid w:val="004351D0"/>
    <w:rsid w:val="00435255"/>
    <w:rsid w:val="004355F5"/>
    <w:rsid w:val="00436570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92D58"/>
    <w:rsid w:val="004A0D7B"/>
    <w:rsid w:val="004A57C6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56752"/>
    <w:rsid w:val="005607DA"/>
    <w:rsid w:val="005619D5"/>
    <w:rsid w:val="00564659"/>
    <w:rsid w:val="00566699"/>
    <w:rsid w:val="00567927"/>
    <w:rsid w:val="00567F6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C7C9A"/>
    <w:rsid w:val="005D2A79"/>
    <w:rsid w:val="005D3A68"/>
    <w:rsid w:val="005D57CB"/>
    <w:rsid w:val="005D7EC1"/>
    <w:rsid w:val="005E0CFB"/>
    <w:rsid w:val="005E1074"/>
    <w:rsid w:val="005E55B1"/>
    <w:rsid w:val="005F1EFD"/>
    <w:rsid w:val="005F24E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3E3C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5168"/>
    <w:rsid w:val="006C36CE"/>
    <w:rsid w:val="006C4490"/>
    <w:rsid w:val="006C4FDF"/>
    <w:rsid w:val="006D3272"/>
    <w:rsid w:val="006E1DAE"/>
    <w:rsid w:val="006F779D"/>
    <w:rsid w:val="00703732"/>
    <w:rsid w:val="00704E52"/>
    <w:rsid w:val="00706789"/>
    <w:rsid w:val="00707753"/>
    <w:rsid w:val="00711561"/>
    <w:rsid w:val="00711F88"/>
    <w:rsid w:val="007212C1"/>
    <w:rsid w:val="0072385A"/>
    <w:rsid w:val="0073010A"/>
    <w:rsid w:val="00730952"/>
    <w:rsid w:val="00734726"/>
    <w:rsid w:val="0074413D"/>
    <w:rsid w:val="0075006B"/>
    <w:rsid w:val="00761D35"/>
    <w:rsid w:val="007657AA"/>
    <w:rsid w:val="00766D29"/>
    <w:rsid w:val="00770921"/>
    <w:rsid w:val="0077329E"/>
    <w:rsid w:val="007737B5"/>
    <w:rsid w:val="007764DB"/>
    <w:rsid w:val="0078009A"/>
    <w:rsid w:val="007834FD"/>
    <w:rsid w:val="007853B0"/>
    <w:rsid w:val="00790A88"/>
    <w:rsid w:val="00790BD3"/>
    <w:rsid w:val="00793C2B"/>
    <w:rsid w:val="00796AED"/>
    <w:rsid w:val="007A421D"/>
    <w:rsid w:val="007A4540"/>
    <w:rsid w:val="007A5699"/>
    <w:rsid w:val="007B015D"/>
    <w:rsid w:val="007B4840"/>
    <w:rsid w:val="007B5F02"/>
    <w:rsid w:val="007C0805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7C66"/>
    <w:rsid w:val="0082207E"/>
    <w:rsid w:val="00826686"/>
    <w:rsid w:val="00832C4F"/>
    <w:rsid w:val="00836CE2"/>
    <w:rsid w:val="0084069A"/>
    <w:rsid w:val="008413EE"/>
    <w:rsid w:val="00842B48"/>
    <w:rsid w:val="00842DA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923B4"/>
    <w:rsid w:val="008A1F12"/>
    <w:rsid w:val="008A224F"/>
    <w:rsid w:val="008A6156"/>
    <w:rsid w:val="008A66B9"/>
    <w:rsid w:val="008A786C"/>
    <w:rsid w:val="008B0E56"/>
    <w:rsid w:val="008B6058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3E49"/>
    <w:rsid w:val="009B40D7"/>
    <w:rsid w:val="009B46D8"/>
    <w:rsid w:val="009B59D5"/>
    <w:rsid w:val="009B5FA6"/>
    <w:rsid w:val="009B60F8"/>
    <w:rsid w:val="009C1900"/>
    <w:rsid w:val="009C670C"/>
    <w:rsid w:val="009D0E99"/>
    <w:rsid w:val="009D3536"/>
    <w:rsid w:val="009D6ED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17FB0"/>
    <w:rsid w:val="00A2131B"/>
    <w:rsid w:val="00A214C9"/>
    <w:rsid w:val="00A2399E"/>
    <w:rsid w:val="00A23A45"/>
    <w:rsid w:val="00A245E7"/>
    <w:rsid w:val="00A259A6"/>
    <w:rsid w:val="00A3598F"/>
    <w:rsid w:val="00A36428"/>
    <w:rsid w:val="00A405B5"/>
    <w:rsid w:val="00A42167"/>
    <w:rsid w:val="00A45260"/>
    <w:rsid w:val="00A46436"/>
    <w:rsid w:val="00A50E8F"/>
    <w:rsid w:val="00A52F2A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6EF0"/>
    <w:rsid w:val="00A8702F"/>
    <w:rsid w:val="00A87949"/>
    <w:rsid w:val="00AA1D2E"/>
    <w:rsid w:val="00AA3597"/>
    <w:rsid w:val="00AA6163"/>
    <w:rsid w:val="00AA6B6E"/>
    <w:rsid w:val="00AA72C7"/>
    <w:rsid w:val="00AB7B53"/>
    <w:rsid w:val="00AC5F02"/>
    <w:rsid w:val="00AD0489"/>
    <w:rsid w:val="00AE3F93"/>
    <w:rsid w:val="00AE484A"/>
    <w:rsid w:val="00AF62DE"/>
    <w:rsid w:val="00AF78DC"/>
    <w:rsid w:val="00B018D5"/>
    <w:rsid w:val="00B13828"/>
    <w:rsid w:val="00B16053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52D72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01078"/>
    <w:rsid w:val="00C11D95"/>
    <w:rsid w:val="00C147B5"/>
    <w:rsid w:val="00C1562F"/>
    <w:rsid w:val="00C2016D"/>
    <w:rsid w:val="00C20DC7"/>
    <w:rsid w:val="00C24697"/>
    <w:rsid w:val="00C24B5B"/>
    <w:rsid w:val="00C31CDE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C36B2"/>
    <w:rsid w:val="00CD0675"/>
    <w:rsid w:val="00CD11A9"/>
    <w:rsid w:val="00CE0D76"/>
    <w:rsid w:val="00CE0EE4"/>
    <w:rsid w:val="00CE348E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4346E"/>
    <w:rsid w:val="00D50337"/>
    <w:rsid w:val="00D505F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686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D1F8C"/>
    <w:rsid w:val="00DD6415"/>
    <w:rsid w:val="00DD6682"/>
    <w:rsid w:val="00DD7495"/>
    <w:rsid w:val="00DE5F69"/>
    <w:rsid w:val="00DF412D"/>
    <w:rsid w:val="00DF4887"/>
    <w:rsid w:val="00DF64A6"/>
    <w:rsid w:val="00DF674F"/>
    <w:rsid w:val="00DF6C0A"/>
    <w:rsid w:val="00E022F5"/>
    <w:rsid w:val="00E0562A"/>
    <w:rsid w:val="00E06B58"/>
    <w:rsid w:val="00E07512"/>
    <w:rsid w:val="00E1639E"/>
    <w:rsid w:val="00E16FD3"/>
    <w:rsid w:val="00E23AF8"/>
    <w:rsid w:val="00E304AC"/>
    <w:rsid w:val="00E30C41"/>
    <w:rsid w:val="00E337B4"/>
    <w:rsid w:val="00E35F70"/>
    <w:rsid w:val="00E36B4C"/>
    <w:rsid w:val="00E509F2"/>
    <w:rsid w:val="00E52825"/>
    <w:rsid w:val="00E609D5"/>
    <w:rsid w:val="00E60C19"/>
    <w:rsid w:val="00E6224A"/>
    <w:rsid w:val="00E67A5C"/>
    <w:rsid w:val="00E67AD6"/>
    <w:rsid w:val="00E70043"/>
    <w:rsid w:val="00E73BD8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EE7A86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34D53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34CA"/>
    <w:rsid w:val="00F73514"/>
    <w:rsid w:val="00F82537"/>
    <w:rsid w:val="00F83779"/>
    <w:rsid w:val="00F9212C"/>
    <w:rsid w:val="00F925BA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64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4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4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4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4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64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4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4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4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4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2216</izvorni_sadrzaj>
    <derivirana_varijabla naziv="DomainObject.Predmet.Broj_1">2216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St-2216/2016</izvorni_sadrzaj>
    <derivirana_varijabla naziv="DomainObject.Predmet.OznakaBroj_1">St-2216/2016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LIKOVNA UDRUGA DRAGOVOLJACA DOMOVINSKOG RATA - SPEKTAR</izvorni_sadrzaj>
    <derivirana_varijabla naziv="DomainObject.Predmet.ProtustrankaFormated_1">  LIKOVNA UDRUGA DRAGOVOLJACA DOMOVINSKOG RATA - SPEKTAR</derivirana_varijabla>
  </DomainObject.Predmet.ProtustrankaFormated>
  <DomainObject.Predmet.ProtustrankaFormatedOIB>
    <izvorni_sadrzaj>  LIKOVNA UDRUGA DRAGOVOLJACA DOMOVINSKOG RATA - SPEKTAR, OIB 05855681009</izvorni_sadrzaj>
    <derivirana_varijabla naziv="DomainObject.Predmet.ProtustrankaFormatedOIB_1">  LIKOVNA UDRUGA DRAGOVOLJACA DOMOVINSKOG RATA - SPEKTAR, OIB 05855681009</derivirana_varijabla>
  </DomainObject.Predmet.ProtustrankaFormatedOIB>
  <DomainObject.Predmet.ProtustrankaFormatedWithAdress>
    <izvorni_sadrzaj> LIKOVNA UDRUGA DRAGOVOLJACA DOMOVINSKOG RATA - SPEKTAR, Jurja Dalmatinca 3/3 d, 32100 Vinkovci</izvorni_sadrzaj>
    <derivirana_varijabla naziv="DomainObject.Predmet.ProtustrankaFormatedWithAdress_1"> LIKOVNA UDRUGA DRAGOVOLJACA DOMOVINSKOG RATA - SPEKTAR, Jurja Dalmatinca 3/3 d, 32100 Vinkovci</derivirana_varijabla>
  </DomainObject.Predmet.ProtustrankaFormatedWithAdress>
  <DomainObject.Predmet.ProtustrankaFormatedWithAdressOIB>
    <izvorni_sadrzaj> LIKOVNA UDRUGA DRAGOVOLJACA DOMOVINSKOG RATA - SPEKTAR, OIB 05855681009, Jurja Dalmatinca 3/3 d, 32100 Vinkovci</izvorni_sadrzaj>
    <derivirana_varijabla naziv="DomainObject.Predmet.ProtustrankaFormatedWithAdressOIB_1"> LIKOVNA UDRUGA DRAGOVOLJACA DOMOVINSKOG RATA - SPEKTAR, OIB 05855681009, Jurja Dalmatinca 3/3 d, 32100 Vinkovci</derivirana_varijabla>
  </DomainObject.Predmet.ProtustrankaFormatedWithAdressOIB>
  <DomainObject.Predmet.ProtustrankaWithAdress>
    <izvorni_sadrzaj>LIKOVNA UDRUGA DRAGOVOLJACA DOMOVINSKOG RATA - SPEKTAR Jurja Dalmatinca 3/3 d, 32100 Vinkovci</izvorni_sadrzaj>
    <derivirana_varijabla naziv="DomainObject.Predmet.ProtustrankaWithAdress_1">LIKOVNA UDRUGA DRAGOVOLJACA DOMOVINSKOG RATA - SPEKTAR Jurja Dalmatinca 3/3 d, 32100 Vinkovci</derivirana_varijabla>
  </DomainObject.Predmet.ProtustrankaWithAdress>
  <DomainObject.Predmet.ProtustrankaWithAdressOIB>
    <izvorni_sadrzaj>LIKOVNA UDRUGA DRAGOVOLJACA DOMOVINSKOG RATA - SPEKTAR, OIB 05855681009, Jurja Dalmatinca 3/3 d, 32100 Vinkovci</izvorni_sadrzaj>
    <derivirana_varijabla naziv="DomainObject.Predmet.ProtustrankaWithAdressOIB_1">LIKOVNA UDRUGA DRAGOVOLJACA DOMOVINSKOG RATA - SPEKTAR, OIB 05855681009, Jurja Dalmatinca 3/3 d, 32100 Vinkovci</derivirana_varijabla>
  </DomainObject.Predmet.ProtustrankaWithAdressOIB>
  <DomainObject.Predmet.ProtustrankaNazivFormated>
    <izvorni_sadrzaj>LIKOVNA UDRUGA DRAGOVOLJACA DOMOVINSKOG RATA - SPEKTAR</izvorni_sadrzaj>
    <derivirana_varijabla naziv="DomainObject.Predmet.ProtustrankaNazivFormated_1">LIKOVNA UDRUGA DRAGOVOLJACA DOMOVINSKOG RATA - SPEKTAR</derivirana_varijabla>
  </DomainObject.Predmet.ProtustrankaNazivFormated>
  <DomainObject.Predmet.ProtustrankaNazivFormatedOIB>
    <izvorni_sadrzaj>LIKOVNA UDRUGA DRAGOVOLJACA DOMOVINSKOG RATA - SPEKTAR, OIB 05855681009</izvorni_sadrzaj>
    <derivirana_varijabla naziv="DomainObject.Predmet.ProtustrankaNazivFormatedOIB_1">LIKOVNA UDRUGA DRAGOVOLJACA DOMOVINSKOG RATA - SPEKTAR, OIB 05855681009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LIKOVNA UDRUGA DRAGOVOLJACA DOMOVINSKOG RATA - SPEKTAR</item>
    </izvorni_sadrzaj>
    <derivirana_varijabla naziv="DomainObject.Predmet.ProtuStrankaListFormated_1">
      <item>LIKOVNA UDRUGA DRAGOVOLJACA DOMOVINSKOG RATA - SPEKTAR</item>
    </derivirana_varijabla>
  </DomainObject.Predmet.ProtuStrankaListFormated>
  <DomainObject.Predmet.ProtuStrankaListFormatedOIB>
    <izvorni_sadrzaj>
      <item>LIKOVNA UDRUGA DRAGOVOLJACA DOMOVINSKOG RATA - SPEKTAR, OIB 05855681009</item>
    </izvorni_sadrzaj>
    <derivirana_varijabla naziv="DomainObject.Predmet.ProtuStrankaListFormatedOIB_1">
      <item>LIKOVNA UDRUGA DRAGOVOLJACA DOMOVINSKOG RATA - SPEKTAR, OIB 05855681009</item>
    </derivirana_varijabla>
  </DomainObject.Predmet.ProtuStrankaListFormatedOIB>
  <DomainObject.Predmet.ProtuStrankaListFormatedWithAdress>
    <izvorni_sadrzaj>
      <item>LIKOVNA UDRUGA DRAGOVOLJACA DOMOVINSKOG RATA - SPEKTAR, Jurja Dalmatinca 3/3 d, 32100 Vinkovci</item>
    </izvorni_sadrzaj>
    <derivirana_varijabla naziv="DomainObject.Predmet.ProtuStrankaListFormatedWithAdress_1">
      <item>LIKOVNA UDRUGA DRAGOVOLJACA DOMOVINSKOG RATA - SPEKTAR, Jurja Dalmatinca 3/3 d, 32100 Vinkovci</item>
    </derivirana_varijabla>
  </DomainObject.Predmet.ProtuStrankaListFormatedWithAdress>
  <DomainObject.Predmet.ProtuStrankaListFormatedWithAdressOIB>
    <izvorni_sadrzaj>
      <item>LIKOVNA UDRUGA DRAGOVOLJACA DOMOVINSKOG RATA - SPEKTAR, OIB 05855681009, Jurja Dalmatinca 3/3 d, 32100 Vinkovci</item>
    </izvorni_sadrzaj>
    <derivirana_varijabla naziv="DomainObject.Predmet.ProtuStrankaListFormatedWithAdressOIB_1">
      <item>LIKOVNA UDRUGA DRAGOVOLJACA DOMOVINSKOG RATA - SPEKTAR, OIB 05855681009, Jurja Dalmatinca 3/3 d, 32100 Vinkovci</item>
    </derivirana_varijabla>
  </DomainObject.Predmet.ProtuStrankaListFormatedWithAdressOIB>
  <DomainObject.Predmet.ProtuStrankaListNazivFormated>
    <izvorni_sadrzaj>
      <item>LIKOVNA UDRUGA DRAGOVOLJACA DOMOVINSKOG RATA - SPEKTAR</item>
    </izvorni_sadrzaj>
    <derivirana_varijabla naziv="DomainObject.Predmet.ProtuStrankaListNazivFormated_1">
      <item>LIKOVNA UDRUGA DRAGOVOLJACA DOMOVINSKOG RATA - SPEKTAR</item>
    </derivirana_varijabla>
  </DomainObject.Predmet.ProtuStrankaListNazivFormated>
  <DomainObject.Predmet.ProtuStrankaListNazivFormatedOIB>
    <izvorni_sadrzaj>
      <item>LIKOVNA UDRUGA DRAGOVOLJACA DOMOVINSKOG RATA - SPEKTAR, OIB 05855681009</item>
    </izvorni_sadrzaj>
    <derivirana_varijabla naziv="DomainObject.Predmet.ProtuStrankaListNazivFormatedOIB_1">
      <item>LIKOVNA UDRUGA DRAGOVOLJACA DOMOVINSKOG RATA - SPEKTAR, OIB 05855681009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LIKOVNA UDRUGA DRAGOVOLJACA DOMOVINSKOG RATA - SPEKTAR</izvorni_sadrzaj>
    <derivirana_varijabla naziv="DomainObject.Predmet.ProtustrankaIDrugi_1">LIKOVNA UDRUGA DRAGOVOLJACA DOMOVINSKOG RATA - SPEKTAR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LIKOVNA UDRUGA DRAGOVOLJACA DOMOVINSKOG RATA - SPEKTAR, OIB 05855681009, Jurja Dalmatinca 3/3 d, 32100 Vinkovci</izvorni_sadrzaj>
    <derivirana_varijabla naziv="DomainObject.Predmet.ProtustrankaIDrugiAdressOIB_1">LIKOVNA UDRUGA DRAGOVOLJACA DOMOVINSKOG RATA - SPEKTAR, OIB 05855681009, Jurja Dalmatinca 3/3 d,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LIKOVNA UDRUGA DRAGOVOLJACA DOMOVINSKOG RATA - SPEKTAR</item>
    </izvorni_sadrzaj>
    <derivirana_varijabla naziv="DomainObject.Predmet.SudioniciListNaziv_1">
      <item>FINA RC OSIJEK</item>
      <item>LIKOVNA UDRUGA DRAGOVOLJACA DOMOVINSKOG RATA - SPEKTAR</item>
    </derivirana_varijabla>
  </DomainObject.Predmet.SudioniciListNaziv>
  <DomainObject.Predmet.SudioniciListAdressOIB>
    <izvorni_sadrzaj>
      <item>FINA RC OSIJEK, OIB 85821130368</item>
      <item>LIKOVNA UDRUGA DRAGOVOLJACA DOMOVINSKOG RATA - SPEKTAR, OIB 05855681009, Jurja Dalmatinca 3/3 d,32100 Vinkovci</item>
    </izvorni_sadrzaj>
    <derivirana_varijabla naziv="DomainObject.Predmet.SudioniciListAdressOIB_1">
      <item>FINA RC OSIJEK, OIB 85821130368</item>
      <item>LIKOVNA UDRUGA DRAGOVOLJACA DOMOVINSKOG RATA - SPEKTAR, OIB 05855681009, Jurja Dalmatinca 3/3 d,32100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05855681009</item>
    </izvorni_sadrzaj>
    <derivirana_varijabla naziv="DomainObject.Predmet.SudioniciListNazivOIB_1">
      <item>, OIB 85821130368</item>
      <item>, OIB 05855681009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1969</properties:Characters>
  <properties:Lines>51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2016-09-14T06:06:00Z</dcterms:created>
  <dc:creator>Korisnik</dc:creator>
  <cp:lastModifiedBy>Sanja Ban</cp:lastModifiedBy>
  <cp:lastPrinted>2016-09-14T04:41:00Z</cp:lastPrinted>
  <dcterms:modified xmlns:xsi="http://www.w3.org/2001/XMLSchema-instance" xsi:type="dcterms:W3CDTF">2016-09-14T07:44:00Z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