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ccf5" w14:paraId="73accf5" w:rsidRDefault="004C2B8B" w:rsidP="004C2B8B" w:rsidR="004C2B8B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9010" cx="723265"/>
            <wp:effectExtent b="254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B8B" w:rsidP="004C2B8B" w:rsidR="004C2B8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C2B8B" w:rsidP="004C2B8B" w:rsidR="004C2B8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C2B8B" w:rsidP="004C2B8B" w:rsidR="004C2B8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C2B8B" w:rsidP="004C2B8B" w:rsidR="004C2B8B">
      <w:pPr>
        <w:spacing w:after="0"/>
        <w:rPr>
          <w:rFonts w:eastAsia="Calibri"/>
        </w:rPr>
      </w:pPr>
    </w:p>
    <w:p w:rsidRDefault="004C2B8B" w:rsidP="004C2B8B" w:rsidR="004C2B8B">
      <w:pPr>
        <w:spacing w:after="0"/>
        <w:rPr>
          <w:rFonts w:eastAsia="Times New Roman"/>
          <w:lang w:eastAsia="hr-HR"/>
        </w:rPr>
      </w:pPr>
    </w:p>
    <w:p w:rsidRDefault="004C2B8B" w:rsidP="004C2B8B" w:rsidR="004C2B8B">
      <w:pPr>
        <w:spacing w:after="0"/>
        <w:jc w:val="center"/>
      </w:pPr>
      <w:r>
        <w:t>U  I M E  R E P U B L I K E  H R V A T S K E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center"/>
      </w:pPr>
      <w:r>
        <w:t>R J E Š E NJ E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ZADRUGA TORNADO MEHANIZACIJA, Koprivnica, Cvjetna 28, OIB: 57408376767, dana 24. prosinca 2015. </w:t>
      </w:r>
    </w:p>
    <w:p w:rsidRDefault="004C2B8B" w:rsidP="004C2B8B" w:rsidR="004C2B8B">
      <w:pPr>
        <w:spacing w:after="0"/>
        <w:jc w:val="both"/>
      </w:pPr>
    </w:p>
    <w:p w:rsidRDefault="004C2B8B" w:rsidP="004C2B8B" w:rsidR="004C2B8B">
      <w:pPr>
        <w:spacing w:after="0"/>
        <w:jc w:val="center"/>
      </w:pPr>
      <w:r>
        <w:t>r i j e š i o  j e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ind w:firstLine="708"/>
        <w:jc w:val="both"/>
      </w:pPr>
      <w:r>
        <w:t>I/ Otvara se stečajni postupak nad stečajnim dužnikom ZADRUGA TORNADO MEHANIZACIJA, Koprivnica, Cvjetna 28, OIB: 57408376767, s danom 24. prosinca 2015. u 15,00 sati.</w:t>
      </w:r>
    </w:p>
    <w:p w:rsidRDefault="004C2B8B" w:rsidP="004C2B8B" w:rsidR="004C2B8B">
      <w:pPr>
        <w:spacing w:after="0"/>
        <w:jc w:val="both"/>
      </w:pPr>
    </w:p>
    <w:p w:rsidRDefault="004C2B8B" w:rsidP="004C2B8B" w:rsidR="004C2B8B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ZADRUGA TORNADO MEHANIZACIJA, Koprivnica, Cvjetna 28, OIB: 57408376767.</w:t>
      </w:r>
    </w:p>
    <w:p w:rsidRDefault="004C2B8B" w:rsidP="004C2B8B" w:rsidR="004C2B8B">
      <w:pPr>
        <w:spacing w:after="0"/>
        <w:jc w:val="both"/>
      </w:pPr>
    </w:p>
    <w:p w:rsidRDefault="004C2B8B" w:rsidP="004C2B8B" w:rsidR="004C2B8B">
      <w:pPr>
        <w:spacing w:after="0"/>
        <w:ind w:firstLine="708"/>
        <w:jc w:val="both"/>
      </w:pPr>
      <w:r>
        <w:t xml:space="preserve">III/ Za stečajnog upravitelja imenuje se Hrvoje </w:t>
      </w:r>
      <w:proofErr w:type="spellStart"/>
      <w:r>
        <w:t>Kraljičković</w:t>
      </w:r>
      <w:proofErr w:type="spellEnd"/>
      <w:r>
        <w:t>, Zagreb, Trg hrvatskih velikana 4, OIB: 63875916042.</w:t>
      </w:r>
    </w:p>
    <w:p w:rsidRDefault="004C2B8B" w:rsidP="004C2B8B" w:rsidR="004C2B8B">
      <w:pPr>
        <w:spacing w:after="0"/>
        <w:jc w:val="both"/>
        <w:rPr>
          <w:color w:val="FF0000"/>
        </w:rPr>
      </w:pPr>
    </w:p>
    <w:p w:rsidRDefault="004C2B8B" w:rsidP="004C2B8B" w:rsidR="004C2B8B">
      <w:pPr>
        <w:spacing w:after="0"/>
        <w:ind w:firstLine="708"/>
        <w:jc w:val="both"/>
      </w:pPr>
      <w:r>
        <w:t>IV/ Ovo rješenje objavit će se na e-oglasnoj ploči suda.</w:t>
      </w:r>
    </w:p>
    <w:p w:rsidRDefault="004C2B8B" w:rsidP="004C2B8B" w:rsidR="004C2B8B">
      <w:pPr>
        <w:spacing w:after="0"/>
        <w:jc w:val="both"/>
      </w:pPr>
    </w:p>
    <w:p w:rsidRDefault="004C2B8B" w:rsidP="004C2B8B" w:rsidR="004C2B8B">
      <w:pPr>
        <w:spacing w:after="0"/>
        <w:ind w:firstLine="708"/>
        <w:jc w:val="both"/>
      </w:pPr>
      <w:r>
        <w:t>V/ Po pravomoćnosti ovoga rješenja stečajni dužnik ZADRUGA TORNADO MEHANIZACIJA, Koprivnica, Cvjetna 28, OIB: 57408376767, biti će brisan iz sudskog registra.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center"/>
      </w:pPr>
      <w:r>
        <w:t>Obrazloženje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  <w:jc w:val="center"/>
      </w:pPr>
      <w:r>
        <w:t>U Varaždinu, 24. prosinca 2015.</w:t>
      </w:r>
    </w:p>
    <w:p w:rsidRDefault="004C2B8B" w:rsidP="004C2B8B" w:rsidR="004C2B8B">
      <w:pPr>
        <w:spacing w:after="0"/>
        <w:jc w:val="center"/>
      </w:pPr>
    </w:p>
    <w:p w:rsidRDefault="004C2B8B" w:rsidP="004C2B8B" w:rsidR="004C2B8B">
      <w:pPr>
        <w:spacing w:after="0"/>
        <w:jc w:val="center"/>
      </w:pPr>
    </w:p>
    <w:p w:rsidRDefault="004C2B8B" w:rsidP="004C2B8B" w:rsidR="004C2B8B">
      <w:pPr>
        <w:spacing w:after="0"/>
        <w:ind w:left="4956"/>
        <w:jc w:val="center"/>
      </w:pPr>
      <w:r>
        <w:t>Sutkinja</w:t>
      </w:r>
    </w:p>
    <w:p w:rsidRDefault="004C2B8B" w:rsidP="004C2B8B" w:rsidR="004C2B8B">
      <w:pPr>
        <w:spacing w:after="0"/>
        <w:ind w:left="4956"/>
        <w:jc w:val="center"/>
      </w:pPr>
    </w:p>
    <w:p w:rsidRDefault="004C2B8B" w:rsidP="004C2B8B" w:rsidR="004C2B8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4C2B8B" w:rsidP="004C2B8B" w:rsidR="004C2B8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C2B8B" w:rsidP="004C2B8B" w:rsidR="004C2B8B">
      <w:pPr>
        <w:spacing w:after="0"/>
      </w:pPr>
      <w:r>
        <w:t xml:space="preserve">                                               </w:t>
      </w:r>
    </w:p>
    <w:p w:rsidRDefault="004C2B8B" w:rsidP="004C2B8B" w:rsidR="004C2B8B">
      <w:pPr>
        <w:spacing w:after="0"/>
      </w:pPr>
      <w:r>
        <w:tab/>
        <w:t xml:space="preserve">UPUTA O PRAVNOM LIJEKU: </w:t>
      </w:r>
    </w:p>
    <w:p w:rsidRDefault="004C2B8B" w:rsidP="004C2B8B" w:rsidR="004C2B8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C2B8B" w:rsidP="004C2B8B" w:rsidR="004C2B8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</w:pPr>
    </w:p>
    <w:p w:rsidRDefault="004C2B8B" w:rsidP="004C2B8B" w:rsidR="004C2B8B">
      <w:pPr>
        <w:spacing w:after="0"/>
      </w:pPr>
      <w:r>
        <w:t>DNA:</w:t>
      </w:r>
    </w:p>
    <w:p w:rsidRDefault="004C2B8B" w:rsidP="004C2B8B" w:rsidR="004C2B8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C2B8B" w:rsidP="004C2B8B" w:rsidR="004C2B8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C2B8B" w:rsidP="004C2B8B" w:rsidR="004C2B8B">
      <w:pPr>
        <w:numPr>
          <w:ilvl w:val="0"/>
          <w:numId w:val="47"/>
        </w:numPr>
        <w:spacing w:after="0"/>
        <w:jc w:val="both"/>
      </w:pPr>
      <w:r>
        <w:t>Dužnik ZADRUGA TORNADO MEHANIZACIJA, Koprivnica, Cvjetna 28</w:t>
      </w:r>
    </w:p>
    <w:p w:rsidRDefault="004C2B8B" w:rsidP="004C2B8B" w:rsidR="004C2B8B">
      <w:pPr>
        <w:numPr>
          <w:ilvl w:val="0"/>
          <w:numId w:val="47"/>
        </w:numPr>
        <w:spacing w:after="0"/>
      </w:pPr>
      <w:r>
        <w:t xml:space="preserve">Upravitelj zadruge Alen </w:t>
      </w:r>
      <w:proofErr w:type="spellStart"/>
      <w:r>
        <w:t>Caha</w:t>
      </w:r>
      <w:proofErr w:type="spellEnd"/>
      <w:r>
        <w:t xml:space="preserve">, Koprivnica, </w:t>
      </w:r>
      <w:proofErr w:type="spellStart"/>
      <w:r>
        <w:t>Pavelinska</w:t>
      </w:r>
      <w:proofErr w:type="spellEnd"/>
      <w:r>
        <w:t xml:space="preserve"> 18</w:t>
      </w:r>
    </w:p>
    <w:p w:rsidRDefault="004C2B8B" w:rsidP="004C2B8B" w:rsidR="004C2B8B">
      <w:pPr>
        <w:numPr>
          <w:ilvl w:val="0"/>
          <w:numId w:val="47"/>
        </w:numPr>
        <w:spacing w:after="0"/>
      </w:pPr>
      <w:r>
        <w:t>Sudski registar ovog suda</w:t>
      </w:r>
    </w:p>
    <w:p w:rsidRDefault="004C2B8B" w:rsidP="004C2B8B" w:rsidR="004C2B8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</w:t>
      </w:r>
    </w:p>
    <w:p w:rsidRDefault="004C2B8B" w:rsidP="004C2B8B" w:rsidR="004C2B8B">
      <w:pPr>
        <w:numPr>
          <w:ilvl w:val="0"/>
          <w:numId w:val="47"/>
        </w:numPr>
        <w:spacing w:after="0"/>
      </w:pPr>
      <w:r>
        <w:t xml:space="preserve">Stečajni upravitelj Hrvoje </w:t>
      </w:r>
      <w:proofErr w:type="spellStart"/>
      <w:r>
        <w:t>Kraljičković</w:t>
      </w:r>
      <w:proofErr w:type="spellEnd"/>
      <w:r>
        <w:t>, Zagreb, Trg hrvatskih velikana 4</w:t>
      </w:r>
    </w:p>
    <w:p w:rsidRDefault="004C2B8B" w:rsidP="004C2B8B" w:rsidR="004C2B8B">
      <w:pPr>
        <w:numPr>
          <w:ilvl w:val="0"/>
          <w:numId w:val="47"/>
        </w:numPr>
        <w:spacing w:after="0"/>
      </w:pPr>
      <w:r>
        <w:t>E-oglasna ploča suda</w:t>
      </w:r>
    </w:p>
    <w:p w:rsidRDefault="004C2B8B" w:rsidP="004C2B8B" w:rsidR="004C2B8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4C2B8B" w:rsidR="00AE649C" w:rsidRPr="00B76F3C">
      <w:pPr>
        <w:pStyle w:val="Naslov3"/>
        <w:numPr>
          <w:ilvl w:val="0"/>
          <w:numId w:val="0"/>
        </w:numPr>
        <w:spacing w:after="0"/>
      </w:pPr>
    </w:p>
    <w:p w:rsidRDefault="004C2B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4C2B8B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B8B" w:rsidP="004C2B8B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St-594/15-5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B8B" w:rsidR="004C2B8B">
    <w:pPr>
      <w:pStyle w:val="Zaglavlje"/>
    </w:pPr>
    <w:r>
      <w:t>Poslovni broj: 2 St-594/15-5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B8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5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St-594/2015-5</izvorni_sadrzaj>
    <derivirana_varijabla naziv="DomainObject.Oznaka_1">St-594/2015-5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TORNADO MEHANIZACIJA za proizvodnju, usluge i trgovinu</izvorni_sadrzaj>
    <derivirana_varijabla naziv="DomainObject.Predmet.ProtustrankaFormated_1">  ZADRUGA TORNADO MEHANIZACIJA za proizvodnju, usluge i trgovinu</derivirana_varijabla>
  </DomainObject.Predmet.ProtustrankaFormated>
  <DomainObject.Predmet.ProtustrankaFormatedOIB>
    <izvorni_sadrzaj>  ZADRUGA TORNADO MEHANIZACIJA za proizvodnju, usluge i trgovinu, OIB 57408376767</izvorni_sadrzaj>
    <derivirana_varijabla naziv="DomainObject.Predmet.ProtustrankaFormatedOIB_1">  ZADRUGA TORNADO MEHANIZACIJA za proizvodnju, usluge i trgovinu, OIB 57408376767</derivirana_varijabla>
  </DomainObject.Predmet.ProtustrankaFormatedOIB>
  <DomainObject.Predmet.ProtustrankaFormatedWithAdress>
    <izvorni_sadrzaj> ZADRUGA TORNADO MEHANIZACIJA za proizvodnju, usluge i trgovinu, Cvjetna 28, 48000 Koprivnica</izvorni_sadrzaj>
    <derivirana_varijabla naziv="DomainObject.Predmet.ProtustrankaFormatedWithAdress_1"> ZADRUGA TORNADO MEHANIZACIJA za proizvodnju, usluge i trgovinu, Cvjetna 28, 48000 Koprivnica</derivirana_varijabla>
  </DomainObject.Predmet.ProtustrankaFormatedWithAdress>
  <DomainObject.Predmet.ProtustrankaFormatedWithAdressOIB>
    <izvorni_sadrzaj> ZADRUGA TORNADO MEHANIZACIJA za proizvodnju, usluge i trgovinu, OIB 57408376767, Cvjetna 28, 48000 Koprivnica</izvorni_sadrzaj>
    <derivirana_varijabla naziv="DomainObject.Predmet.ProtustrankaFormatedWithAdressOIB_1"> ZADRUGA TORNADO MEHANIZACIJA za proizvodnju, usluge i trgovinu, OIB 57408376767, Cvjetna 28, 48000 Koprivnica</derivirana_varijabla>
  </DomainObject.Predmet.ProtustrankaFormatedWithAdressOIB>
  <DomainObject.Predmet.ProtustrankaWithAdress>
    <izvorni_sadrzaj>ZADRUGA TORNADO MEHANIZACIJA za proizvodnju, usluge i trgovinu Cvjetna 28, 48000 Koprivnica</izvorni_sadrzaj>
    <derivirana_varijabla naziv="DomainObject.Predmet.ProtustrankaWithAdress_1">ZADRUGA TORNADO MEHANIZACIJA za proizvodnju, usluge i trgovinu Cvjetna 28, 48000 Koprivnica</derivirana_varijabla>
  </DomainObject.Predmet.ProtustrankaWithAdress>
  <DomainObject.Predmet.ProtustrankaWithAdressOIB>
    <izvorni_sadrzaj>ZADRUGA TORNADO MEHANIZACIJA za proizvodnju, usluge i trgovinu, OIB 57408376767, Cvjetna 28, 48000 Koprivnica</izvorni_sadrzaj>
    <derivirana_varijabla naziv="DomainObject.Predmet.ProtustrankaWithAdressOIB_1">ZADRUGA TORNADO MEHANIZACIJA za proizvodnju, usluge i trgovinu, OIB 57408376767, Cvjetna 28, 48000 Koprivnica</derivirana_varijabla>
  </DomainObject.Predmet.ProtustrankaWithAdressOIB>
  <DomainObject.Predmet.ProtustrankaNazivFormated>
    <izvorni_sadrzaj>ZADRUGA TORNADO MEHANIZACIJA za proizvodnju, usluge i trgovinu</izvorni_sadrzaj>
    <derivirana_varijabla naziv="DomainObject.Predmet.ProtustrankaNazivFormated_1">ZADRUGA TORNADO MEHANIZACIJA za proizvodnju, usluge i trgovinu</derivirana_varijabla>
  </DomainObject.Predmet.ProtustrankaNazivFormated>
  <DomainObject.Predmet.ProtustrankaNazivFormatedOIB>
    <izvorni_sadrzaj>ZADRUGA TORNADO MEHANIZACIJA za proizvodnju, usluge i trgovinu, OIB 57408376767</izvorni_sadrzaj>
    <derivirana_varijabla naziv="DomainObject.Predmet.ProtustrankaNazivFormatedOIB_1">ZADRUGA TORNADO MEHANIZACIJA za proizvodnju, usluge i trgovinu, OIB 57408376767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67837.31</izvorni_sadrzaj>
    <derivirana_varijabla naziv="DomainObject.Predmet.TrenutnaVrijednost_1">67837.31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TORNADO MEHANIZACIJA za proizvodnju, usluge i trgovinu</item>
    </izvorni_sadrzaj>
    <derivirana_varijabla naziv="DomainObject.Predmet.ProtuStrankaListFormated_1">
      <item>ZADRUGA TORNADO MEHANIZACIJA za proizvodnju, usluge i trgovinu</item>
    </derivirana_varijabla>
  </DomainObject.Predmet.ProtuStrankaListFormated>
  <DomainObject.Predmet.ProtuStrankaListFormatedOIB>
    <izvorni_sadrzaj>
      <item>ZADRUGA TORNADO MEHANIZACIJA za proizvodnju, usluge i trgovinu, OIB 57408376767</item>
    </izvorni_sadrzaj>
    <derivirana_varijabla naziv="DomainObject.Predmet.ProtuStrankaListFormatedOIB_1">
      <item>ZADRUGA TORNADO MEHANIZACIJA za proizvodnju, usluge i trgovinu, OIB 57408376767</item>
    </derivirana_varijabla>
  </DomainObject.Predmet.ProtuStrankaListFormatedOIB>
  <DomainObject.Predmet.ProtuStrankaListFormatedWithAdress>
    <izvorni_sadrzaj>
      <item>ZADRUGA TORNADO MEHANIZACIJA za proizvodnju, usluge i trgovinu, Cvjetna 28, 48000 Koprivnica</item>
    </izvorni_sadrzaj>
    <derivirana_varijabla naziv="DomainObject.Predmet.ProtuStrankaListFormatedWithAdress_1">
      <item>ZADRUGA TORNADO MEHANIZACIJA za proizvodnju, usluge i trgovinu, Cvjetna 28, 48000 Koprivnica</item>
    </derivirana_varijabla>
  </DomainObject.Predmet.ProtuStrankaListFormatedWithAdress>
  <DomainObject.Predmet.ProtuStrankaListFormatedWithAdressOIB>
    <izvorni_sadrzaj>
      <item>ZADRUGA TORNADO MEHANIZACIJA za proizvodnju, usluge i trgovinu, OIB 57408376767, Cvjetna 28, 48000 Koprivnica</item>
    </izvorni_sadrzaj>
    <derivirana_varijabla naziv="DomainObject.Predmet.ProtuStrankaListFormatedWithAdressOIB_1">
      <item>ZADRUGA TORNADO MEHANIZACIJA za proizvodnju, usluge i trgovinu, OIB 57408376767, Cvjetna 28, 48000 Koprivnica</item>
    </derivirana_varijabla>
  </DomainObject.Predmet.ProtuStrankaListFormatedWithAdressOIB>
  <DomainObject.Predmet.ProtuStrankaListNazivFormated>
    <izvorni_sadrzaj>
      <item>ZADRUGA TORNADO MEHANIZACIJA za proizvodnju, usluge i trgovinu</item>
    </izvorni_sadrzaj>
    <derivirana_varijabla naziv="DomainObject.Predmet.ProtuStrankaListNazivFormated_1">
      <item>ZADRUGA TORNADO MEHANIZACIJA za proizvodnju, usluge i trgovinu</item>
    </derivirana_varijabla>
  </DomainObject.Predmet.ProtuStrankaListNazivFormated>
  <DomainObject.Predmet.ProtuStrankaListNazivFormatedOIB>
    <izvorni_sadrzaj>
      <item>ZADRUGA TORNADO MEHANIZACIJA za proizvodnju, usluge i trgovinu, OIB 57408376767</item>
    </izvorni_sadrzaj>
    <derivirana_varijabla naziv="DomainObject.Predmet.ProtuStrankaListNazivFormatedOIB_1">
      <item>ZADRUGA TORNADO MEHANIZACIJA za proizvodnju, usluge i trgovinu, OIB 57408376767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St-594/2015-5</izvorni_sadrzaj>
    <derivirana_varijabla naziv="DomainObject.PoslovniBrojDokumenta_1">St-594/2015-5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TORNADO MEHANIZACIJA za proizvodnju, usluge i trgovinu</izvorni_sadrzaj>
    <derivirana_varijabla naziv="DomainObject.Predmet.ProtustrankaIDrugi_1">ZADRUGA TORNADO MEHANIZACIJA za proizvodnju, usluge i trgovinu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ZADRUGA TORNADO MEHANIZACIJA za proizvodnju, usluge i trgovinu, OIB 57408376767, Cvjetna 28, 48000 Koprivnica</izvorni_sadrzaj>
    <derivirana_varijabla naziv="DomainObject.Predmet.ProtustrankaIDrugiAdressOIB_1">ZADRUGA TORNADO MEHANIZACIJA za proizvodnju, usluge i trgovinu, OIB 57408376767, Cvjetna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TORNADO MEHANIZACIJA za proizvodnju, usluge i trgovinu</item>
      <item>e-Oglasna</item>
      <item>Sudski registar</item>
    </izvorni_sadrzaj>
    <derivirana_varijabla naziv="DomainObject.Predmet.SudioniciListNaziv_1">
      <item>Financijska agencija</item>
      <item>ZADRUGA TORNADO MEHANIZACIJA za proizvodnju,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ZADRUGA TORNADO MEHANIZACIJA za proizvodnju, usluge i trgovinu, OIB 57408376767, Cvjetna 28,48000 Koprivnica</item>
      <item>e-Oglasna</item>
      <item>Sudski registar</item>
    </izvorni_sadrzaj>
    <derivirana_varijabla naziv="DomainObject.Predmet.SudioniciListAdressOIB_1">
      <item>Financijska agencija, OIB 85821130368, A.Cesarca,42000 Varaždin</item>
      <item>ZADRUGA TORNADO MEHANIZACIJA za proizvodnju, usluge i trgovinu, OIB 57408376767, Cvjetna 28,48000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782C6-DEE5-426E-B7FE-07F837387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2886</properties:Characters>
  <properties:Lines>87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2015-12-24T06:55:00Z</cp:lastPrinted>
  <dcterms:modified xmlns:xsi="http://www.w3.org/2001/XMLSchema-instance" xsi:type="dcterms:W3CDTF">2015-12-24T06:55:00Z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