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8c8c" w14:paraId="7da8c8c" w:rsidRDefault="00621B59" w:rsidP="004F777B" w:rsidR="00621B59" w:rsidRPr="008E6002">
      <w:pPr>
        <w15:collapsed w:val="false"/>
        <w:rPr>
          <w:b/>
        </w:rPr>
      </w:pPr>
      <w:bookmarkStart w:name="_GoBack" w:id="0"/>
      <w:bookmarkEnd w:id="0"/>
    </w:p>
    <w:p w:rsidRDefault="008E6002" w:rsidP="005B4037" w:rsidR="005B4037" w:rsidRPr="00316E5C">
      <w:r>
        <w:t xml:space="preserve">    </w:t>
      </w:r>
      <w:r w:rsidR="005B4037"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8E6002" w:rsidP="005B4037" w:rsidR="005B4037" w:rsidRPr="00316E5C">
      <w:r>
        <w:t xml:space="preserve">  </w:t>
      </w:r>
      <w:r w:rsidR="005B4037" w:rsidRPr="00316E5C">
        <w:t xml:space="preserve">Zagreb, Amruševa 2/II                                                </w:t>
      </w:r>
      <w:r w:rsidR="00C8645F">
        <w:t xml:space="preserve">                            </w:t>
      </w:r>
      <w:r>
        <w:t xml:space="preserve">    </w:t>
      </w:r>
      <w:r w:rsidR="00C8645F">
        <w:t xml:space="preserve">  </w:t>
      </w:r>
      <w:r w:rsidR="00EB1A64">
        <w:t>89. St-</w:t>
      </w:r>
      <w:r w:rsidR="00831D32">
        <w:t>3105</w:t>
      </w:r>
      <w:r w:rsidR="00EB1A64">
        <w:t>/1</w:t>
      </w:r>
      <w:r w:rsidR="00244A52">
        <w:t>6</w:t>
      </w:r>
      <w:r w:rsidR="00EB1A64">
        <w:t>-</w:t>
      </w:r>
      <w:r w:rsidR="005C539F">
        <w:t>34</w:t>
      </w:r>
      <w:r w:rsidR="005B4037" w:rsidRPr="00316E5C">
        <w:t xml:space="preserve">                                                           </w:t>
      </w:r>
    </w:p>
    <w:p w:rsidRDefault="0054021D" w:rsidP="00110C89" w:rsidR="0054021D" w:rsidRPr="00316E5C"/>
    <w:p w:rsidRDefault="00A60A36" w:rsidP="005B4037" w:rsidR="00A60A36">
      <w:pPr>
        <w:jc w:val="center"/>
      </w:pPr>
    </w:p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E3609E" w:rsidP="001C2769" w:rsidR="00670C57" w:rsidRPr="00316E5C">
      <w:pPr>
        <w:ind w:firstLine="720"/>
        <w:jc w:val="both"/>
      </w:pPr>
      <w:r w:rsidRPr="00CF595A">
        <w:t xml:space="preserve">Trgovački sud u Zagrebu po sucu Nikolini Dorić Hadžisejdić, u stečajnom  postupku nad dužnikom </w:t>
      </w:r>
      <w:r w:rsidR="00831D32" w:rsidRPr="00976E87">
        <w:t>MiD-BiO d.o.o. za proizvodnju, trgovinu na veliko i malo i usluge</w:t>
      </w:r>
      <w:r w:rsidR="00831D32">
        <w:t xml:space="preserve"> u stečaju</w:t>
      </w:r>
      <w:r w:rsidR="00831D32" w:rsidRPr="00976E87">
        <w:t>, OIB: 57936146412, Zagreb, Stjepana Podhorskog 29</w:t>
      </w:r>
      <w:r w:rsidR="00831D32">
        <w:t>, dana 29</w:t>
      </w:r>
      <w:r w:rsidRPr="00CF595A">
        <w:t xml:space="preserve">. </w:t>
      </w:r>
      <w:r w:rsidR="00244A52">
        <w:t>kolovoza</w:t>
      </w:r>
      <w:r w:rsidRPr="00CF595A">
        <w:t xml:space="preserve"> 2018.,  </w:t>
      </w:r>
    </w:p>
    <w:p w:rsidRDefault="00EF227F" w:rsidP="00EF227F" w:rsidR="00EF227F" w:rsidRPr="00316E5C">
      <w:pPr>
        <w:jc w:val="both"/>
        <w:rPr>
          <w:b/>
        </w:rPr>
      </w:pP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EB1A64" w:rsidR="00EB1A64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831D32" w:rsidRPr="00976E87">
        <w:t>MiD-BiO d.o.o. za proizvodnju, trgovinu na veliko i malo i usluge</w:t>
      </w:r>
      <w:r w:rsidR="00831D32">
        <w:t xml:space="preserve"> u stečaju</w:t>
      </w:r>
      <w:r w:rsidR="00831D32" w:rsidRPr="00976E87">
        <w:t>, OIB: 57936146412, Zagreb, Stjepana Podhorskog 29</w:t>
      </w:r>
      <w:r w:rsidR="00670C57" w:rsidRPr="00316E5C">
        <w:t>,</w:t>
      </w:r>
      <w:r w:rsidRPr="00316E5C">
        <w:t xml:space="preserve"> u zemljišnim knjigama </w:t>
      </w:r>
      <w:r w:rsidR="00EB1A64">
        <w:t>te se nalaže</w:t>
      </w:r>
      <w:r w:rsidR="00244A52">
        <w:t xml:space="preserve"> </w:t>
      </w:r>
      <w:r w:rsidR="00EB1A64">
        <w:t xml:space="preserve"> zemljišnoknjižnom odjelu</w:t>
      </w:r>
      <w:r w:rsidR="00E3609E">
        <w:t xml:space="preserve"> </w:t>
      </w:r>
      <w:r w:rsidR="00926DB7">
        <w:t>Rijeka</w:t>
      </w:r>
      <w:r w:rsidR="008E4E8E">
        <w:t>,</w:t>
      </w:r>
      <w:r w:rsidR="00E3609E">
        <w:t xml:space="preserve"> </w:t>
      </w:r>
      <w:r w:rsidR="00EB1A64">
        <w:t>Općinskog</w:t>
      </w:r>
      <w:r w:rsidR="00244A52">
        <w:t xml:space="preserve"> suda u </w:t>
      </w:r>
      <w:r w:rsidR="00926DB7">
        <w:t>Rijeci</w:t>
      </w:r>
      <w:r w:rsidR="008E4E8E">
        <w:t>,</w:t>
      </w:r>
      <w:r w:rsidR="00EB1A64">
        <w:t xml:space="preserve"> zabilježba rješenja o otvaranju stečajnog postupka nad dužnikom </w:t>
      </w:r>
      <w:r w:rsidR="00831D32" w:rsidRPr="00976E87">
        <w:t>MiD-BiO d.o.o. za proizvodnju, trgovinu na veliko i malo i usluge</w:t>
      </w:r>
      <w:r w:rsidR="00831D32">
        <w:t xml:space="preserve"> u stečaju</w:t>
      </w:r>
      <w:r w:rsidR="00831D32" w:rsidRPr="00976E87">
        <w:t>, OIB: 57936146412, Zagreb, Stjepana Podhorskog 29</w:t>
      </w:r>
      <w:r w:rsidR="00EB1A64">
        <w:t>, poslovni broj St-</w:t>
      </w:r>
      <w:r w:rsidR="00831D32">
        <w:t>3105/16-12 od 27</w:t>
      </w:r>
      <w:r w:rsidR="00EB1A64">
        <w:t xml:space="preserve">. </w:t>
      </w:r>
      <w:r w:rsidR="00831D32">
        <w:t>rujna</w:t>
      </w:r>
      <w:r w:rsidR="00244A52">
        <w:t xml:space="preserve"> 201</w:t>
      </w:r>
      <w:r w:rsidR="00831D32">
        <w:t>7</w:t>
      </w:r>
      <w:r w:rsidR="00E3609E">
        <w:t>.</w:t>
      </w:r>
      <w:r w:rsidR="00EB1A64">
        <w:t xml:space="preserve"> i to:</w:t>
      </w:r>
    </w:p>
    <w:p w:rsidRDefault="00EB1A64" w:rsidP="00244A52" w:rsidR="008E4E8E" w:rsidRPr="00831D32">
      <w:pPr>
        <w:numPr>
          <w:ilvl w:val="12"/>
          <w:numId w:val="0"/>
        </w:numPr>
        <w:ind w:firstLine="720"/>
        <w:jc w:val="both"/>
        <w:rPr>
          <w:color w:val="FF0000"/>
        </w:rPr>
      </w:pPr>
      <w:r>
        <w:t xml:space="preserve">- </w:t>
      </w:r>
      <w:r w:rsidRPr="00926DB7">
        <w:t>na nekretnini upisanoj u</w:t>
      </w:r>
      <w:r w:rsidR="00926DB7" w:rsidRPr="00926DB7">
        <w:t xml:space="preserve"> k.o</w:t>
      </w:r>
      <w:r w:rsidR="00926DB7">
        <w:t>. Viškovo, zk. ul. br. 1823, k</w:t>
      </w:r>
      <w:r w:rsidR="00A60A36">
        <w:t>.</w:t>
      </w:r>
      <w:r w:rsidR="00926DB7">
        <w:t>č</w:t>
      </w:r>
      <w:r w:rsidR="00A60A36">
        <w:t>.</w:t>
      </w:r>
      <w:r w:rsidR="00926DB7">
        <w:t>br. 571/3 oranica, površine 25 m2, k</w:t>
      </w:r>
      <w:r w:rsidR="00A60A36">
        <w:t>.</w:t>
      </w:r>
      <w:r w:rsidR="00926DB7">
        <w:t>č</w:t>
      </w:r>
      <w:r w:rsidR="00A60A36">
        <w:t>.</w:t>
      </w:r>
      <w:r w:rsidR="00926DB7">
        <w:t>br. 572/2 oranica, površine 108 m2, k</w:t>
      </w:r>
      <w:r w:rsidR="00A60A36">
        <w:t>.</w:t>
      </w:r>
      <w:r w:rsidR="00926DB7">
        <w:t>č</w:t>
      </w:r>
      <w:r w:rsidR="00A60A36">
        <w:t>.</w:t>
      </w:r>
      <w:r w:rsidR="00926DB7">
        <w:t>br. 574/2 oranica, površine 304 m2, k</w:t>
      </w:r>
      <w:r w:rsidR="00A60A36">
        <w:t>.</w:t>
      </w:r>
      <w:r w:rsidR="00926DB7">
        <w:t>č</w:t>
      </w:r>
      <w:r w:rsidR="00A60A36">
        <w:t>.</w:t>
      </w:r>
      <w:r w:rsidR="00926DB7">
        <w:t>br. 576/1 oranica, površine 372 m2, ukupne površine 809 m2.</w:t>
      </w:r>
      <w:r w:rsidRPr="00831D32">
        <w:rPr>
          <w:color w:val="FF0000"/>
        </w:rPr>
        <w:t xml:space="preserve"> </w:t>
      </w:r>
    </w:p>
    <w:p w:rsidRDefault="008E4E8E" w:rsidP="00E328F4" w:rsidR="008E4E8E">
      <w:pPr>
        <w:numPr>
          <w:ilvl w:val="12"/>
          <w:numId w:val="0"/>
        </w:numPr>
        <w:ind w:firstLine="720"/>
        <w:jc w:val="both"/>
      </w:pPr>
    </w:p>
    <w:p w:rsidRDefault="008E4E8E" w:rsidP="00EF227F" w:rsidR="008E4E8E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831D32">
        <w:t>27</w:t>
      </w:r>
      <w:r w:rsidR="00316E5C">
        <w:t xml:space="preserve">. </w:t>
      </w:r>
      <w:r w:rsidR="00831D32">
        <w:t>rujna</w:t>
      </w:r>
      <w:r w:rsidR="00FD310D">
        <w:t xml:space="preserve"> 201</w:t>
      </w:r>
      <w:r w:rsidR="00831D32">
        <w:t>7</w:t>
      </w:r>
      <w:r w:rsidR="005B4037" w:rsidRPr="00316E5C">
        <w:t xml:space="preserve">.  </w:t>
      </w:r>
      <w:r w:rsidRPr="00316E5C">
        <w:t>otvoren je stečaj nad društvo</w:t>
      </w:r>
      <w:r w:rsidR="00670C57" w:rsidRPr="00316E5C">
        <w:t>m</w:t>
      </w:r>
      <w:r w:rsidRPr="00316E5C">
        <w:t xml:space="preserve"> </w:t>
      </w:r>
      <w:r w:rsidR="00831D32" w:rsidRPr="00976E87">
        <w:t>MiD-BiO d.o.o. za proizvodnju, trgovinu na veliko i malo i usluge</w:t>
      </w:r>
      <w:r w:rsidR="00831D32">
        <w:t xml:space="preserve"> u stečaju</w:t>
      </w:r>
      <w:r w:rsidR="00831D32" w:rsidRPr="00976E87">
        <w:t>, OIB: 57936146412, Zagreb, Stjepana Podhorskog 29</w:t>
      </w:r>
      <w:r w:rsidRPr="00316E5C">
        <w:t xml:space="preserve">. </w:t>
      </w:r>
    </w:p>
    <w:p w:rsidRDefault="00316E5C" w:rsidP="00EF227F" w:rsidR="009744C7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8E4E8E">
        <w:t>, 104/17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9744C7" w:rsidP="00EF227F" w:rsidR="009744C7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 izreci.</w:t>
      </w:r>
    </w:p>
    <w:p w:rsidRDefault="00FD310D" w:rsidP="00EF227F" w:rsidR="00956817" w:rsidRPr="00316E5C">
      <w:pPr>
        <w:numPr>
          <w:ilvl w:val="12"/>
          <w:numId w:val="0"/>
        </w:numPr>
        <w:jc w:val="both"/>
      </w:pPr>
      <w:r>
        <w:tab/>
      </w:r>
    </w:p>
    <w:p w:rsidRDefault="007F0DBF" w:rsidP="00442DDA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831D32">
        <w:t>29</w:t>
      </w:r>
      <w:r w:rsidR="000A042A">
        <w:t xml:space="preserve">. </w:t>
      </w:r>
      <w:r w:rsidR="00956817">
        <w:t>kolovoza</w:t>
      </w:r>
      <w:r w:rsidR="00442DDA" w:rsidRPr="00316E5C">
        <w:t xml:space="preserve"> 20</w:t>
      </w:r>
      <w:r w:rsidR="008E4E8E">
        <w:t>18</w:t>
      </w:r>
      <w:r w:rsidR="00442DDA" w:rsidRPr="00316E5C">
        <w:t>.</w:t>
      </w:r>
    </w:p>
    <w:p w:rsidRDefault="00C90C73" w:rsidP="007F0DBF" w:rsidR="00C90C73" w:rsidRPr="00316E5C">
      <w:pPr>
        <w:numPr>
          <w:ilvl w:val="12"/>
          <w:numId w:val="0"/>
        </w:numPr>
      </w:pPr>
    </w:p>
    <w:p w:rsidRDefault="00442DDA" w:rsidP="00C8645F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152EEB" w:rsidP="00C8645F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E328F4">
        <w:rPr>
          <w:rFonts w:hAnsi="Times New Roman" w:ascii="Times New Roman"/>
          <w:szCs w:val="24"/>
        </w:rPr>
        <w:t>Nikolina Dorić Hadžisejdić</w:t>
      </w:r>
      <w:r>
        <w:rPr>
          <w:rFonts w:hAnsi="Times New Roman" w:ascii="Times New Roman"/>
          <w:szCs w:val="24"/>
        </w:rPr>
        <w:t>, v.r.</w:t>
      </w:r>
    </w:p>
    <w:p w:rsidRDefault="00442DDA" w:rsidP="007F0DBF" w:rsidR="00442DDA">
      <w:pPr>
        <w:numPr>
          <w:ilvl w:val="12"/>
          <w:numId w:val="0"/>
        </w:numPr>
      </w:pPr>
    </w:p>
    <w:p w:rsidRDefault="00C8645F" w:rsidP="007F0DBF" w:rsidR="00C8645F" w:rsidRPr="00316E5C">
      <w:pPr>
        <w:numPr>
          <w:ilvl w:val="12"/>
          <w:numId w:val="0"/>
        </w:num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7F0DBF" w:rsidRPr="00316E5C">
      <w:pPr>
        <w:numPr>
          <w:ilvl w:val="12"/>
          <w:numId w:val="0"/>
        </w:numPr>
        <w:jc w:val="both"/>
      </w:pPr>
      <w:r w:rsidRPr="00316E5C">
        <w:lastRenderedPageBreak/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7C45C3" w:rsidP="00EF227F" w:rsidR="007C45C3">
      <w:pPr>
        <w:numPr>
          <w:ilvl w:val="12"/>
          <w:numId w:val="0"/>
        </w:numPr>
        <w:jc w:val="both"/>
      </w:pPr>
    </w:p>
    <w:p w:rsidRDefault="00152EEB" w:rsidP="007B64C7" w:rsidR="00152EEB">
      <w:pPr>
        <w:ind w:firstLine="708" w:left="3540"/>
        <w:jc w:val="right"/>
      </w:pPr>
    </w:p>
    <w:p w:rsidRDefault="00152EEB" w:rsidP="007B64C7" w:rsidR="00152EEB">
      <w:pPr>
        <w:ind w:firstLine="708" w:left="3540"/>
        <w:jc w:val="right"/>
      </w:pPr>
      <w:r>
        <w:t>Za točnost otpravka-ovlašteni službenik:</w:t>
      </w:r>
    </w:p>
    <w:p w:rsidRDefault="00152EEB" w:rsidP="007B64C7" w:rsidR="00152EEB">
      <w:pPr>
        <w:ind w:firstLine="708" w:left="3540"/>
        <w:jc w:val="right"/>
      </w:pPr>
      <w:r>
        <w:t xml:space="preserve">                                       Valentina Gabud</w:t>
      </w:r>
    </w:p>
    <w:p w:rsidRDefault="00152EEB" w:rsidP="00EF227F" w:rsidR="00152EEB" w:rsidRPr="00316E5C">
      <w:pPr>
        <w:numPr>
          <w:ilvl w:val="12"/>
          <w:numId w:val="0"/>
        </w:numPr>
        <w:jc w:val="both"/>
      </w:pPr>
    </w:p>
    <w:sectPr w:rsidSect="00C8645F" w:rsidR="00152EEB" w:rsidRPr="00316E5C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1E11CA">
      <w:fldChar w:fldCharType="begin"/>
    </w:r>
    <w:r>
      <w:instrText xml:space="preserve"> PAGE </w:instrText>
    </w:r>
    <w:r w:rsidR="001E11CA">
      <w:fldChar w:fldCharType="separate"/>
    </w:r>
    <w:r w:rsidR="00152EEB">
      <w:rPr>
        <w:noProof/>
      </w:rPr>
      <w:t>2</w:t>
    </w:r>
    <w:r w:rsidR="001E11CA">
      <w:fldChar w:fldCharType="end"/>
    </w:r>
    <w:r w:rsidR="00E328F4">
      <w:t xml:space="preserve"> -</w:t>
    </w:r>
    <w:r w:rsidR="00E328F4">
      <w:tab/>
      <w:t>89</w:t>
    </w:r>
    <w:r w:rsidR="0054021D">
      <w:t>. St-</w:t>
    </w:r>
    <w:r w:rsidR="00831D32">
      <w:t>3105</w:t>
    </w:r>
    <w:r w:rsidR="00956817">
      <w:t>/16</w:t>
    </w:r>
    <w:r w:rsidR="00E328F4">
      <w:t>-</w:t>
    </w:r>
    <w:r w:rsidR="005C539F">
      <w:t>34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510" w:rsidR="00C8645F">
    <w:pPr>
      <w:pStyle w:val="Zaglavlje"/>
    </w:pPr>
    <w:r>
      <w:t xml:space="preserve"> </w:t>
    </w:r>
    <w:r w:rsidR="00C8645F">
      <w:t xml:space="preserve">        </w:t>
    </w:r>
    <w:r w:rsidR="00C8645F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F227F"/>
    <w:rsid w:val="00032A1C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10C89"/>
    <w:rsid w:val="00132F51"/>
    <w:rsid w:val="00152EEB"/>
    <w:rsid w:val="001536AA"/>
    <w:rsid w:val="00160C6A"/>
    <w:rsid w:val="00187FA1"/>
    <w:rsid w:val="001C2769"/>
    <w:rsid w:val="001D2EB8"/>
    <w:rsid w:val="001E11CA"/>
    <w:rsid w:val="002010AB"/>
    <w:rsid w:val="00233E8D"/>
    <w:rsid w:val="00244714"/>
    <w:rsid w:val="00244A52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63E6"/>
    <w:rsid w:val="003D6E2A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4F777B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C539F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C45C3"/>
    <w:rsid w:val="007D5812"/>
    <w:rsid w:val="007F0DBF"/>
    <w:rsid w:val="007F72D0"/>
    <w:rsid w:val="00811CA0"/>
    <w:rsid w:val="0081370F"/>
    <w:rsid w:val="00831D32"/>
    <w:rsid w:val="00855A39"/>
    <w:rsid w:val="00863A1A"/>
    <w:rsid w:val="00880CFE"/>
    <w:rsid w:val="008852C7"/>
    <w:rsid w:val="008E4E8E"/>
    <w:rsid w:val="008E6002"/>
    <w:rsid w:val="008F608A"/>
    <w:rsid w:val="008F7471"/>
    <w:rsid w:val="00901D90"/>
    <w:rsid w:val="00926DB7"/>
    <w:rsid w:val="009505D9"/>
    <w:rsid w:val="00951C24"/>
    <w:rsid w:val="00955CD8"/>
    <w:rsid w:val="00956817"/>
    <w:rsid w:val="00960E2D"/>
    <w:rsid w:val="009744C7"/>
    <w:rsid w:val="0099084A"/>
    <w:rsid w:val="009B1540"/>
    <w:rsid w:val="009B7BE9"/>
    <w:rsid w:val="00A07B3C"/>
    <w:rsid w:val="00A36243"/>
    <w:rsid w:val="00A47153"/>
    <w:rsid w:val="00A60A36"/>
    <w:rsid w:val="00A658C0"/>
    <w:rsid w:val="00A77C29"/>
    <w:rsid w:val="00A81964"/>
    <w:rsid w:val="00A85BE8"/>
    <w:rsid w:val="00A921F8"/>
    <w:rsid w:val="00AD608A"/>
    <w:rsid w:val="00B316F2"/>
    <w:rsid w:val="00B35FF6"/>
    <w:rsid w:val="00B50150"/>
    <w:rsid w:val="00B639DE"/>
    <w:rsid w:val="00B701A0"/>
    <w:rsid w:val="00BB5EDE"/>
    <w:rsid w:val="00BB76F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8645F"/>
    <w:rsid w:val="00C90C73"/>
    <w:rsid w:val="00C90E86"/>
    <w:rsid w:val="00CA1916"/>
    <w:rsid w:val="00CA61F9"/>
    <w:rsid w:val="00CE27EC"/>
    <w:rsid w:val="00CF5529"/>
    <w:rsid w:val="00D359EC"/>
    <w:rsid w:val="00D40510"/>
    <w:rsid w:val="00DA755E"/>
    <w:rsid w:val="00DB5821"/>
    <w:rsid w:val="00DF1A7E"/>
    <w:rsid w:val="00DF748F"/>
    <w:rsid w:val="00E03D7B"/>
    <w:rsid w:val="00E23552"/>
    <w:rsid w:val="00E328F4"/>
    <w:rsid w:val="00E3609E"/>
    <w:rsid w:val="00E55DFF"/>
    <w:rsid w:val="00E56836"/>
    <w:rsid w:val="00EB1A64"/>
    <w:rsid w:val="00EB6CC8"/>
    <w:rsid w:val="00EF227F"/>
    <w:rsid w:val="00F17D77"/>
    <w:rsid w:val="00F24E5C"/>
    <w:rsid w:val="00F31D2E"/>
    <w:rsid w:val="00F73DB9"/>
    <w:rsid w:val="00F86800"/>
    <w:rsid w:val="00F978CA"/>
    <w:rsid w:val="00FD310D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E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E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E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E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3105</izvorni_sadrzaj>
    <derivirana_varijabla naziv="DomainObject.Predmet.Broj_1">3105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ref.</izvorni_sadrzaj>
    <derivirana_varijabla naziv="DomainObject.Predmet.Opis_1">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St-3105/2016</izvorni_sadrzaj>
    <derivirana_varijabla naziv="DomainObject.Predmet.OznakaBroj_1">St-3105/2016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MiD-BiO d.o.o. zastupanog po punomoćniku Darko Razum</izvorni_sadrzaj>
    <derivirana_varijabla naziv="DomainObject.Predmet.ProtustrankaFormated_1">  MiD-BiO d.o.o. zastupanog po punomoćniku Darko Razum</derivirana_varijabla>
  </DomainObject.Predmet.ProtustrankaFormated>
  <DomainObject.Predmet.ProtustrankaFormatedOIB>
    <izvorni_sadrzaj>  MiD-BiO d.o.o., OIB 57936146412 zastupanog po punomoćniku Darko Razum</izvorni_sadrzaj>
    <derivirana_varijabla naziv="DomainObject.Predmet.ProtustrankaFormatedOIB_1">  MiD-BiO d.o.o., OIB 57936146412 zastupanog po punomoćniku Darko Razum</derivirana_varijabla>
  </DomainObject.Predmet.ProtustrankaFormatedOIB>
  <DomainObject.Predmet.ProtustrankaFormatedWithAdress>
    <izvorni_sadrzaj> MiD-BiO d.o.o., Stjepana Podhorskog 29, 10000 Zagreb zastupanog po punomoćniku Darko Razum</izvorni_sadrzaj>
    <derivirana_varijabla naziv="DomainObject.Predmet.ProtustrankaFormatedWithAdress_1"> MiD-BiO d.o.o., Stjepana Podhorskog 29, 10000 Zagreb zastupanog po punomoćniku Darko Razum</derivirana_varijabla>
  </DomainObject.Predmet.ProtustrankaFormatedWithAdress>
  <DomainObject.Predmet.ProtustrankaFormatedWithAdressOIB>
    <izvorni_sadrzaj> MiD-BiO d.o.o., OIB 57936146412, Stjepana Podhorskog 29, 10000 Zagreb zastupanog po punomoćniku Darko Razum</izvorni_sadrzaj>
    <derivirana_varijabla naziv="DomainObject.Predmet.ProtustrankaFormatedWithAdressOIB_1"> MiD-BiO d.o.o., OIB 57936146412, Stjepana Podhorskog 29, 10000 Zagreb zastupanog po punomoćniku Darko Razum</derivirana_varijabla>
  </DomainObject.Predmet.ProtustrankaFormatedWithAdressOIB>
  <DomainObject.Predmet.ProtustrankaWithAdress>
    <izvorni_sadrzaj>MiD-BiO d.o.o. Stjepana Podhorskog 29, 10000 Zagreb</izvorni_sadrzaj>
    <derivirana_varijabla naziv="DomainObject.Predmet.ProtustrankaWithAdress_1">MiD-BiO d.o.o. Stjepana Podhorskog 29, 10000 Zagreb</derivirana_varijabla>
  </DomainObject.Predmet.ProtustrankaWithAdress>
  <DomainObject.Predmet.ProtustrankaWithAdressOIB>
    <izvorni_sadrzaj>MiD-BiO d.o.o., OIB 57936146412, Stjepana Podhorskog 29, 10000 Zagreb</izvorni_sadrzaj>
    <derivirana_varijabla naziv="DomainObject.Predmet.ProtustrankaWithAdressOIB_1">MiD-BiO d.o.o., OIB 57936146412, Stjepana Podhorskog 29, 10000 Zagreb</derivirana_varijabla>
  </DomainObject.Predmet.ProtustrankaWithAdressOIB>
  <DomainObject.Predmet.ProtustrankaNazivFormated>
    <izvorni_sadrzaj>MiD-BiO d.o.o.</izvorni_sadrzaj>
    <derivirana_varijabla naziv="DomainObject.Predmet.ProtustrankaNazivFormated_1">MiD-BiO d.o.o.</derivirana_varijabla>
  </DomainObject.Predmet.ProtustrankaNazivFormated>
  <DomainObject.Predmet.ProtustrankaNazivFormatedOIB>
    <izvorni_sadrzaj>MiD-BiO d.o.o., OIB 57936146412</izvorni_sadrzaj>
    <derivirana_varijabla naziv="DomainObject.Predmet.ProtustrankaNazivFormatedOIB_1">MiD-BiO d.o.o., OIB 57936146412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Razum</izvorni_sadrzaj>
    <derivirana_varijabla naziv="DomainObject.Predmet.StrankaFormated_1">  FINA Regionalni centar Zagreb; Darko Razum</derivirana_varijabla>
  </DomainObject.Predmet.StrankaFormated>
  <DomainObject.Predmet.StrankaFormatedOIB>
    <izvorni_sadrzaj>  FINA Regionalni centar Zagreb, OIB 85821130368; Darko Razum, OIB 61177623018</izvorni_sadrzaj>
    <derivirana_varijabla naziv="DomainObject.Predmet.StrankaFormatedOIB_1">  FINA Regionalni centar Zagreb, OIB 85821130368; Darko Razum, OIB 61177623018</derivirana_varijabla>
  </DomainObject.Predmet.StrankaFormatedOIB>
  <DomainObject.Predmet.StrankaFormatedWithAdress>
    <izvorni_sadrzaj> FINA Regionalni centar Zagreb, Trg svibanjskih žrtava 1995. br. 1, 10000 Zagreb; Darko Razum, Ulica Stjepana Podhorskog 29, 10000 Zagreb</izvorni_sadrzaj>
    <derivirana_varijabla naziv="DomainObject.Predmet.StrankaFormatedWithAdress_1"> FINA Regionalni centar Zagreb, Trg svibanjskih žrtava 1995. br. 1, 10000 Zagreb; Darko Razum, Ulica Stjepana Podhorskog 29, 10000 Zagreb</derivirana_varijabla>
  </DomainObject.Predmet.StrankaFormatedWithAdress>
  <DomainObject.Predmet.StrankaFormatedWithAdressOIB>
    <izvorni_sadrzaj> FINA Regionalni centar Zagreb, OIB 85821130368, Trg svibanjskih žrtava 1995. br. 1, 10000 Zagreb; Darko Razum, OIB 61177623018, Ulica Stjepana Podhorskog 29, 10000 Zagreb</izvorni_sadrzaj>
    <derivirana_varijabla naziv="DomainObject.Predmet.StrankaFormatedWithAdressOIB_1"> FINA Regionalni centar Zagreb, OIB 85821130368, Trg svibanjskih žrtava 1995. br. 1, 10000 Zagreb; Darko Razum, OIB 61177623018, Ulica Stjepana Podhorskog 29, 10000 Zagreb</derivirana_varijabla>
  </DomainObject.Predmet.StrankaFormatedWithAdressOIB>
  <DomainObject.Predmet.StrankaWithAdress>
    <izvorni_sadrzaj>FINA Regionalni centar Zagreb Trg svibanjskih žrtava 1995. br. 1,10000 Zagreb,Darko Razum Ulica Stjepana Podhorskog 29,10000 Zagreb</izvorni_sadrzaj>
    <derivirana_varijabla naziv="DomainObject.Predmet.StrankaWithAdress_1">FINA Regionalni centar Zagreb Trg svibanjskih žrtava 1995. br. 1,10000 Zagreb,Darko Razum Ulica Stjepana Podhorskog 29,10000 Zagreb</derivirana_varijabla>
  </DomainObject.Predmet.StrankaWithAdress>
  <DomainObject.Predmet.StrankaWithAdressOIB>
    <izvorni_sadrzaj>FINA Regionalni centar Zagreb, OIB 85821130368, Trg svibanjskih žrtava 1995. br. 1,10000 Zagreb,Darko Razum, OIB 61177623018, Ulica Stjepana Podhorskog 29,10000 Zagreb</izvorni_sadrzaj>
    <derivirana_varijabla naziv="DomainObject.Predmet.StrankaWithAdressOIB_1">FINA Regionalni centar Zagreb, OIB 85821130368, Trg svibanjskih žrtava 1995. br. 1,10000 Zagreb,Darko Razum, OIB 61177623018, Ulica Stjepana Podhorskog 29,10000 Zagreb</derivirana_varijabla>
  </DomainObject.Predmet.StrankaWithAdressOIB>
  <DomainObject.Predmet.StrankaNazivFormated>
    <izvorni_sadrzaj>FINA Regionalni centar Zagreb,Darko Razum</izvorni_sadrzaj>
    <derivirana_varijabla naziv="DomainObject.Predmet.StrankaNazivFormated_1">FINA Regionalni centar Zagreb,Darko Razum</derivirana_varijabla>
  </DomainObject.Predmet.StrankaNazivFormated>
  <DomainObject.Predmet.StrankaNazivFormatedOIB>
    <izvorni_sadrzaj>FINA Regionalni centar Zagreb, OIB 85821130368,Darko Razum, OIB 61177623018</izvorni_sadrzaj>
    <derivirana_varijabla naziv="DomainObject.Predmet.StrankaNazivFormatedOIB_1">FINA Regionalni centar Zagreb, OIB 85821130368,Darko Razum, OIB 61177623018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Darko Razum</item>
    </izvorni_sadrzaj>
    <derivirana_varijabla naziv="DomainObject.Predmet.StrankaListFormated_1">
      <item>FINA Regionalni centar Zagreb</item>
      <item>Darko Razum</item>
    </derivirana_varijabla>
  </DomainObject.Predmet.StrankaListFormated>
  <DomainObject.Predmet.StrankaListFormatedOIB>
    <izvorni_sadrzaj>
      <item>FINA Regionalni centar Zagreb, OIB 85821130368</item>
      <item>Darko Razum, OIB 61177623018</item>
    </izvorni_sadrzaj>
    <derivirana_varijabla naziv="DomainObject.Predmet.StrankaListFormatedOIB_1">
      <item>FINA Regionalni centar Zagreb, OIB 85821130368</item>
      <item>Darko Razum, OIB 61177623018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Razum, Ulica Stjepana Podhorskog 29, 10000 Zagreb</item>
    </izvorni_sadrzaj>
    <derivirana_varijabla naziv="DomainObject.Predmet.StrankaListFormatedWithAdress_1">
      <item>FINA Regionalni centar Zagreb, Trg svibanjskih žrtava 1995. br. 1, 10000 Zagreb</item>
      <item>Darko Razum, Ulica Stjepana Podhorskog 29,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Razum, OIB 61177623018, Ulica Stjepana Podhorskog 29, 10000 Zagreb</item>
    </izvorni_sadrzaj>
    <derivirana_varijabla naziv="DomainObject.Predmet.StrankaListFormatedWithAdressOIB_1">
      <item>FINA Regionalni centar Zagreb, OIB 85821130368, Trg svibanjskih žrtava 1995. br. 1, 10000 Zagreb</item>
      <item>Darko Razum, OIB 61177623018, Ulica Stjepana Podhorskog 29, 10000 Zagreb</item>
    </derivirana_varijabla>
  </DomainObject.Predmet.StrankaListFormatedWithAdressOIB>
  <DomainObject.Predmet.StrankaListNazivFormated>
    <izvorni_sadrzaj>
      <item>FINA Regionalni centar Zagreb</item>
      <item>Darko Razum</item>
    </izvorni_sadrzaj>
    <derivirana_varijabla naziv="DomainObject.Predmet.StrankaListNazivFormated_1">
      <item>FINA Regionalni centar Zagreb</item>
      <item>Darko Razum</item>
    </derivirana_varijabla>
  </DomainObject.Predmet.StrankaListNazivFormated>
  <DomainObject.Predmet.StrankaListNazivFormatedOIB>
    <izvorni_sadrzaj>
      <item>FINA Regionalni centar Zagreb, OIB 85821130368</item>
      <item>Darko Razum, OIB 61177623018</item>
    </izvorni_sadrzaj>
    <derivirana_varijabla naziv="DomainObject.Predmet.StrankaListNazivFormatedOIB_1">
      <item>FINA Regionalni centar Zagreb, OIB 85821130368</item>
      <item>Darko Razum, OIB 61177623018</item>
    </derivirana_varijabla>
  </DomainObject.Predmet.StrankaListNazivFormatedOIB>
  <DomainObject.Predmet.ProtuStrankaListFormated>
    <izvorni_sadrzaj>
      <item>MiD-BiO d.o.o. zastupanog po punomoćniku Darko Razum</item>
    </izvorni_sadrzaj>
    <derivirana_varijabla naziv="DomainObject.Predmet.ProtuStrankaListFormated_1">
      <item>MiD-BiO d.o.o. zastupanog po punomoćniku Darko Razum</item>
    </derivirana_varijabla>
  </DomainObject.Predmet.ProtuStrankaListFormated>
  <DomainObject.Predmet.ProtuStrankaListFormatedOIB>
    <izvorni_sadrzaj>
      <item>MiD-BiO d.o.o., OIB 57936146412 zastupanog po punomoćniku Darko Razum</item>
    </izvorni_sadrzaj>
    <derivirana_varijabla naziv="DomainObject.Predmet.ProtuStrankaListFormatedOIB_1">
      <item>MiD-BiO d.o.o., OIB 57936146412 zastupanog po punomoćniku Darko Razum</item>
    </derivirana_varijabla>
  </DomainObject.Predmet.ProtuStrankaListFormatedOIB>
  <DomainObject.Predmet.ProtuStrankaListFormatedWithAdress>
    <izvorni_sadrzaj>
      <item>MiD-BiO d.o.o., Stjepana Podhorskog 29, 10000 Zagreb zastupanog po punomoćniku Darko Razum</item>
    </izvorni_sadrzaj>
    <derivirana_varijabla naziv="DomainObject.Predmet.ProtuStrankaListFormatedWithAdress_1">
      <item>MiD-BiO d.o.o., Stjepana Podhorskog 29, 10000 Zagreb zastupanog po punomoćniku Darko Razum</item>
    </derivirana_varijabla>
  </DomainObject.Predmet.ProtuStrankaListFormatedWithAdress>
  <DomainObject.Predmet.ProtuStrankaListFormatedWithAdressOIB>
    <izvorni_sadrzaj>
      <item>MiD-BiO d.o.o., OIB 57936146412, Stjepana Podhorskog 29, 10000 Zagreb zastupanog po punomoćniku Darko Razum</item>
    </izvorni_sadrzaj>
    <derivirana_varijabla naziv="DomainObject.Predmet.ProtuStrankaListFormatedWithAdressOIB_1">
      <item>MiD-BiO d.o.o., OIB 57936146412, Stjepana Podhorskog 29, 10000 Zagreb zastupanog po punomoćniku Darko Razum</item>
    </derivirana_varijabla>
  </DomainObject.Predmet.ProtuStrankaListFormatedWithAdressOIB>
  <DomainObject.Predmet.ProtuStrankaListNazivFormated>
    <izvorni_sadrzaj>
      <item>MiD-BiO d.o.o.</item>
    </izvorni_sadrzaj>
    <derivirana_varijabla naziv="DomainObject.Predmet.ProtuStrankaListNazivFormated_1">
      <item>MiD-BiO d.o.o.</item>
    </derivirana_varijabla>
  </DomainObject.Predmet.ProtuStrankaListNazivFormated>
  <DomainObject.Predmet.ProtuStrankaListNazivFormatedOIB>
    <izvorni_sadrzaj>
      <item>MiD-BiO d.o.o., OIB 57936146412</item>
    </izvorni_sadrzaj>
    <derivirana_varijabla naziv="DomainObject.Predmet.ProtuStrankaListNazivFormatedOIB_1">
      <item>MiD-BiO d.o.o., OIB 57936146412</item>
    </derivirana_varijabla>
  </DomainObject.Predmet.ProtuStrankaListNazivFormatedOIB>
  <DomainObject.Predmet.OstaliListFormated>
    <izvorni_sadrzaj>
      <item>Darko Razum punomoćnik sudionika u postupku MiD-BiO d.o.o.</item>
      <item>PRIVREDNA BANKA ZAGREB - DIONIČKO DRUŠTVO</item>
      <item>KentBank dioničko društvo</item>
      <item>Addiko Bank dioničko društvo</item>
    </izvorni_sadrzaj>
    <derivirana_varijabla naziv="DomainObject.Predmet.OstaliListFormated_1">
      <item>Darko Razum punomoćnik sudionika u postupku MiD-BiO d.o.o.</item>
      <item>PRIVREDNA BANKA ZAGREB - DIONIČKO DRUŠTVO</item>
      <item>KentBank dioničko društvo</item>
      <item>Addiko Bank dioničko društvo</item>
    </derivirana_varijabla>
  </DomainObject.Predmet.OstaliListFormated>
  <DomainObject.Predmet.OstaliListFormatedOIB>
    <izvorni_sadrzaj>
      <item>Darko Razum, OIB 61177623018 punomoćnik sudionika u postupku MiD-BiO d.o.o.</item>
      <item>PRIVREDNA BANKA ZAGREB - DIONIČKO DRUŠTVO, OIB 02535697732</item>
      <item>KentBank dioničko društvo, OIB 73656725926</item>
      <item>Addiko Bank dioničko društvo, OIB 14036333877</item>
    </izvorni_sadrzaj>
    <derivirana_varijabla naziv="DomainObject.Predmet.OstaliListFormatedOIB_1">
      <item>Darko Razum, OIB 61177623018 punomoćnik sudionika u postupku MiD-BiO d.o.o.</item>
      <item>PRIVREDNA BANKA ZAGREB - DIONIČKO DRUŠTVO, OIB 02535697732</item>
      <item>KentBank dioničko društvo, OIB 73656725926</item>
      <item>Addiko Bank dioničko društvo, OIB 14036333877</item>
    </derivirana_varijabla>
  </DomainObject.Predmet.OstaliListFormatedOIB>
  <DomainObject.Predmet.OstaliListFormatedWithAdress>
    <izvorni_sadrzaj>
      <item>Darko Razum, Ulica Stjepana Podhorskog 29, 10000 Zagreb punomoćnik sudionika u postupku MiD-BiO d.o.o.</item>
      <item>PRIVREDNA BANKA ZAGREB - DIONIČKO DRUŠTVO, Radnička cesta 50, 10000 Zagreb</item>
      <item>KentBank dioničko društvo, Gundulićeva 1, 10000 Zagreb</item>
      <item>Addiko Bank dioničko društvo, Slavonska avenija 6, 10000 Zagreb</item>
    </izvorni_sadrzaj>
    <derivirana_varijabla naziv="DomainObject.Predmet.OstaliListFormatedWithAdress_1">
      <item>Darko Razum, Ulica Stjepana Podhorskog 29, 10000 Zagreb punomoćnik sudionika u postupku MiD-BiO d.o.o.</item>
      <item>PRIVREDNA BANKA ZAGREB - DIONIČKO DRUŠTVO, Radnička cesta 50, 10000 Zagreb</item>
      <item>KentBank dioničko društvo, Gundulićeva 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Darko Razum, OIB 61177623018, Ulica Stjepana Podhorskog 29, 10000 Zagreb punomoćnik sudionika u postupku MiD-BiO d.o.o.</item>
      <item>PRIVREDNA BANKA ZAGREB - DIONIČKO DRUŠTVO, OIB 02535697732, Radnička cesta 50, 10000 Zagreb</item>
      <item>KentBank dioničko društvo, OIB 73656725926, Gundulićeva 1, 10000 Zagreb</item>
      <item>Addiko Bank dioničko društvo, OIB 14036333877, Slavonska avenija 6, 10000 Zagreb</item>
    </izvorni_sadrzaj>
    <derivirana_varijabla naziv="DomainObject.Predmet.OstaliListFormatedWithAdressOIB_1">
      <item>Darko Razum, OIB 61177623018, Ulica Stjepana Podhorskog 29, 10000 Zagreb punomoćnik sudionika u postupku MiD-BiO d.o.o.</item>
      <item>PRIVREDNA BANKA ZAGREB - DIONIČKO DRUŠTVO, OIB 02535697732, Radnička cesta 50, 10000 Zagreb</item>
      <item>KentBank dioničko društvo, OIB 73656725926, Gundulićeva 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Darko Razum</item>
      <item>PRIVREDNA BANKA ZAGREB - DIONIČKO DRUŠTVO</item>
      <item>KentBank dioničko društvo</item>
      <item>Addiko Bank dioničko društvo</item>
    </izvorni_sadrzaj>
    <derivirana_varijabla naziv="DomainObject.Predmet.OstaliListNazivFormated_1">
      <item>Darko Razum</item>
      <item>PRIVREDNA BANKA ZAGREB - DIONIČKO DRUŠTVO</item>
      <item>KentBank dioničko društvo</item>
      <item>Addiko Bank dioničko društvo</item>
    </derivirana_varijabla>
  </DomainObject.Predmet.OstaliListNazivFormated>
  <DomainObject.Predmet.OstaliListNazivFormatedOIB>
    <izvorni_sadrzaj>
      <item>Darko Razum, OIB 61177623018</item>
      <item>PRIVREDNA BANKA ZAGREB - DIONIČKO DRUŠTVO, OIB 02535697732</item>
      <item>KentBank dioničko društvo, OIB 73656725926</item>
      <item>Addiko Bank dioničko društvo, OIB 14036333877</item>
    </izvorni_sadrzaj>
    <derivirana_varijabla naziv="DomainObject.Predmet.OstaliListNazivFormatedOIB_1">
      <item>Darko Razum, OIB 61177623018</item>
      <item>PRIVREDNA BANKA ZAGREB - DIONIČKO DRUŠTVO, OIB 02535697732</item>
      <item>KentBank dioničko društvo, OIB 73656725926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MiD-BiO d.o.o.</izvorni_sadrzaj>
    <derivirana_varijabla naziv="DomainObject.Predmet.ProtustrankaIDrugi_1">MiD-BiO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MiD-BiO d.o.o., OIB 57936146412, Stjepana Podhorskog 29, 10000 Zagreb</izvorni_sadrzaj>
    <derivirana_varijabla naziv="DomainObject.Predmet.ProtustrankaIDrugiAdressOIB_1">MiD-BiO d.o.o., OIB 57936146412, Stjepana Podhorskog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MiD-BiO d.o.o.</item>
      <item>Darko Razum</item>
      <item>PRIVREDNA BANKA ZAGREB - DIONIČKO DRUŠTVO</item>
      <item>KentBank dioničko društvo</item>
      <item>Darko Razum</item>
      <item>Addiko Bank dioničko društvo</item>
    </izvorni_sadrzaj>
    <derivirana_varijabla naziv="DomainObject.Predmet.SudioniciListNaziv_1">
      <item>FINA Regionalni centar Zagreb</item>
      <item>MiD-BiO d.o.o.</item>
      <item>Darko Razum</item>
      <item>PRIVREDNA BANKA ZAGREB - DIONIČKO DRUŠTVO</item>
      <item>KentBank dioničko društvo</item>
      <item>Darko Razum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MiD-BiO d.o.o., OIB 57936146412, Stjepana Podhorskog 29,10000 Zagreb</item>
      <item>Darko Razum, OIB 61177623018, Ulica Stjepana Podhorskog 29,10000 Zagreb</item>
      <item>PRIVREDNA BANKA ZAGREB - DIONIČKO DRUŠTVO, OIB 02535697732, Radnička cesta 50,10000 Zagreb</item>
      <item>KentBank dioničko društvo, OIB 73656725926, Gundulićeva 1,10000 Zagreb</item>
      <item>Darko Razum, OIB 61177623018, Ulica Stjepana Podhorskog 29,10000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MiD-BiO d.o.o., OIB 57936146412, Stjepana Podhorskog 29,10000 Zagreb</item>
      <item>Darko Razum, OIB 61177623018, Ulica Stjepana Podhorskog 29,10000 Zagreb</item>
      <item>PRIVREDNA BANKA ZAGREB - DIONIČKO DRUŠTVO, OIB 02535697732, Radnička cesta 50,10000 Zagreb</item>
      <item>KentBank dioničko društvo, OIB 73656725926, Gundulićeva 1,10000 Zagreb</item>
      <item>Darko Razum, OIB 61177623018, Ulica Stjepana Podhorskog 29,10000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57936146412</item>
      <item>, OIB 61177623018</item>
      <item>, OIB 02535697732</item>
      <item>, OIB 73656725926</item>
      <item>, OIB 61177623018</item>
      <item>, OIB 14036333877</item>
    </izvorni_sadrzaj>
    <derivirana_varijabla naziv="DomainObject.Predmet.SudioniciListNazivOIB_1">
      <item>, OIB 85821130368</item>
      <item>, OIB 57936146412</item>
      <item>, OIB 61177623018</item>
      <item>, OIB 02535697732</item>
      <item>, OIB 73656725926</item>
      <item>, OIB 61177623018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1701</properties:Characters>
  <properties:Lines>52</properties:Lines>
  <properties:Paragraphs>20</properties:Paragraphs>
  <properties:TotalTime>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2016-05-01T16:44:00Z</dcterms:created>
  <dc:creator>nmarkovic</dc:creator>
  <cp:lastModifiedBy>Valentina Gabud</cp:lastModifiedBy>
  <cp:lastPrinted>2018-08-29T11:31:00Z</cp:lastPrinted>
  <dcterms:modified xmlns:xsi="http://www.w3.org/2001/XMLSchema-instance" xsi:type="dcterms:W3CDTF">2018-08-29T11:31:00Z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(15. Rješenje - zabilježba otvaranja stečaja nova nekretnina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