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adb2" w14:paraId="882adb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F4455D">
        <w:t>5 St-784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4455D">
        <w:t xml:space="preserve"> dužnika HALO KLOPA d.o.o., Koprivnica, Podravska 8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F4455D">
        <w:t>97806</w:t>
      </w:r>
      <w:r w:rsidR="005C0A25">
        <w:t xml:space="preserve">, </w:t>
      </w:r>
      <w:r w:rsidR="00F4455D">
        <w:t>OIB: 18087628801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37617">
        <w:t xml:space="preserve"> dužnika</w:t>
      </w:r>
      <w:r w:rsidR="00F4455D" w:rsidRPr="00F4455D">
        <w:t xml:space="preserve"> </w:t>
      </w:r>
      <w:r w:rsidR="00F4455D">
        <w:t>HALO KLOPA d.o.o., Koprivnica, Podravska 8</w:t>
      </w:r>
      <w:r w:rsidR="00F4455D">
        <w:rPr>
          <w:b/>
        </w:rPr>
        <w:t xml:space="preserve">, </w:t>
      </w:r>
      <w:r w:rsidR="00F4455D">
        <w:t>MBS: 070097806, OIB: 18087628801</w:t>
      </w:r>
      <w:r w:rsidR="00740000">
        <w:t xml:space="preserve">, </w:t>
      </w:r>
      <w:r w:rsidR="00CB6C18">
        <w:t xml:space="preserve">iznosi </w:t>
      </w:r>
      <w:r w:rsidR="00F4455D">
        <w:t>51.157,03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F4455D">
        <w:t xml:space="preserve"> Renato Klasić, Koprivnica, Podravska 8</w:t>
      </w:r>
      <w:r w:rsidR="005C0A25">
        <w:t xml:space="preserve">, </w:t>
      </w:r>
      <w:r w:rsidR="00F4455D">
        <w:t xml:space="preserve">OIB: 69430037245,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5E8" w:rsidR="004F25E8">
      <w:r>
        <w:separator/>
      </w:r>
    </w:p>
  </w:endnote>
  <w:endnote w:id="0" w:type="continuationSeparator">
    <w:p w:rsidRDefault="004F25E8" w:rsidR="004F2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5E8" w:rsidR="004F25E8">
      <w:r>
        <w:separator/>
      </w:r>
    </w:p>
  </w:footnote>
  <w:footnote w:id="0" w:type="continuationSeparator">
    <w:p w:rsidRDefault="004F25E8" w:rsidR="004F2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4F25E8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617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4455D"/>
    <w:rsid w:val="00F52A9D"/>
    <w:rsid w:val="00F644E6"/>
    <w:rsid w:val="00FA2088"/>
    <w:rsid w:val="00FC01C2"/>
    <w:rsid w:val="00FE242C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KLOPA društvo s ograničenom odgovornošću za ugostiteljstvo, trgovinu i usluge</izvorni_sadrzaj>
    <derivirana_varijabla naziv="DomainObject.Predmet.ProtustrankaFormated_1">  HALO KLOPA društvo s ograničenom odgovornošću za ugostiteljstvo, trgovinu i usluge</derivirana_varijabla>
  </DomainObject.Predmet.ProtustrankaFormated>
  <DomainObject.Predmet.ProtustrankaFormatedOIB>
    <izvorni_sadrzaj>  HALO KLOPA društvo s ograničenom odgovornošću za ugostiteljstvo, trgovinu i usluge, OIB 18087628801</izvorni_sadrzaj>
    <derivirana_varijabla naziv="DomainObject.Predmet.ProtustrankaFormatedOIB_1">  HALO KLOPA društvo s ograničenom odgovornošću za ugostiteljstvo, trgovinu i usluge, OIB 18087628801</derivirana_varijabla>
  </DomainObject.Predmet.ProtustrankaFormatedOIB>
  <DomainObject.Predmet.ProtustrankaFormatedWithAdress>
    <izvorni_sadrzaj> HALO KLOPA društvo s ograničenom odgovornošću za ugostiteljstvo, trgovinu i usluge, Podravska 8, 48000 Koprivnica</izvorni_sadrzaj>
    <derivirana_varijabla naziv="DomainObject.Predmet.ProtustrankaFormatedWithAdress_1"> HALO KLOPA društvo s ograničenom odgovornošću za ugostiteljstvo, trgovinu i usluge, Podravska 8, 48000 Koprivnica</derivirana_varijabla>
  </DomainObject.Predmet.ProtustrankaFormatedWithAdress>
  <DomainObject.Predmet.ProtustrankaFormatedWithAdressOIB>
    <izvorni_sadrzaj> HALO KLOPA društvo s ograničenom odgovornošću za ugostiteljstvo, trgovinu i usluge, OIB 18087628801, Podravska 8, 48000 Koprivnica</izvorni_sadrzaj>
    <derivirana_varijabla naziv="DomainObject.Predmet.ProtustrankaFormatedWithAdressOIB_1"> HALO KLOPA društvo s ograničenom odgovornošću za ugostiteljstvo, trgovinu i usluge, OIB 18087628801, Podravska 8, 48000 Koprivnica</derivirana_varijabla>
  </DomainObject.Predmet.ProtustrankaFormatedWithAdressOIB>
  <DomainObject.Predmet.ProtustrankaWithAdress>
    <izvorni_sadrzaj>HALO KLOPA društvo s ograničenom odgovornošću za ugostiteljstvo, trgovinu i usluge Podravska 8, 48000 Koprivnica</izvorni_sadrzaj>
    <derivirana_varijabla naziv="DomainObject.Predmet.ProtustrankaWithAdress_1">HALO KLOPA društvo s ograničenom odgovornošću za ugostiteljstvo, trgovinu i usluge Podravska 8, 48000 Koprivnica</derivirana_varijabla>
  </DomainObject.Predmet.ProtustrankaWithAdress>
  <DomainObject.Predmet.ProtustrankaWithAdressOIB>
    <izvorni_sadrzaj>HALO KLOPA društvo s ograničenom odgovornošću za ugostiteljstvo, trgovinu i usluge, OIB 18087628801, Podravska 8, 48000 Koprivnica</izvorni_sadrzaj>
    <derivirana_varijabla naziv="DomainObject.Predmet.ProtustrankaWithAdressOIB_1">HALO KLOPA društvo s ograničenom odgovornošću za ugostiteljstvo, trgovinu i usluge, OIB 18087628801, Podravska 8, 48000 Koprivnica</derivirana_varijabla>
  </DomainObject.Predmet.ProtustrankaWithAdressOIB>
  <DomainObject.Predmet.ProtustrankaNazivFormated>
    <izvorni_sadrzaj>HALO KLOPA društvo s ograničenom odgovornošću za ugostiteljstvo, trgovinu i usluge</izvorni_sadrzaj>
    <derivirana_varijabla naziv="DomainObject.Predmet.ProtustrankaNazivFormated_1">HALO KLOPA društvo s ograničenom odgovornošću za ugostiteljstvo, trgovinu i usluge</derivirana_varijabla>
  </DomainObject.Predmet.ProtustrankaNazivFormated>
  <DomainObject.Predmet.ProtustrankaNazivFormatedOIB>
    <izvorni_sadrzaj>HALO KLOPA društvo s ograničenom odgovornošću za ugostiteljstvo, trgovinu i usluge, OIB 18087628801</izvorni_sadrzaj>
    <derivirana_varijabla naziv="DomainObject.Predmet.ProtustrankaNazivFormatedOIB_1">HALO KLOPA društvo s ograničenom odgovornošću za ugostiteljstvo, trgovinu i usluge, OIB 18087628801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51157.03</izvorni_sadrzaj>
    <derivirana_varijabla naziv="DomainObject.Predmet.TrenutnaVrijednost_1">51157.03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HALO KLOPA društvo s ograničenom odgovornošću za ugostiteljstvo, trgovinu i usluge</item>
    </izvorni_sadrzaj>
    <derivirana_varijabla naziv="DomainObject.Predmet.ProtuStrankaListFormated_1">
      <item>HALO KLOPA društvo s ograničenom odgovornošću za ugostiteljstvo, trgovinu i usluge</item>
    </derivirana_varijabla>
  </DomainObject.Predmet.ProtuStrankaListFormated>
  <DomainObject.Predmet.ProtuStrankaListFormatedOIB>
    <izvorni_sadrzaj>
      <item>HALO KLOPA društvo s ograničenom odgovornošću za ugostiteljstvo, trgovinu i usluge, OIB 18087628801</item>
    </izvorni_sadrzaj>
    <derivirana_varijabla naziv="DomainObject.Predmet.ProtuStrankaListFormatedOIB_1">
      <item>HALO KLOPA društvo s ograničenom odgovornošću za ugostiteljstvo, trgovinu i usluge, OIB 18087628801</item>
    </derivirana_varijabla>
  </DomainObject.Predmet.ProtuStrankaListFormatedOIB>
  <DomainObject.Predmet.ProtuStrankaListFormatedWithAdress>
    <izvorni_sadrzaj>
      <item>HALO KLOPA društvo s ograničenom odgovornošću za ugostiteljstvo, trgovinu i usluge, Podravska 8, 48000 Koprivnica</item>
    </izvorni_sadrzaj>
    <derivirana_varijabla naziv="DomainObject.Predmet.ProtuStrankaListFormatedWithAdress_1">
      <item>HALO KLOPA društvo s ograničenom odgovornošću za ugostiteljstvo, trgovinu i usluge, Podravska 8, 48000 Koprivnica</item>
    </derivirana_varijabla>
  </DomainObject.Predmet.ProtuStrankaListFormatedWithAdress>
  <DomainObject.Predmet.ProtuStrankaListFormatedWithAdressOIB>
    <izvorni_sadrzaj>
      <item>HALO KLOPA društvo s ograničenom odgovornošću za ugostiteljstvo, trgovinu i usluge, OIB 18087628801, Podravska 8, 48000 Koprivnica</item>
    </izvorni_sadrzaj>
    <derivirana_varijabla naziv="DomainObject.Predmet.ProtuStrankaListFormatedWithAdressOIB_1">
      <item>HALO KLOPA društvo s ograničenom odgovornošću za ugostiteljstvo, trgovinu i usluge, OIB 18087628801, Podravska 8, 48000 Koprivnica</item>
    </derivirana_varijabla>
  </DomainObject.Predmet.ProtuStrankaListFormatedWithAdressOIB>
  <DomainObject.Predmet.ProtuStrankaListNazivFormated>
    <izvorni_sadrzaj>
      <item>HALO KLOPA društvo s ograničenom odgovornošću za ugostiteljstvo, trgovinu i usluge</item>
    </izvorni_sadrzaj>
    <derivirana_varijabla naziv="DomainObject.Predmet.ProtuStrankaListNazivFormated_1">
      <item>HALO KLOPA društvo s ograničenom odgovornošću za ugostiteljstvo, trgovinu i usluge</item>
    </derivirana_varijabla>
  </DomainObject.Predmet.ProtuStrankaListNazivFormated>
  <DomainObject.Predmet.ProtuStrankaListNazivFormatedOIB>
    <izvorni_sadrzaj>
      <item>HALO KLOPA društvo s ograničenom odgovornošću za ugostiteljstvo, trgovinu i usluge, OIB 18087628801</item>
    </izvorni_sadrzaj>
    <derivirana_varijabla naziv="DomainObject.Predmet.ProtuStrankaListNazivFormatedOIB_1">
      <item>HALO KLOPA društvo s ograničenom odgovornošću za ugostiteljstvo, trgovinu i usluge, OIB 18087628801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HALO KLOPA društvo s ograničenom odgovornošću za ugostiteljstvo, trgovinu i usluge</izvorni_sadrzaj>
    <derivirana_varijabla naziv="DomainObject.Predmet.ProtustrankaIDrugi_1">HALO KLOPA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HALO KLOPA društvo s ograničenom odgovornošću za ugostiteljstvo, trgovinu i usluge, OIB 18087628801, Podravska 8, 48000 Koprivnica</izvorni_sadrzaj>
    <derivirana_varijabla naziv="DomainObject.Predmet.ProtustrankaIDrugiAdressOIB_1">HALO KLOPA društvo s ograničenom odgovornošću za ugostiteljstvo, trgovinu i usluge, OIB 18087628801, Podravska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HALO KLOPA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HALO KLOPA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18087628801</item>
      <item>, OIB null</item>
      <item>, OIB null</item>
    </izvorni_sadrzaj>
    <derivirana_varijabla naziv="DomainObject.Predmet.SudioniciListNazivOIB_1">
      <item>, OIB 85821130368</item>
      <item>, OIB 18087628801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49931-4DE4-4E5E-8661-4DFA4256E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1881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2016-01-15T09:44:00Z</dcterms:created>
  <dc:creator>Ljubica Makovec</dc:creator>
  <cp:lastModifiedBy>Maja Marčec</cp:lastModifiedBy>
  <cp:lastPrinted>2016-01-15T09:45:00Z</cp:lastPrinted>
  <dcterms:modified xmlns:xsi="http://www.w3.org/2001/XMLSchema-instance" xsi:type="dcterms:W3CDTF">2016-01-15T09:45:00Z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