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a840" w14:paraId="8efa840" w:rsidRDefault="005305A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1327785</wp:posOffset>
            </wp:positionH>
            <wp:positionV relativeFrom="page">
              <wp:posOffset>547165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05AA" w:rsidP="005305AA" w:rsidR="00AE649C">
      <w:pPr>
        <w:pStyle w:val="Bezproreda"/>
      </w:pPr>
      <w:r>
        <w:t xml:space="preserve">     Republika Hrvatska</w:t>
      </w:r>
    </w:p>
    <w:p w:rsidRDefault="005305AA" w:rsidP="005305AA" w:rsidR="005305AA">
      <w:pPr>
        <w:pStyle w:val="Bezproreda"/>
      </w:pPr>
      <w:r>
        <w:t>Trgovački sud u Bjelovaru</w:t>
      </w:r>
    </w:p>
    <w:p w:rsidRDefault="005305AA" w:rsidP="005305AA" w:rsidR="005305AA" w:rsidRPr="005305AA">
      <w:pPr>
        <w:pStyle w:val="Bezproreda"/>
        <w:spacing w:after="0"/>
        <w:rPr>
          <w:szCs w:val="20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 w:rsidRPr="005305AA">
        <w:rPr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 xml:space="preserve">           Poslovni broj: 6 St-811/2017-2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>O G L A S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KNEŽEVIĆ 1989 jednostavno društvo s ograničenom odgovornošću za usluge, Garešnički Brestovac, Staklena 64, MBS: 010095917, OIB: 88861939180, koji se vodi kod ovoga suda pod poslovnim brojem St-811/2017, temeljem odredbe čl.430., 431. i 434. Stečajnog zakona (Narodne novine br. 71/15), objavljuje: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 xml:space="preserve">1. Na dan 3. studenog 2017. dužnik u Očevidniku redoslijeda osnova za plaćanje ima evidentirane neizvršene osnove za plaćanje u ukupnom iznosu od 12.737,90 kn, u koji iznos je uračunata kamata i naknada Financijske agencije za provedbu ovrhe na novčanim sredstvima.  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>2. Poziva se osoba ovlaštena za zastupanje dužnika – Danijel Knežević, Garešnički Brestovac, Staklena 64, OIB: 96891355465, da u roku od 15 dana od objave ovog oglasa na mrežnoj stranici e-Oglasna ploča Trgovačkog suda u Bjelovaru podnese sudu javnobilježnički ovjerovljen popis imovine i obveza na propisanom obrascu.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 xml:space="preserve">Bjelovar 8. studenog 2017.          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 xml:space="preserve">             Viši sudski savjetnik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305AA">
        <w:rPr>
          <w:rFonts w:cs="Times New Roman" w:eastAsia="Times New Roman"/>
          <w:szCs w:val="20"/>
          <w:lang w:eastAsia="hr-HR"/>
        </w:rPr>
        <w:t xml:space="preserve">                    Siniša Rajnović</w:t>
      </w: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05AA" w:rsidP="005305AA" w:rsidR="005305AA" w:rsidRPr="005305A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5AA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60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St-811/2017-2</izvorni_sadrzaj>
    <derivirana_varijabla naziv="DomainObject.Oznaka_1">St-811/2017-2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St-811/2017</izvorni_sadrzaj>
    <derivirana_varijabla naziv="DomainObject.Predmet.OznakaBroj_1">St-811/2017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KNEŽEVIĆ 1989 jednostavno društvo s ograničenom odgovornošću za usluge</izvorni_sadrzaj>
    <derivirana_varijabla naziv="DomainObject.Predmet.ProtustrankaFormated_1">  KNEŽEVIĆ 1989 jednostavno društvo s ograničenom odgovornošću za usluge</derivirana_varijabla>
  </DomainObject.Predmet.ProtustrankaFormated>
  <DomainObject.Predmet.ProtustrankaFormatedOIB>
    <izvorni_sadrzaj>  KNEŽEVIĆ 1989 jednostavno društvo s ograničenom odgovornošću za usluge, OIB 88861939180</izvorni_sadrzaj>
    <derivirana_varijabla naziv="DomainObject.Predmet.ProtustrankaFormatedOIB_1">  KNEŽEVIĆ 1989 jednostavno društvo s ograničenom odgovornošću za usluge, OIB 88861939180</derivirana_varijabla>
  </DomainObject.Predmet.ProtustrankaFormatedOIB>
  <DomainObject.Predmet.ProtustrankaFormatedWithAdress>
    <izvorni_sadrzaj> KNEŽEVIĆ 1989 jednostavno društvo s ograničenom odgovornošću za usluge, Staklena 64, 43280 Garešnički Brestovac</izvorni_sadrzaj>
    <derivirana_varijabla naziv="DomainObject.Predmet.ProtustrankaFormatedWithAdress_1"> KNEŽEVIĆ 1989 jednostavno društvo s ograničenom odgovornošću za usluge, Staklena 64, 43280 Garešnički Brestovac</derivirana_varijabla>
  </DomainObject.Predmet.ProtustrankaFormatedWithAdress>
  <DomainObject.Predmet.ProtustrankaFormatedWithAdressOIB>
    <izvorni_sadrzaj> KNEŽEVIĆ 1989 jednostavno društvo s ograničenom odgovornošću za usluge, OIB 88861939180, Staklena 64, 43280 Garešnički Brestovac</izvorni_sadrzaj>
    <derivirana_varijabla naziv="DomainObject.Predmet.ProtustrankaFormatedWithAdressOIB_1"> KNEŽEVIĆ 1989 jednostavno društvo s ograničenom odgovornošću za usluge, OIB 88861939180, Staklena 64, 43280 Garešnički Brestovac</derivirana_varijabla>
  </DomainObject.Predmet.ProtustrankaFormatedWithAdressOIB>
  <DomainObject.Predmet.ProtustrankaWithAdress>
    <izvorni_sadrzaj>KNEŽEVIĆ 1989 jednostavno društvo s ograničenom odgovornošću za usluge Staklena 64, 43280 Garešnički Brestovac</izvorni_sadrzaj>
    <derivirana_varijabla naziv="DomainObject.Predmet.ProtustrankaWithAdress_1">KNEŽEVIĆ 1989 jednostavno društvo s ograničenom odgovornošću za usluge Staklena 64, 43280 Garešnički Brestovac</derivirana_varijabla>
  </DomainObject.Predmet.ProtustrankaWithAdress>
  <DomainObject.Predmet.ProtustrankaWithAdressOIB>
    <izvorni_sadrzaj>KNEŽEVIĆ 1989 jednostavno društvo s ograničenom odgovornošću za usluge, OIB 88861939180, Staklena 64, 43280 Garešnički Brestovac</izvorni_sadrzaj>
    <derivirana_varijabla naziv="DomainObject.Predmet.ProtustrankaWithAdressOIB_1">KNEŽEVIĆ 1989 jednostavno društvo s ograničenom odgovornošću za usluge, OIB 88861939180, Staklena 64, 43280 Garešnički Brestovac</derivirana_varijabla>
  </DomainObject.Predmet.ProtustrankaWithAdressOIB>
  <DomainObject.Predmet.ProtustrankaNazivFormated>
    <izvorni_sadrzaj>KNEŽEVIĆ 1989 jednostavno društvo s ograničenom odgovornošću za usluge</izvorni_sadrzaj>
    <derivirana_varijabla naziv="DomainObject.Predmet.ProtustrankaNazivFormated_1">KNEŽEVIĆ 1989 jednostavno društvo s ograničenom odgovornošću za usluge</derivirana_varijabla>
  </DomainObject.Predmet.ProtustrankaNazivFormated>
  <DomainObject.Predmet.ProtustrankaNazivFormatedOIB>
    <izvorni_sadrzaj>KNEŽEVIĆ 1989 jednostavno društvo s ograničenom odgovornošću za usluge, OIB 88861939180</izvorni_sadrzaj>
    <derivirana_varijabla naziv="DomainObject.Predmet.ProtustrankaNazivFormatedOIB_1">KNEŽEVIĆ 1989 jednostavno društvo s ograničenom odgovornošću za usluge, OIB 88861939180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KNEŽEVIĆ 1989 jednostavno društvo s ograničenom odgovornošću za usluge</item>
    </izvorni_sadrzaj>
    <derivirana_varijabla naziv="DomainObject.Predmet.ProtuStrankaListFormated_1">
      <item>KNEŽEVIĆ 1989 jednostavno društvo s ograničenom odgovornošću za usluge</item>
    </derivirana_varijabla>
  </DomainObject.Predmet.ProtuStrankaListFormated>
  <DomainObject.Predmet.ProtuStrankaListFormatedOIB>
    <izvorni_sadrzaj>
      <item>KNEŽEVIĆ 1989 jednostavno društvo s ograničenom odgovornošću za usluge, OIB 88861939180</item>
    </izvorni_sadrzaj>
    <derivirana_varijabla naziv="DomainObject.Predmet.ProtuStrankaListFormatedOIB_1">
      <item>KNEŽEVIĆ 1989 jednostavno društvo s ograničenom odgovornošću za usluge, OIB 88861939180</item>
    </derivirana_varijabla>
  </DomainObject.Predmet.ProtuStrankaListFormatedOIB>
  <DomainObject.Predmet.ProtuStrankaListFormatedWithAdress>
    <izvorni_sadrzaj>
      <item>KNEŽEVIĆ 1989 jednostavno društvo s ograničenom odgovornošću za usluge, Staklena 64, 43280 Garešnički Brestovac</item>
    </izvorni_sadrzaj>
    <derivirana_varijabla naziv="DomainObject.Predmet.ProtuStrankaListFormatedWithAdress_1">
      <item>KNEŽEVIĆ 1989 jednostavno društvo s ograničenom odgovornošću za usluge, Staklena 64, 43280 Garešnički Brestovac</item>
    </derivirana_varijabla>
  </DomainObject.Predmet.ProtuStrankaListFormatedWithAdress>
  <DomainObject.Predmet.ProtuStrankaListFormatedWithAdressOIB>
    <izvorni_sadrzaj>
      <item>KNEŽEVIĆ 1989 jednostavno društvo s ograničenom odgovornošću za usluge, OIB 88861939180, Staklena 64, 43280 Garešnički Brestovac</item>
    </izvorni_sadrzaj>
    <derivirana_varijabla naziv="DomainObject.Predmet.ProtuStrankaListFormatedWithAdressOIB_1">
      <item>KNEŽEVIĆ 1989 jednostavno društvo s ograničenom odgovornošću za usluge, OIB 88861939180, Staklena 64, 43280 Garešnički Brestovac</item>
    </derivirana_varijabla>
  </DomainObject.Predmet.ProtuStrankaListFormatedWithAdressOIB>
  <DomainObject.Predmet.ProtuStrankaListNazivFormated>
    <izvorni_sadrzaj>
      <item>KNEŽEVIĆ 1989 jednostavno društvo s ograničenom odgovornošću za usluge</item>
    </izvorni_sadrzaj>
    <derivirana_varijabla naziv="DomainObject.Predmet.ProtuStrankaListNazivFormated_1">
      <item>KNEŽEVIĆ 1989 jednostavno društvo s ograničenom odgovornošću za usluge</item>
    </derivirana_varijabla>
  </DomainObject.Predmet.ProtuStrankaListNazivFormated>
  <DomainObject.Predmet.ProtuStrankaListNazivFormatedOIB>
    <izvorni_sadrzaj>
      <item>KNEŽEVIĆ 1989 jednostavno društvo s ograničenom odgovornošću za usluge, OIB 88861939180</item>
    </izvorni_sadrzaj>
    <derivirana_varijabla naziv="DomainObject.Predmet.ProtuStrankaListNazivFormatedOIB_1">
      <item>KNEŽEVIĆ 1989 jednostavno društvo s ograničenom odgovornošću za usluge, OIB 88861939180</item>
    </derivirana_varijabla>
  </DomainObject.Predmet.ProtuStrankaListNazivFormatedOIB>
  <DomainObject.Predmet.OstaliListFormated>
    <izvorni_sadrzaj>
      <item>DANIJEL KNEŽEVIĆ</item>
    </izvorni_sadrzaj>
    <derivirana_varijabla naziv="DomainObject.Predmet.OstaliListFormated_1">
      <item>DANIJEL KNEŽEVIĆ</item>
    </derivirana_varijabla>
  </DomainObject.Predmet.OstaliListFormated>
  <DomainObject.Predmet.OstaliListFormatedOIB>
    <izvorni_sadrzaj>
      <item>DANIJEL KNEŽEVIĆ, OIB 96891355465</item>
    </izvorni_sadrzaj>
    <derivirana_varijabla naziv="DomainObject.Predmet.OstaliListFormatedOIB_1">
      <item>DANIJEL KNEŽEVIĆ, OIB 96891355465</item>
    </derivirana_varijabla>
  </DomainObject.Predmet.OstaliListFormatedOIB>
  <DomainObject.Predmet.OstaliListFormatedWithAdress>
    <izvorni_sadrzaj>
      <item>DANIJEL KNEŽEVIĆ, Staklena 64, 43280 Garešnički Brestovac</item>
    </izvorni_sadrzaj>
    <derivirana_varijabla naziv="DomainObject.Predmet.OstaliListFormatedWithAdress_1">
      <item>DANIJEL KNEŽEVIĆ, Staklena 64, 43280 Garešnički Brestovac</item>
    </derivirana_varijabla>
  </DomainObject.Predmet.OstaliListFormatedWithAdress>
  <DomainObject.Predmet.OstaliListFormatedWithAdressOIB>
    <izvorni_sadrzaj>
      <item>DANIJEL KNEŽEVIĆ, OIB 96891355465, Staklena 64, 43280 Garešnički Brestovac</item>
    </izvorni_sadrzaj>
    <derivirana_varijabla naziv="DomainObject.Predmet.OstaliListFormatedWithAdressOIB_1">
      <item>DANIJEL KNEŽEVIĆ, OIB 96891355465, Staklena 64, 43280 Garešnički Brestovac</item>
    </derivirana_varijabla>
  </DomainObject.Predmet.OstaliListFormatedWithAdressOIB>
  <DomainObject.Predmet.OstaliListNazivFormated>
    <izvorni_sadrzaj>
      <item>DANIJEL KNEŽEVIĆ</item>
    </izvorni_sadrzaj>
    <derivirana_varijabla naziv="DomainObject.Predmet.OstaliListNazivFormated_1">
      <item>DANIJEL KNEŽEVIĆ</item>
    </derivirana_varijabla>
  </DomainObject.Predmet.OstaliListNazivFormated>
  <DomainObject.Predmet.OstaliListNazivFormatedOIB>
    <izvorni_sadrzaj>
      <item>DANIJEL KNEŽEVIĆ, OIB 96891355465</item>
    </izvorni_sadrzaj>
    <derivirana_varijabla naziv="DomainObject.Predmet.OstaliListNazivFormatedOIB_1">
      <item>DANIJEL KNEŽEVIĆ, OIB 96891355465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St-811/2017-2</izvorni_sadrzaj>
    <derivirana_varijabla naziv="DomainObject.PoslovniBrojDokumenta_1">St-811/2017-2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KNEŽEVIĆ 1989 jednostavno društvo s ograničenom odgovornošću za usluge</izvorni_sadrzaj>
    <derivirana_varijabla naziv="DomainObject.Predmet.ProtustrankaIDrugi_1">KNEŽEVIĆ 1989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KNEŽEVIĆ 1989 jednostavno društvo s ograničenom odgovornošću za usluge, OIB 88861939180, Staklena 64, 43280 Garešnički Brestovac</izvorni_sadrzaj>
    <derivirana_varijabla naziv="DomainObject.Predmet.ProtustrankaIDrugiAdressOIB_1">KNEŽEVIĆ 1989 jednostavno društvo s ograničenom odgovornošću za usluge, OIB 88861939180, Staklena 64,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KNEŽEVIĆ 1989 jednostavno društvo s ograničenom odgovornošću za usluge</item>
      <item>DANIJEL KNEŽEVIĆ</item>
    </izvorni_sadrzaj>
    <derivirana_varijabla naziv="DomainObject.Predmet.SudioniciListNaziv_1">
      <item>FINA, RC ZAGREB, Podružnica BJELOVAR</item>
      <item>KNEŽEVIĆ 1989 jednostavno društvo s ograničenom odgovornošću za usluge</item>
      <item>DANIJEL KNEŽEVIĆ</item>
    </derivirana_varijabla>
  </DomainObject.Predmet.SudioniciListNaziv>
  <DomainObject.Predmet.SudioniciListAdressOIB>
    <izvorni_sadrzaj>
      <item>FINA, RC ZAGREB, Podružnica BJELOVAR, OIB 85821130368, F. Supila 4,43000 Bjelovar</item>
      <item>KNEŽEVIĆ 1989 jednostavno društvo s ograničenom odgovornošću za usluge, OIB 88861939180, Staklena 64,43280 Garešnički Brestovac</item>
      <item>DANIJEL KNEŽEVIĆ, OIB 96891355465, Staklena 64,43280 Garešnički Brestovac</item>
    </izvorni_sadrzaj>
    <derivirana_varijabla naziv="DomainObject.Predmet.SudioniciListAdressOIB_1">
      <item>FINA, RC ZAGREB, Podružnica BJELOVAR, OIB 85821130368, F. Supila 4,43000 Bjelovar</item>
      <item>KNEŽEVIĆ 1989 jednostavno društvo s ograničenom odgovornošću za usluge, OIB 88861939180, Staklena 64,43280 Garešnički Brestovac</item>
      <item>DANIJEL KNEŽEVIĆ, OIB 96891355465, Staklena 64,43280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FA900-D117-4E32-AEA7-76E3C119A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1732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2017-11-08T13:40:00Z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