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1c08" w14:paraId="ee31c08" w:rsidRDefault="00850D9B" w:rsidP="00850D9B" w:rsidR="00850D9B" w:rsidRPr="0083610E">
      <w:pPr>
        <w15:collapsed w:val="false"/>
        <w:rPr>
          <w:rFonts w:cs="Tahoma" w:hAnsi="Arial" w:ascii="Arial"/>
          <w:b/>
          <w:color w:val="1D1B11"/>
          <w:sz w:val="22"/>
          <w:szCs w:val="22"/>
        </w:rPr>
      </w:pPr>
      <w:bookmarkStart w:name="_GoBack" w:id="0"/>
      <w:bookmarkEnd w:id="0"/>
      <w:proofErr w:type="spellStart"/>
      <w:r w:rsidRPr="0083610E">
        <w:rPr>
          <w:rFonts w:cs="Tahoma" w:hAnsi="Arial" w:ascii="Arial"/>
          <w:b/>
          <w:color w:val="1D1B11"/>
          <w:sz w:val="22"/>
          <w:szCs w:val="22"/>
        </w:rPr>
        <w:t>MARIJANA</w:t>
      </w:r>
      <w:proofErr w:type="spellEnd"/>
      <w:r w:rsidRPr="0083610E">
        <w:rPr>
          <w:rFonts w:cs="Tahoma" w:hAnsi="Arial" w:ascii="Arial"/>
          <w:b/>
          <w:color w:val="1D1B11"/>
          <w:sz w:val="22"/>
          <w:szCs w:val="22"/>
        </w:rPr>
        <w:t xml:space="preserve"> </w:t>
      </w:r>
      <w:proofErr w:type="spellStart"/>
      <w:r w:rsidRPr="0083610E">
        <w:rPr>
          <w:rFonts w:cs="Tahoma" w:hAnsi="Arial" w:ascii="Arial"/>
          <w:b/>
          <w:color w:val="1D1B11"/>
          <w:sz w:val="22"/>
          <w:szCs w:val="22"/>
        </w:rPr>
        <w:t>SABLJIĆ</w:t>
      </w:r>
      <w:proofErr w:type="spellEnd"/>
    </w:p>
    <w:p w:rsidRDefault="005D3736" w:rsidP="00850D9B" w:rsidR="00850D9B" w:rsidRPr="0083610E">
      <w:pPr>
        <w:rPr>
          <w:rFonts w:cs="Tahoma" w:hAnsi="Arial" w:ascii="Arial"/>
          <w:color w:val="1D1B11"/>
          <w:sz w:val="22"/>
          <w:szCs w:val="22"/>
        </w:rPr>
      </w:pPr>
      <w:r w:rsidRPr="0083610E">
        <w:rPr>
          <w:rFonts w:cs="Tahoma" w:hAnsi="Arial" w:ascii="Arial"/>
          <w:color w:val="1D1B11"/>
          <w:sz w:val="22"/>
          <w:szCs w:val="22"/>
        </w:rPr>
        <w:t>Ulica grada Chicaga 18</w:t>
      </w:r>
      <w:r w:rsidR="00850D9B" w:rsidRPr="0083610E">
        <w:rPr>
          <w:rFonts w:cs="Tahoma" w:hAnsi="Arial" w:ascii="Arial"/>
          <w:color w:val="1D1B11"/>
          <w:sz w:val="22"/>
          <w:szCs w:val="22"/>
        </w:rPr>
        <w:t>, 10000 Zagreb</w:t>
      </w:r>
    </w:p>
    <w:p w:rsidRDefault="005D3736" w:rsidP="00850D9B" w:rsidR="00850D9B" w:rsidRPr="0083610E">
      <w:pPr>
        <w:rPr>
          <w:rFonts w:cs="Tahoma" w:hAnsi="Arial" w:ascii="Arial"/>
          <w:color w:val="1D1B11"/>
          <w:sz w:val="22"/>
          <w:szCs w:val="22"/>
        </w:rPr>
      </w:pPr>
      <w:r w:rsidRPr="0083610E">
        <w:rPr>
          <w:rFonts w:cs="Tahoma" w:hAnsi="Arial" w:ascii="Arial"/>
          <w:color w:val="1D1B11"/>
          <w:sz w:val="22"/>
          <w:szCs w:val="22"/>
        </w:rPr>
        <w:t>Gsm:  +</w:t>
      </w:r>
      <w:r w:rsidR="00850D9B" w:rsidRPr="0083610E">
        <w:rPr>
          <w:rFonts w:cs="Tahoma" w:hAnsi="Arial" w:ascii="Arial"/>
          <w:color w:val="1D1B11"/>
          <w:sz w:val="22"/>
          <w:szCs w:val="22"/>
        </w:rPr>
        <w:t xml:space="preserve">385 </w:t>
      </w:r>
      <w:r w:rsidRPr="0083610E">
        <w:rPr>
          <w:rFonts w:cs="Tahoma" w:hAnsi="Arial" w:ascii="Arial"/>
          <w:color w:val="1D1B11"/>
          <w:sz w:val="22"/>
          <w:szCs w:val="22"/>
        </w:rPr>
        <w:t>99 6971 399</w:t>
      </w:r>
      <w:r w:rsidR="00850D9B" w:rsidRPr="0083610E">
        <w:rPr>
          <w:rFonts w:cs="Tahoma" w:hAnsi="Arial" w:ascii="Arial"/>
          <w:color w:val="1D1B11"/>
          <w:sz w:val="22"/>
          <w:szCs w:val="22"/>
        </w:rPr>
        <w:t xml:space="preserve"> </w:t>
      </w:r>
    </w:p>
    <w:p w:rsidRDefault="00850D9B" w:rsidP="00850D9B" w:rsidR="00850D9B" w:rsidRPr="0083610E">
      <w:pPr>
        <w:rPr>
          <w:rFonts w:cs="Tahoma" w:hAnsi="Arial" w:ascii="Arial"/>
          <w:color w:val="1D1B11"/>
          <w:sz w:val="22"/>
          <w:szCs w:val="22"/>
        </w:rPr>
      </w:pPr>
      <w:r w:rsidRPr="0083610E">
        <w:rPr>
          <w:rFonts w:cs="Tahoma" w:hAnsi="Arial" w:ascii="Arial"/>
          <w:color w:val="1D1B11"/>
          <w:sz w:val="22"/>
          <w:szCs w:val="22"/>
        </w:rPr>
        <w:t xml:space="preserve">e-mail: </w:t>
      </w:r>
      <w:r w:rsidR="005D3736" w:rsidRPr="0083610E">
        <w:rPr>
          <w:rFonts w:cs="Tahoma" w:hAnsi="Arial" w:ascii="Arial"/>
          <w:color w:val="1D1B11"/>
          <w:sz w:val="22"/>
          <w:szCs w:val="22"/>
        </w:rPr>
        <w:t>marijana@odvjetnica-</w:t>
      </w:r>
      <w:r w:rsidRPr="0083610E">
        <w:rPr>
          <w:rFonts w:cs="Tahoma" w:hAnsi="Arial" w:ascii="Arial"/>
          <w:color w:val="1D1B11"/>
          <w:sz w:val="22"/>
          <w:szCs w:val="22"/>
        </w:rPr>
        <w:t>sabljic.hr</w:t>
      </w:r>
    </w:p>
    <w:p w:rsidRDefault="000911F1" w:rsidP="00850D9B" w:rsidR="00850D9B" w:rsidRPr="0083610E">
      <w:pPr>
        <w:rPr>
          <w:rFonts w:cs="Tahoma" w:hAnsi="Arial" w:ascii="Arial"/>
          <w:b/>
          <w:bCs/>
          <w:color w:val="1D1B11"/>
          <w:sz w:val="22"/>
          <w:szCs w:val="22"/>
        </w:rPr>
      </w:pPr>
      <w:r>
        <w:rPr>
          <w:rFonts w:cs="Tahoma" w:hAnsi="Arial" w:ascii="Arial"/>
          <w:b/>
          <w:bCs/>
          <w:color w:val="1D1B11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10" o:title="BD21448_"/>
          </v:shape>
        </w:pict>
      </w:r>
    </w:p>
    <w:p w:rsidRDefault="00850D9B" w:rsidP="00850D9B" w:rsidR="00850D9B" w:rsidRPr="0083610E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3610E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3610E">
      <w:pPr>
        <w:rPr>
          <w:rFonts w:cs="Tahoma" w:hAnsi="Arial" w:ascii="Arial"/>
          <w:bCs/>
          <w:color w:val="1D1B11"/>
          <w:sz w:val="22"/>
          <w:szCs w:val="22"/>
        </w:rPr>
      </w:pPr>
      <w:r w:rsidRPr="0083610E">
        <w:rPr>
          <w:rFonts w:cs="Tahoma" w:hAnsi="Arial" w:ascii="Arial"/>
          <w:bCs/>
          <w:color w:val="1D1B11"/>
          <w:sz w:val="22"/>
          <w:szCs w:val="22"/>
        </w:rPr>
        <w:t>REPUBLIKA HRVATSKA</w:t>
      </w:r>
    </w:p>
    <w:p w:rsidRDefault="00850D9B" w:rsidP="00850D9B" w:rsidR="00850D9B" w:rsidRPr="0083610E">
      <w:pPr>
        <w:rPr>
          <w:rFonts w:cs="Tahoma" w:hAnsi="Arial" w:ascii="Arial"/>
          <w:bCs/>
          <w:color w:val="1D1B11"/>
          <w:sz w:val="22"/>
          <w:szCs w:val="22"/>
        </w:rPr>
      </w:pPr>
      <w:r w:rsidRPr="0083610E">
        <w:rPr>
          <w:rFonts w:cs="Tahoma" w:hAnsi="Arial" w:ascii="Arial"/>
          <w:bCs/>
          <w:color w:val="1D1B11"/>
          <w:sz w:val="22"/>
          <w:szCs w:val="22"/>
        </w:rPr>
        <w:t>TRGOVAČKI SUD U ZAGREBU</w:t>
      </w:r>
    </w:p>
    <w:p w:rsidRDefault="00850D9B" w:rsidP="00850D9B" w:rsidR="00850D9B" w:rsidRPr="0083610E">
      <w:pPr>
        <w:jc w:val="right"/>
        <w:rPr>
          <w:rFonts w:hAnsi="Arial" w:ascii="Arial"/>
          <w:color w:val="1D1B11"/>
          <w:sz w:val="22"/>
        </w:rPr>
      </w:pPr>
    </w:p>
    <w:p w:rsidRDefault="005D3736" w:rsidP="005D3736" w:rsidR="005D3736" w:rsidRPr="0083610E">
      <w:pPr>
        <w:jc w:val="right"/>
        <w:rPr>
          <w:rFonts w:hAnsi="Arial" w:ascii="Arial"/>
          <w:sz w:val="22"/>
        </w:rPr>
      </w:pPr>
    </w:p>
    <w:p w:rsidRDefault="005D3736" w:rsidP="005D3736" w:rsidR="005D3736" w:rsidRPr="0083610E">
      <w:pPr>
        <w:jc w:val="right"/>
        <w:rPr>
          <w:rFonts w:hAnsi="Arial" w:ascii="Arial"/>
          <w:sz w:val="22"/>
        </w:rPr>
      </w:pPr>
      <w:r w:rsidRPr="0083610E">
        <w:rPr>
          <w:rFonts w:hAnsi="Arial" w:ascii="Arial"/>
          <w:sz w:val="22"/>
        </w:rPr>
        <w:t>Posl.br: St-</w:t>
      </w:r>
      <w:r w:rsidR="004E1B24" w:rsidRPr="0083610E">
        <w:rPr>
          <w:rFonts w:hAnsi="Arial" w:ascii="Arial"/>
          <w:sz w:val="22"/>
        </w:rPr>
        <w:t>4699</w:t>
      </w:r>
      <w:r w:rsidRPr="0083610E">
        <w:rPr>
          <w:rFonts w:hAnsi="Arial" w:ascii="Arial"/>
          <w:sz w:val="22"/>
        </w:rPr>
        <w:t>/2016</w:t>
      </w:r>
    </w:p>
    <w:p w:rsidRDefault="005D3736" w:rsidP="005D3736" w:rsidR="005D3736" w:rsidRPr="0083610E">
      <w:pPr>
        <w:rPr>
          <w:rFonts w:cs="Tahoma" w:hAnsi="Arial" w:ascii="Arial"/>
          <w:bCs/>
          <w:sz w:val="22"/>
          <w:szCs w:val="22"/>
        </w:rPr>
      </w:pPr>
    </w:p>
    <w:p w:rsidRDefault="005D3736" w:rsidP="005D3736" w:rsidR="005D3736" w:rsidRPr="0083610E">
      <w:pPr>
        <w:rPr>
          <w:rFonts w:cs="Tahoma" w:hAnsi="Arial" w:ascii="Arial"/>
          <w:bCs/>
          <w:sz w:val="22"/>
          <w:szCs w:val="22"/>
        </w:rPr>
      </w:pPr>
    </w:p>
    <w:p w:rsidRDefault="005D3736" w:rsidP="00272302" w:rsidR="00272302" w:rsidRPr="0083610E">
      <w:pPr>
        <w:jc w:val="both"/>
        <w:rPr>
          <w:rFonts w:hAnsi="Arial" w:ascii="Arial"/>
          <w:b/>
          <w:sz w:val="22"/>
        </w:rPr>
      </w:pPr>
      <w:r w:rsidRPr="0083610E">
        <w:rPr>
          <w:rFonts w:cs="Tahoma" w:hAnsi="Arial" w:ascii="Arial"/>
          <w:bCs/>
          <w:color w:val="1D1B11"/>
          <w:sz w:val="22"/>
          <w:szCs w:val="22"/>
        </w:rPr>
        <w:t xml:space="preserve">Stečajni dužnik: </w:t>
      </w:r>
      <w:r w:rsidR="00272302" w:rsidRPr="0083610E">
        <w:rPr>
          <w:rFonts w:hAnsi="Arial" w:ascii="Arial"/>
          <w:sz w:val="22"/>
        </w:rPr>
        <w:t xml:space="preserve">Dužnik: </w:t>
      </w:r>
      <w:r w:rsidR="00272302" w:rsidRPr="0083610E">
        <w:rPr>
          <w:rFonts w:hAnsi="Arial" w:ascii="Arial"/>
          <w:b/>
          <w:sz w:val="22"/>
        </w:rPr>
        <w:t xml:space="preserve">Stečajna masa iza </w:t>
      </w:r>
      <w:r w:rsidR="004E1B24" w:rsidRPr="0083610E">
        <w:rPr>
          <w:rFonts w:hAnsi="Arial" w:ascii="Arial"/>
          <w:b/>
          <w:sz w:val="22"/>
        </w:rPr>
        <w:t>MANDEL</w:t>
      </w:r>
      <w:r w:rsidR="00272302" w:rsidRPr="0083610E">
        <w:rPr>
          <w:rFonts w:hAnsi="Arial" w:ascii="Arial"/>
          <w:b/>
          <w:sz w:val="22"/>
        </w:rPr>
        <w:t xml:space="preserve"> d.o.o.</w:t>
      </w:r>
      <w:r w:rsidR="00272302" w:rsidRPr="0083610E">
        <w:rPr>
          <w:rFonts w:hAnsi="Arial" w:ascii="Arial"/>
          <w:sz w:val="22"/>
        </w:rPr>
        <w:t xml:space="preserve"> </w:t>
      </w:r>
      <w:r w:rsidR="00272302" w:rsidRPr="0083610E">
        <w:rPr>
          <w:rFonts w:hAnsi="Arial" w:ascii="Arial"/>
          <w:b/>
          <w:sz w:val="22"/>
        </w:rPr>
        <w:t>u stečaju</w:t>
      </w:r>
      <w:r w:rsidR="00272302" w:rsidRPr="0083610E">
        <w:rPr>
          <w:rFonts w:hAnsi="Arial" w:ascii="Arial"/>
          <w:sz w:val="22"/>
        </w:rPr>
        <w:t xml:space="preserve"> Zagreb, OIB </w:t>
      </w:r>
      <w:r w:rsidR="004E1B24" w:rsidRPr="0083610E">
        <w:rPr>
          <w:rFonts w:eastAsiaTheme="minorHAnsi" w:hAnsi="Arial" w:ascii="Arial"/>
          <w:b/>
          <w:sz w:val="22"/>
          <w:szCs w:val="16"/>
          <w:shd w:fill="F8F8F8" w:color="auto" w:val="clear"/>
        </w:rPr>
        <w:t>91796154462</w:t>
      </w:r>
      <w:r w:rsidR="00272302" w:rsidRPr="0083610E">
        <w:rPr>
          <w:rFonts w:cs="Tahoma" w:hAnsi="Arial" w:ascii="Arial"/>
          <w:bCs/>
          <w:sz w:val="22"/>
        </w:rPr>
        <w:t>, sa sjedištem u Zagrebu, Ulica grada Chicaga 18</w:t>
      </w:r>
    </w:p>
    <w:p w:rsidRDefault="00272302" w:rsidP="00272302" w:rsidR="00272302" w:rsidRPr="0083610E">
      <w:pPr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272302" w:rsidR="00850D9B" w:rsidRPr="0083610E">
      <w:pPr>
        <w:jc w:val="both"/>
        <w:rPr>
          <w:rFonts w:cs="Tahoma" w:hAnsi="Arial" w:ascii="Arial"/>
          <w:bCs/>
          <w:color w:val="1D1B11"/>
          <w:sz w:val="22"/>
          <w:szCs w:val="22"/>
        </w:rPr>
      </w:pPr>
    </w:p>
    <w:p w:rsidRDefault="00850D9B" w:rsidP="00850D9B" w:rsidR="00850D9B" w:rsidRPr="0083610E">
      <w:pPr>
        <w:jc w:val="both"/>
        <w:rPr>
          <w:rFonts w:hAnsi="Arial" w:ascii="Arial"/>
          <w:b/>
          <w:color w:val="1D1B11"/>
          <w:sz w:val="22"/>
          <w:szCs w:val="28"/>
        </w:rPr>
      </w:pPr>
      <w:r w:rsidRPr="0083610E">
        <w:rPr>
          <w:rFonts w:cs="Tahoma" w:hAnsi="Arial" w:ascii="Arial"/>
          <w:bCs/>
          <w:color w:val="1D1B11"/>
          <w:sz w:val="22"/>
          <w:szCs w:val="22"/>
        </w:rPr>
        <w:t>Predmet: POPIS PRILOGA</w:t>
      </w:r>
    </w:p>
    <w:p w:rsidRDefault="00850D9B" w:rsidP="00850D9B" w:rsidR="00850D9B" w:rsidRPr="0083610E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6F52A1" w:rsidP="00850D9B" w:rsidR="006F52A1" w:rsidRPr="0083610E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850D9B" w:rsidP="00850D9B" w:rsidR="00850D9B" w:rsidRPr="0083610E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  <w:r w:rsidRPr="0083610E">
        <w:rPr>
          <w:rFonts w:hAnsi="Arial" w:ascii="Arial"/>
          <w:color w:val="1D1B11"/>
          <w:sz w:val="22"/>
          <w:szCs w:val="22"/>
          <w:lang w:val="hr-HR"/>
        </w:rPr>
        <w:t>Poštovani,</w:t>
      </w:r>
    </w:p>
    <w:p w:rsidRDefault="00850D9B" w:rsidP="00850D9B" w:rsidR="00850D9B" w:rsidRPr="0083610E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850D9B" w:rsidP="006F52A1" w:rsidR="006F52A1" w:rsidRPr="0083610E">
      <w:pPr>
        <w:jc w:val="both"/>
        <w:rPr>
          <w:rFonts w:hAnsi="Arial" w:ascii="Arial"/>
          <w:color w:val="1D1B11"/>
          <w:sz w:val="22"/>
          <w:szCs w:val="22"/>
        </w:rPr>
      </w:pPr>
      <w:r w:rsidRPr="0083610E">
        <w:rPr>
          <w:rFonts w:hAnsi="Arial" w:ascii="Arial"/>
          <w:color w:val="1D1B11"/>
          <w:sz w:val="22"/>
          <w:szCs w:val="22"/>
        </w:rPr>
        <w:t xml:space="preserve">U </w:t>
      </w:r>
      <w:r w:rsidR="006F52A1" w:rsidRPr="0083610E">
        <w:rPr>
          <w:rFonts w:hAnsi="Arial" w:ascii="Arial"/>
          <w:color w:val="1D1B11"/>
          <w:sz w:val="22"/>
          <w:szCs w:val="22"/>
        </w:rPr>
        <w:t xml:space="preserve">stečajnom postupku nad trgovačkim društvom u </w:t>
      </w:r>
      <w:r w:rsidRPr="0083610E">
        <w:rPr>
          <w:rFonts w:hAnsi="Arial" w:ascii="Arial"/>
          <w:color w:val="1D1B11"/>
          <w:sz w:val="22"/>
          <w:szCs w:val="22"/>
        </w:rPr>
        <w:t>privitku dostavljam</w:t>
      </w:r>
      <w:r w:rsidR="006F52A1" w:rsidRPr="0083610E">
        <w:rPr>
          <w:rFonts w:hAnsi="Arial" w:ascii="Arial"/>
          <w:color w:val="1D1B11"/>
          <w:sz w:val="22"/>
          <w:szCs w:val="22"/>
        </w:rPr>
        <w:t>:</w:t>
      </w:r>
    </w:p>
    <w:p w:rsidRDefault="006F52A1" w:rsidP="006F52A1" w:rsidR="006F52A1" w:rsidRPr="0083610E">
      <w:pPr>
        <w:pStyle w:val="Odlomakpopisa"/>
        <w:numPr>
          <w:ilvl w:val="0"/>
          <w:numId w:val="9"/>
        </w:numPr>
        <w:jc w:val="both"/>
        <w:rPr>
          <w:rFonts w:hAnsi="Arial" w:ascii="Arial"/>
          <w:sz w:val="22"/>
          <w:szCs w:val="28"/>
        </w:rPr>
      </w:pPr>
      <w:r w:rsidRPr="0083610E">
        <w:rPr>
          <w:rFonts w:hAnsi="Arial" w:ascii="Arial"/>
          <w:sz w:val="22"/>
          <w:szCs w:val="28"/>
        </w:rPr>
        <w:t>Izvješće;</w:t>
      </w:r>
    </w:p>
    <w:p w:rsidRDefault="006F52A1" w:rsidP="006F52A1" w:rsidR="006F52A1" w:rsidRPr="0083610E">
      <w:pPr>
        <w:pStyle w:val="Odlomakpopisa"/>
        <w:numPr>
          <w:ilvl w:val="0"/>
          <w:numId w:val="9"/>
        </w:numPr>
        <w:jc w:val="both"/>
        <w:rPr>
          <w:rFonts w:hAnsi="Arial" w:ascii="Arial"/>
          <w:sz w:val="22"/>
          <w:szCs w:val="28"/>
        </w:rPr>
      </w:pPr>
      <w:r w:rsidRPr="0083610E">
        <w:rPr>
          <w:rFonts w:hAnsi="Arial" w:ascii="Arial"/>
          <w:sz w:val="22"/>
          <w:szCs w:val="28"/>
        </w:rPr>
        <w:t>Obrazac 19. – tablicu prijavljenih tražbina, razlučnih i izlučnih prava;</w:t>
      </w:r>
    </w:p>
    <w:p w:rsidRDefault="006F52A1" w:rsidP="006F52A1" w:rsidR="006F52A1" w:rsidRPr="0083610E">
      <w:pPr>
        <w:pStyle w:val="Odlomakpopisa"/>
        <w:numPr>
          <w:ilvl w:val="0"/>
          <w:numId w:val="9"/>
        </w:numPr>
        <w:jc w:val="both"/>
        <w:rPr>
          <w:rFonts w:hAnsi="Arial" w:ascii="Arial"/>
          <w:sz w:val="22"/>
          <w:szCs w:val="28"/>
        </w:rPr>
      </w:pPr>
      <w:r w:rsidRPr="0083610E">
        <w:rPr>
          <w:rFonts w:hAnsi="Arial" w:ascii="Arial"/>
          <w:sz w:val="22"/>
          <w:szCs w:val="28"/>
        </w:rPr>
        <w:t>Popis predmeta stečajne mase sukladno čl. 221. Stečajnog zakona;</w:t>
      </w:r>
    </w:p>
    <w:p w:rsidRDefault="006F52A1" w:rsidP="006F52A1" w:rsidR="006F52A1" w:rsidRPr="0083610E">
      <w:pPr>
        <w:pStyle w:val="Odlomakpopisa"/>
        <w:numPr>
          <w:ilvl w:val="0"/>
          <w:numId w:val="9"/>
        </w:numPr>
        <w:jc w:val="both"/>
        <w:rPr>
          <w:rFonts w:hAnsi="Arial" w:ascii="Arial"/>
          <w:sz w:val="22"/>
          <w:szCs w:val="28"/>
        </w:rPr>
      </w:pPr>
      <w:r w:rsidRPr="0083610E">
        <w:rPr>
          <w:rFonts w:hAnsi="Arial" w:ascii="Arial"/>
          <w:sz w:val="22"/>
          <w:szCs w:val="28"/>
        </w:rPr>
        <w:t>Popis vjerovnika sukladno čl. 222. Stečajnog zakona;</w:t>
      </w:r>
    </w:p>
    <w:p w:rsidRDefault="006F52A1" w:rsidP="006F52A1" w:rsidR="00272302" w:rsidRPr="0083610E">
      <w:pPr>
        <w:pStyle w:val="Odlomakpopisa"/>
        <w:numPr>
          <w:ilvl w:val="0"/>
          <w:numId w:val="9"/>
        </w:numPr>
        <w:jc w:val="both"/>
        <w:rPr>
          <w:rFonts w:hAnsi="Arial" w:ascii="Arial"/>
          <w:sz w:val="22"/>
          <w:szCs w:val="28"/>
        </w:rPr>
      </w:pPr>
      <w:r w:rsidRPr="0083610E">
        <w:rPr>
          <w:rFonts w:hAnsi="Arial" w:ascii="Arial"/>
          <w:sz w:val="22"/>
          <w:szCs w:val="28"/>
        </w:rPr>
        <w:t>Pregled imovine i obveza sukladno čl. 223. Stečajnog zakona.</w:t>
      </w:r>
    </w:p>
    <w:p w:rsidRDefault="00850D9B" w:rsidP="00850D9B" w:rsidR="00850D9B" w:rsidRPr="0083610E">
      <w:pPr>
        <w:pStyle w:val="Podnoje"/>
        <w:jc w:val="both"/>
        <w:rPr>
          <w:rFonts w:hAnsi="Arial" w:ascii="Arial"/>
          <w:color w:val="1D1B11"/>
          <w:sz w:val="22"/>
          <w:szCs w:val="22"/>
          <w:lang w:val="hr-HR"/>
        </w:rPr>
      </w:pPr>
    </w:p>
    <w:p w:rsidRDefault="00850D9B" w:rsidP="00850D9B" w:rsidR="00850D9B" w:rsidRPr="0083610E">
      <w:pPr>
        <w:pStyle w:val="Tijeloteksta"/>
        <w:tabs>
          <w:tab w:pos="426" w:val="left"/>
        </w:tabs>
        <w:jc w:val="left"/>
        <w:rPr>
          <w:rFonts w:cs="Courier New" w:hAnsi="Arial" w:ascii="Arial"/>
          <w:color w:val="1D1B11"/>
          <w:sz w:val="22"/>
          <w:szCs w:val="22"/>
        </w:rPr>
      </w:pPr>
    </w:p>
    <w:p w:rsidRDefault="00850D9B" w:rsidP="00850D9B" w:rsidR="00850D9B" w:rsidRPr="0083610E">
      <w:pPr>
        <w:pStyle w:val="Tijeloteksta"/>
        <w:tabs>
          <w:tab w:pos="426" w:val="left"/>
        </w:tabs>
        <w:rPr>
          <w:rFonts w:cs="Courier New" w:hAnsi="Arial" w:ascii="Arial"/>
          <w:color w:val="1D1B11"/>
          <w:sz w:val="22"/>
          <w:szCs w:val="22"/>
        </w:rPr>
      </w:pPr>
      <w:r w:rsidRPr="0083610E">
        <w:rPr>
          <w:rFonts w:cs="Courier New" w:hAnsi="Arial" w:ascii="Arial"/>
          <w:color w:val="1D1B11"/>
          <w:sz w:val="22"/>
          <w:szCs w:val="22"/>
        </w:rPr>
        <w:t xml:space="preserve">U Zagrebu, </w:t>
      </w:r>
      <w:r w:rsidR="0083610E">
        <w:rPr>
          <w:rFonts w:cs="Courier New" w:hAnsi="Arial" w:ascii="Arial"/>
          <w:color w:val="1D1B11"/>
          <w:sz w:val="22"/>
          <w:szCs w:val="22"/>
        </w:rPr>
        <w:t>4</w:t>
      </w:r>
      <w:r w:rsidRPr="0083610E">
        <w:rPr>
          <w:rFonts w:cs="Courier New" w:hAnsi="Arial" w:ascii="Arial"/>
          <w:color w:val="1D1B11"/>
          <w:sz w:val="22"/>
          <w:szCs w:val="22"/>
        </w:rPr>
        <w:t xml:space="preserve">. </w:t>
      </w:r>
      <w:r w:rsidR="0083610E">
        <w:rPr>
          <w:rFonts w:cs="Courier New" w:hAnsi="Arial" w:ascii="Arial"/>
          <w:color w:val="1D1B11"/>
          <w:sz w:val="22"/>
          <w:szCs w:val="22"/>
        </w:rPr>
        <w:t>veljače  2019</w:t>
      </w:r>
      <w:r w:rsidR="00C621B1">
        <w:rPr>
          <w:rFonts w:cs="Courier New" w:hAnsi="Arial" w:ascii="Arial"/>
          <w:color w:val="1D1B11"/>
          <w:sz w:val="22"/>
          <w:szCs w:val="22"/>
        </w:rPr>
        <w:t>. godine</w:t>
      </w:r>
    </w:p>
    <w:p w:rsidRDefault="00850D9B" w:rsidP="00850D9B" w:rsidR="00850D9B" w:rsidRPr="0083610E">
      <w:pPr>
        <w:ind w:firstLine="720" w:left="3600"/>
        <w:jc w:val="center"/>
        <w:rPr>
          <w:rFonts w:hAnsi="Arial" w:ascii="Arial"/>
          <w:color w:val="1D1B11"/>
          <w:sz w:val="22"/>
          <w:szCs w:val="22"/>
        </w:rPr>
      </w:pPr>
      <w:r w:rsidRPr="0083610E">
        <w:rPr>
          <w:rFonts w:hAnsi="Arial" w:ascii="Arial"/>
          <w:color w:val="1D1B11"/>
          <w:sz w:val="22"/>
          <w:szCs w:val="22"/>
        </w:rPr>
        <w:t xml:space="preserve">       </w:t>
      </w:r>
      <w:r w:rsidR="00C621B1">
        <w:rPr>
          <w:rFonts w:hAnsi="Arial" w:ascii="Arial"/>
          <w:color w:val="1D1B11"/>
          <w:sz w:val="22"/>
          <w:szCs w:val="22"/>
        </w:rPr>
        <w:tab/>
      </w:r>
      <w:r w:rsidR="00C621B1">
        <w:rPr>
          <w:rFonts w:hAnsi="Arial" w:ascii="Arial"/>
          <w:color w:val="1D1B11"/>
          <w:sz w:val="22"/>
          <w:szCs w:val="22"/>
        </w:rPr>
        <w:tab/>
      </w:r>
      <w:r w:rsidR="00C621B1">
        <w:rPr>
          <w:rFonts w:hAnsi="Arial" w:ascii="Arial"/>
          <w:color w:val="1D1B11"/>
          <w:sz w:val="22"/>
          <w:szCs w:val="22"/>
        </w:rPr>
        <w:tab/>
        <w:t xml:space="preserve">              </w:t>
      </w:r>
      <w:r w:rsidRPr="0083610E">
        <w:rPr>
          <w:rFonts w:hAnsi="Arial" w:ascii="Arial"/>
          <w:color w:val="1D1B11"/>
          <w:sz w:val="22"/>
          <w:szCs w:val="22"/>
        </w:rPr>
        <w:t>Marijana Sabljić</w:t>
      </w:r>
    </w:p>
    <w:p w:rsidRDefault="00850D9B" w:rsidP="00850D9B" w:rsidR="00F54DA4">
      <w:pPr>
        <w:rPr>
          <w:rFonts w:hAnsi="Arial" w:ascii="Arial"/>
          <w:color w:val="1D1B11"/>
          <w:sz w:val="22"/>
          <w:szCs w:val="22"/>
        </w:rPr>
      </w:pPr>
      <w:r w:rsidRPr="0083610E">
        <w:rPr>
          <w:rFonts w:hAnsi="Arial" w:ascii="Arial"/>
          <w:color w:val="1D1B11"/>
          <w:sz w:val="22"/>
          <w:szCs w:val="22"/>
        </w:rPr>
        <w:t xml:space="preserve">   </w:t>
      </w:r>
      <w:r w:rsidR="006F52A1" w:rsidRPr="0083610E">
        <w:rPr>
          <w:rFonts w:hAnsi="Arial" w:ascii="Arial"/>
          <w:color w:val="1D1B11"/>
          <w:sz w:val="22"/>
          <w:szCs w:val="22"/>
        </w:rPr>
        <w:t xml:space="preserve">                                                                                             </w:t>
      </w:r>
      <w:r w:rsidR="00C621B1">
        <w:rPr>
          <w:rFonts w:hAnsi="Arial" w:ascii="Arial"/>
          <w:color w:val="1D1B11"/>
          <w:sz w:val="22"/>
          <w:szCs w:val="22"/>
        </w:rPr>
        <w:tab/>
      </w:r>
      <w:r w:rsidR="00C621B1">
        <w:rPr>
          <w:rFonts w:hAnsi="Arial" w:ascii="Arial"/>
          <w:color w:val="1D1B11"/>
          <w:sz w:val="22"/>
          <w:szCs w:val="22"/>
        </w:rPr>
        <w:tab/>
      </w:r>
      <w:r w:rsidR="00C621B1">
        <w:rPr>
          <w:rFonts w:hAnsi="Arial" w:ascii="Arial"/>
          <w:color w:val="1D1B11"/>
          <w:sz w:val="22"/>
          <w:szCs w:val="22"/>
        </w:rPr>
        <w:tab/>
      </w:r>
      <w:r w:rsidR="006F52A1" w:rsidRPr="0083610E">
        <w:rPr>
          <w:rFonts w:hAnsi="Arial" w:ascii="Arial"/>
          <w:color w:val="1D1B11"/>
          <w:sz w:val="22"/>
          <w:szCs w:val="22"/>
        </w:rPr>
        <w:t xml:space="preserve"> </w:t>
      </w:r>
      <w:r w:rsidR="00C621B1">
        <w:rPr>
          <w:rFonts w:hAnsi="Arial" w:ascii="Arial"/>
          <w:color w:val="1D1B11"/>
          <w:sz w:val="22"/>
          <w:szCs w:val="22"/>
        </w:rPr>
        <w:tab/>
      </w:r>
      <w:r w:rsidR="00C621B1">
        <w:rPr>
          <w:rFonts w:hAnsi="Arial" w:ascii="Arial"/>
          <w:color w:val="1D1B11"/>
          <w:sz w:val="22"/>
          <w:szCs w:val="22"/>
        </w:rPr>
        <w:tab/>
      </w:r>
      <w:r w:rsidRPr="0083610E">
        <w:rPr>
          <w:rFonts w:hAnsi="Arial" w:ascii="Arial"/>
          <w:color w:val="1D1B11"/>
          <w:sz w:val="22"/>
          <w:szCs w:val="22"/>
        </w:rPr>
        <w:t>stečajna upravitelji</w:t>
      </w:r>
      <w:r w:rsidR="006F52A1" w:rsidRPr="0083610E">
        <w:rPr>
          <w:rFonts w:hAnsi="Arial" w:ascii="Arial"/>
          <w:color w:val="1D1B11"/>
          <w:sz w:val="22"/>
          <w:szCs w:val="22"/>
        </w:rPr>
        <w:t>ca</w:t>
      </w:r>
    </w:p>
    <w:p w:rsidRDefault="00F2063C" w:rsidP="00850D9B" w:rsidR="00F2063C">
      <w:pPr>
        <w:rPr>
          <w:rFonts w:hAnsi="Arial" w:ascii="Arial"/>
          <w:color w:val="1D1B11"/>
          <w:sz w:val="22"/>
          <w:szCs w:val="22"/>
        </w:rPr>
      </w:pPr>
    </w:p>
    <w:p w:rsidRDefault="00F2063C" w:rsidP="00F2063C" w:rsidR="00F2063C" w:rsidRPr="008034F8">
      <w:pPr>
        <w:rPr>
          <w:rFonts w:cs="Tahoma" w:hAnsi="Arial" w:ascii="Arial"/>
          <w:b/>
          <w:sz w:val="22"/>
          <w:szCs w:val="22"/>
        </w:rPr>
      </w:pPr>
      <w:r w:rsidRPr="008034F8">
        <w:rPr>
          <w:rFonts w:cs="Tahoma" w:hAnsi="Arial" w:ascii="Arial"/>
          <w:b/>
          <w:sz w:val="22"/>
          <w:szCs w:val="22"/>
        </w:rPr>
        <w:t>STEČAJNA UPRAVITELJICA</w:t>
      </w:r>
    </w:p>
    <w:p w:rsidRDefault="00F2063C" w:rsidP="00F2063C" w:rsidR="00F2063C" w:rsidRPr="008034F8">
      <w:pPr>
        <w:rPr>
          <w:rFonts w:cs="Tahoma" w:hAnsi="Arial" w:ascii="Arial"/>
          <w:b/>
          <w:sz w:val="22"/>
          <w:szCs w:val="22"/>
        </w:rPr>
      </w:pPr>
      <w:proofErr w:type="spellStart"/>
      <w:r w:rsidRPr="008034F8">
        <w:rPr>
          <w:rFonts w:cs="Tahoma" w:hAnsi="Arial" w:ascii="Arial"/>
          <w:b/>
          <w:sz w:val="22"/>
          <w:szCs w:val="22"/>
        </w:rPr>
        <w:t>MARIJANA</w:t>
      </w:r>
      <w:proofErr w:type="spellEnd"/>
      <w:r w:rsidRPr="008034F8">
        <w:rPr>
          <w:rFonts w:cs="Tahoma" w:hAnsi="Arial" w:ascii="Arial"/>
          <w:b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b/>
          <w:sz w:val="22"/>
          <w:szCs w:val="22"/>
        </w:rPr>
        <w:t>SABLJIĆ</w:t>
      </w:r>
      <w:proofErr w:type="spellEnd"/>
    </w:p>
    <w:p w:rsidRDefault="00F2063C" w:rsidP="00F2063C" w:rsidR="00F2063C" w:rsidRPr="008034F8">
      <w:pPr>
        <w:rPr>
          <w:rFonts w:cs="Tahoma" w:hAnsi="Arial" w:ascii="Arial"/>
          <w:sz w:val="22"/>
          <w:szCs w:val="22"/>
        </w:rPr>
      </w:pPr>
      <w:r w:rsidRPr="008034F8">
        <w:rPr>
          <w:rFonts w:cs="Tahoma" w:hAnsi="Arial" w:ascii="Arial"/>
          <w:sz w:val="22"/>
          <w:szCs w:val="22"/>
        </w:rPr>
        <w:t xml:space="preserve">Ulica grada Chicaga </w:t>
      </w:r>
      <w:proofErr w:type="spellStart"/>
      <w:r w:rsidRPr="008034F8">
        <w:rPr>
          <w:rFonts w:cs="Tahoma" w:hAnsi="Arial" w:ascii="Arial"/>
          <w:sz w:val="22"/>
          <w:szCs w:val="22"/>
        </w:rPr>
        <w:t>18</w:t>
      </w:r>
      <w:proofErr w:type="spellEnd"/>
      <w:r w:rsidRPr="008034F8">
        <w:rPr>
          <w:rFonts w:cs="Tahoma" w:hAnsi="Arial" w:ascii="Arial"/>
          <w:sz w:val="22"/>
          <w:szCs w:val="22"/>
        </w:rPr>
        <w:t xml:space="preserve">, </w:t>
      </w:r>
      <w:proofErr w:type="spellStart"/>
      <w:r w:rsidRPr="008034F8">
        <w:rPr>
          <w:rFonts w:cs="Tahoma" w:hAnsi="Arial" w:ascii="Arial"/>
          <w:sz w:val="22"/>
          <w:szCs w:val="22"/>
        </w:rPr>
        <w:t>10000</w:t>
      </w:r>
      <w:proofErr w:type="spellEnd"/>
      <w:r w:rsidRPr="008034F8">
        <w:rPr>
          <w:rFonts w:cs="Tahoma" w:hAnsi="Arial" w:ascii="Arial"/>
          <w:sz w:val="22"/>
          <w:szCs w:val="22"/>
        </w:rPr>
        <w:t xml:space="preserve"> Zagreb</w:t>
      </w:r>
    </w:p>
    <w:p w:rsidRDefault="00F2063C" w:rsidP="00F2063C" w:rsidR="00F2063C" w:rsidRPr="008034F8">
      <w:pPr>
        <w:rPr>
          <w:rFonts w:cs="Tahoma" w:hAnsi="Arial" w:ascii="Arial"/>
          <w:sz w:val="22"/>
          <w:szCs w:val="22"/>
        </w:rPr>
      </w:pPr>
      <w:proofErr w:type="spellStart"/>
      <w:r w:rsidRPr="008034F8">
        <w:rPr>
          <w:rFonts w:cs="Tahoma" w:hAnsi="Arial" w:ascii="Arial"/>
          <w:sz w:val="22"/>
          <w:szCs w:val="22"/>
        </w:rPr>
        <w:t>Gsm</w:t>
      </w:r>
      <w:proofErr w:type="spellEnd"/>
      <w:r w:rsidRPr="008034F8">
        <w:rPr>
          <w:rFonts w:cs="Tahoma" w:hAnsi="Arial" w:ascii="Arial"/>
          <w:sz w:val="22"/>
          <w:szCs w:val="22"/>
        </w:rPr>
        <w:t>:  +</w:t>
      </w:r>
      <w:proofErr w:type="spellStart"/>
      <w:r w:rsidRPr="008034F8">
        <w:rPr>
          <w:rFonts w:cs="Tahoma" w:hAnsi="Arial" w:ascii="Arial"/>
          <w:sz w:val="22"/>
          <w:szCs w:val="22"/>
        </w:rPr>
        <w:t>385</w:t>
      </w:r>
      <w:proofErr w:type="spellEnd"/>
      <w:r w:rsidRPr="008034F8">
        <w:rPr>
          <w:rFonts w:cs="Tahoma" w:hAnsi="Arial" w:ascii="Arial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sz w:val="22"/>
          <w:szCs w:val="22"/>
        </w:rPr>
        <w:t>99</w:t>
      </w:r>
      <w:proofErr w:type="spellEnd"/>
      <w:r w:rsidRPr="008034F8">
        <w:rPr>
          <w:rFonts w:cs="Tahoma" w:hAnsi="Arial" w:ascii="Arial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sz w:val="22"/>
          <w:szCs w:val="22"/>
        </w:rPr>
        <w:t>6971</w:t>
      </w:r>
      <w:proofErr w:type="spellEnd"/>
      <w:r w:rsidRPr="008034F8">
        <w:rPr>
          <w:rFonts w:cs="Tahoma" w:hAnsi="Arial" w:ascii="Arial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sz w:val="22"/>
          <w:szCs w:val="22"/>
        </w:rPr>
        <w:t>399</w:t>
      </w:r>
      <w:proofErr w:type="spellEnd"/>
      <w:r w:rsidRPr="008034F8">
        <w:rPr>
          <w:rFonts w:cs="Tahoma" w:hAnsi="Arial" w:ascii="Arial"/>
          <w:sz w:val="22"/>
          <w:szCs w:val="22"/>
        </w:rPr>
        <w:t xml:space="preserve"> </w:t>
      </w:r>
    </w:p>
    <w:p w:rsidRDefault="00F2063C" w:rsidP="00F2063C" w:rsidR="00F2063C" w:rsidRPr="008034F8">
      <w:pPr>
        <w:rPr>
          <w:rFonts w:cs="Tahoma" w:hAnsi="Arial" w:ascii="Arial"/>
          <w:sz w:val="22"/>
          <w:szCs w:val="22"/>
        </w:rPr>
      </w:pPr>
      <w:r w:rsidRPr="008034F8">
        <w:rPr>
          <w:rFonts w:cs="Tahoma" w:hAnsi="Arial" w:ascii="Arial"/>
          <w:sz w:val="22"/>
          <w:szCs w:val="22"/>
        </w:rPr>
        <w:t xml:space="preserve">e-mail: </w:t>
      </w:r>
      <w:proofErr w:type="spellStart"/>
      <w:r w:rsidRPr="008034F8">
        <w:rPr>
          <w:rFonts w:cs="Tahoma" w:hAnsi="Arial" w:ascii="Arial"/>
          <w:sz w:val="22"/>
          <w:szCs w:val="22"/>
        </w:rPr>
        <w:t>marijana</w:t>
      </w:r>
      <w:proofErr w:type="spellEnd"/>
      <w:r w:rsidRPr="008034F8">
        <w:rPr>
          <w:rFonts w:cs="Tahoma" w:hAnsi="Arial" w:ascii="Arial"/>
          <w:sz w:val="22"/>
          <w:szCs w:val="22"/>
        </w:rPr>
        <w:t>@odvjetnica-</w:t>
      </w:r>
      <w:proofErr w:type="spellStart"/>
      <w:r w:rsidRPr="008034F8">
        <w:rPr>
          <w:rFonts w:cs="Tahoma" w:hAnsi="Arial" w:ascii="Arial"/>
          <w:sz w:val="22"/>
          <w:szCs w:val="22"/>
        </w:rPr>
        <w:t>sabljic.hr</w:t>
      </w:r>
      <w:proofErr w:type="spellEnd"/>
    </w:p>
    <w:p w:rsidRDefault="000911F1" w:rsidP="00F2063C" w:rsidR="00F2063C" w:rsidRPr="008034F8">
      <w:pPr>
        <w:rPr>
          <w:rFonts w:cs="Tahoma" w:hAnsi="Arial" w:ascii="Arial"/>
          <w:b/>
          <w:bCs/>
          <w:sz w:val="22"/>
          <w:szCs w:val="22"/>
        </w:rPr>
      </w:pPr>
      <w:r>
        <w:rPr>
          <w:rFonts w:cs="Tahoma" w:hAnsi="Arial" w:ascii="Arial"/>
          <w:b/>
          <w:bCs/>
          <w:sz w:val="22"/>
          <w:szCs w:val="22"/>
        </w:rPr>
        <w:pict>
          <v:shape o:hralign="right" o:hrpct="0.0" o:hr="t" id="_x0000_i1026" style="width:533.6pt;height:2.5pt" type="#_x0000_t75">
            <v:imagedata r:id="rId10" o:title="BD21448_"/>
          </v:shape>
        </w:pict>
      </w:r>
    </w:p>
    <w:p w:rsidRDefault="00F2063C" w:rsidP="00F2063C" w:rsidR="00F2063C" w:rsidRPr="008034F8">
      <w:pPr>
        <w:rPr>
          <w:rFonts w:cs="Tahoma" w:hAnsi="Arial" w:ascii="Arial"/>
          <w:bCs/>
          <w:sz w:val="22"/>
          <w:szCs w:val="22"/>
        </w:rPr>
      </w:pPr>
    </w:p>
    <w:p w:rsidRDefault="00F2063C" w:rsidP="00F2063C" w:rsidR="00F2063C" w:rsidRPr="008034F8">
      <w:pPr>
        <w:rPr>
          <w:rFonts w:cs="Tahoma" w:hAnsi="Arial" w:ascii="Arial"/>
          <w:bCs/>
          <w:sz w:val="22"/>
          <w:szCs w:val="22"/>
        </w:rPr>
      </w:pPr>
    </w:p>
    <w:p w:rsidRDefault="00F2063C" w:rsidP="00F2063C" w:rsidR="00F2063C" w:rsidRPr="008034F8">
      <w:pPr>
        <w:rPr>
          <w:rFonts w:cs="Tahoma" w:hAnsi="Arial" w:ascii="Arial"/>
          <w:bCs/>
          <w:sz w:val="22"/>
          <w:szCs w:val="22"/>
        </w:rPr>
      </w:pPr>
    </w:p>
    <w:p w:rsidRDefault="00F2063C" w:rsidP="00F2063C" w:rsidR="00F2063C" w:rsidRPr="008034F8">
      <w:pPr>
        <w:rPr>
          <w:rFonts w:cs="Tahoma" w:hAnsi="Arial" w:ascii="Arial"/>
          <w:bCs/>
          <w:sz w:val="22"/>
          <w:szCs w:val="22"/>
        </w:rPr>
      </w:pPr>
      <w:r w:rsidRPr="008034F8">
        <w:rPr>
          <w:rFonts w:cs="Tahoma" w:hAnsi="Arial" w:ascii="Arial"/>
          <w:bCs/>
          <w:sz w:val="22"/>
          <w:szCs w:val="22"/>
        </w:rPr>
        <w:t>REPUBLIKA HRVATSKA</w:t>
      </w:r>
    </w:p>
    <w:p w:rsidRDefault="00F2063C" w:rsidP="00F2063C" w:rsidR="00F2063C" w:rsidRPr="008034F8">
      <w:pPr>
        <w:rPr>
          <w:rFonts w:cs="Tahoma" w:hAnsi="Arial" w:ascii="Arial"/>
          <w:bCs/>
          <w:sz w:val="22"/>
          <w:szCs w:val="22"/>
        </w:rPr>
      </w:pPr>
      <w:r w:rsidRPr="008034F8">
        <w:rPr>
          <w:rFonts w:cs="Tahoma" w:hAnsi="Arial" w:ascii="Arial"/>
          <w:bCs/>
          <w:sz w:val="22"/>
          <w:szCs w:val="22"/>
        </w:rPr>
        <w:t>TRGOVAČKI SUD U ZAGREBU</w:t>
      </w:r>
    </w:p>
    <w:p w:rsidRDefault="00F2063C" w:rsidP="00F2063C" w:rsidR="00F2063C" w:rsidRPr="008034F8">
      <w:pPr>
        <w:rPr>
          <w:rFonts w:hAnsi="Arial" w:ascii="Arial"/>
          <w:sz w:val="22"/>
        </w:rPr>
      </w:pPr>
    </w:p>
    <w:p w:rsidRDefault="00F2063C" w:rsidP="00F2063C" w:rsidR="00F2063C" w:rsidRPr="008034F8">
      <w:pPr>
        <w:jc w:val="right"/>
        <w:rPr>
          <w:rFonts w:hAnsi="Arial" w:ascii="Arial"/>
          <w:sz w:val="22"/>
        </w:rPr>
      </w:pPr>
      <w:r w:rsidRPr="008034F8">
        <w:rPr>
          <w:rFonts w:hAnsi="Arial" w:ascii="Arial"/>
          <w:sz w:val="22"/>
        </w:rPr>
        <w:t>Poslovni broj:St-</w:t>
      </w:r>
      <w:proofErr w:type="spellStart"/>
      <w:r w:rsidRPr="008034F8">
        <w:rPr>
          <w:rFonts w:hAnsi="Arial" w:ascii="Arial"/>
          <w:sz w:val="22"/>
        </w:rPr>
        <w:t>4699</w:t>
      </w:r>
      <w:proofErr w:type="spellEnd"/>
      <w:r w:rsidRPr="008034F8">
        <w:rPr>
          <w:rFonts w:hAnsi="Arial" w:ascii="Arial"/>
          <w:sz w:val="22"/>
        </w:rPr>
        <w:t>/</w:t>
      </w:r>
      <w:proofErr w:type="spellStart"/>
      <w:r w:rsidRPr="008034F8">
        <w:rPr>
          <w:rFonts w:hAnsi="Arial" w:ascii="Arial"/>
          <w:sz w:val="22"/>
        </w:rPr>
        <w:t>2016</w:t>
      </w:r>
      <w:proofErr w:type="spellEnd"/>
    </w:p>
    <w:p w:rsidRDefault="00F2063C" w:rsidP="00F2063C" w:rsidR="00F2063C" w:rsidRPr="008034F8">
      <w:pPr>
        <w:jc w:val="both"/>
        <w:rPr>
          <w:rFonts w:hAnsi="Arial" w:ascii="Arial"/>
          <w:sz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</w:rPr>
      </w:pPr>
    </w:p>
    <w:p w:rsidRDefault="00F2063C" w:rsidP="00F2063C" w:rsidR="00F2063C" w:rsidRPr="008034F8">
      <w:pPr>
        <w:jc w:val="both"/>
        <w:rPr>
          <w:rFonts w:cs="Tahoma" w:hAnsi="Arial" w:ascii="Arial"/>
          <w:bCs/>
          <w:sz w:val="22"/>
          <w:szCs w:val="22"/>
        </w:rPr>
      </w:pPr>
      <w:r w:rsidRPr="008034F8">
        <w:rPr>
          <w:rFonts w:hAnsi="Arial" w:ascii="Arial"/>
          <w:sz w:val="22"/>
        </w:rPr>
        <w:t xml:space="preserve">Dužnik: </w:t>
      </w:r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 xml:space="preserve">Stečajna masa iza </w:t>
      </w:r>
      <w:proofErr w:type="spellStart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>MANDEL</w:t>
      </w:r>
      <w:proofErr w:type="spellEnd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 xml:space="preserve"> </w:t>
      </w:r>
      <w:proofErr w:type="spellStart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>94</w:t>
      </w:r>
      <w:proofErr w:type="spellEnd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 xml:space="preserve"> d.o.o. u stečaju</w:t>
      </w:r>
      <w:r w:rsidRPr="008034F8">
        <w:rPr>
          <w:rFonts w:cs="Tahoma" w:hAnsi="Arial" w:ascii="Arial"/>
          <w:bCs/>
          <w:sz w:val="22"/>
        </w:rPr>
        <w:t xml:space="preserve">, sa sjedištem u Zagrebu, Ulica grada Chicaga </w:t>
      </w:r>
      <w:proofErr w:type="spellStart"/>
      <w:r w:rsidRPr="008034F8">
        <w:rPr>
          <w:rFonts w:cs="Tahoma" w:hAnsi="Arial" w:ascii="Arial"/>
          <w:bCs/>
          <w:sz w:val="22"/>
        </w:rPr>
        <w:t>18</w:t>
      </w:r>
      <w:proofErr w:type="spellEnd"/>
      <w:r w:rsidRPr="008034F8">
        <w:rPr>
          <w:rFonts w:cs="Tahoma" w:hAnsi="Arial" w:ascii="Arial"/>
          <w:bCs/>
          <w:sz w:val="22"/>
        </w:rPr>
        <w:t xml:space="preserve">, </w:t>
      </w:r>
      <w:proofErr w:type="spellStart"/>
      <w:r w:rsidRPr="008034F8">
        <w:rPr>
          <w:rFonts w:cs="Tahoma" w:hAnsi="Arial" w:ascii="Arial"/>
          <w:bCs/>
          <w:sz w:val="22"/>
        </w:rPr>
        <w:t>OIB</w:t>
      </w:r>
      <w:proofErr w:type="spellEnd"/>
      <w:r w:rsidRPr="008034F8">
        <w:rPr>
          <w:rFonts w:cs="Tahoma" w:hAnsi="Arial" w:ascii="Arial"/>
          <w:bCs/>
          <w:sz w:val="22"/>
        </w:rPr>
        <w:t xml:space="preserve">: </w:t>
      </w:r>
      <w:proofErr w:type="spellStart"/>
      <w:r w:rsidRPr="008034F8">
        <w:rPr>
          <w:rFonts w:eastAsiaTheme="minorHAnsi" w:hAnsi="Arial" w:ascii="Arial"/>
          <w:sz w:val="22"/>
          <w:szCs w:val="16"/>
          <w:shd w:fill="F8F8F8" w:color="auto" w:val="clear"/>
        </w:rPr>
        <w:t>91796154462</w:t>
      </w:r>
      <w:proofErr w:type="spellEnd"/>
    </w:p>
    <w:p w:rsidRDefault="00F2063C" w:rsidP="00F2063C" w:rsidR="00F2063C" w:rsidRPr="008034F8">
      <w:pPr>
        <w:rPr>
          <w:rFonts w:cs="Tahoma" w:hAnsi="Arial" w:ascii="Arial"/>
          <w:bCs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8"/>
        </w:rPr>
      </w:pPr>
      <w:r w:rsidRPr="008034F8">
        <w:rPr>
          <w:rFonts w:cs="Tahoma" w:hAnsi="Arial" w:ascii="Arial"/>
          <w:bCs/>
          <w:sz w:val="22"/>
          <w:szCs w:val="22"/>
        </w:rPr>
        <w:t xml:space="preserve">Predmet: </w:t>
      </w:r>
      <w:r w:rsidRPr="008034F8">
        <w:rPr>
          <w:rFonts w:hAnsi="Arial" w:ascii="Arial"/>
          <w:b/>
          <w:sz w:val="22"/>
          <w:szCs w:val="28"/>
        </w:rPr>
        <w:t>Izvješće stečajnog upravitelja</w:t>
      </w:r>
    </w:p>
    <w:p w:rsidRDefault="00F2063C" w:rsidP="00F2063C" w:rsidR="00F2063C" w:rsidRPr="008034F8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F2063C" w:rsidP="00F2063C" w:rsidR="00F2063C" w:rsidRPr="008034F8">
      <w:pPr>
        <w:pStyle w:val="Podnoje"/>
        <w:jc w:val="both"/>
        <w:rPr>
          <w:rFonts w:hAnsi="Arial" w:ascii="Arial"/>
          <w:sz w:val="22"/>
          <w:szCs w:val="22"/>
          <w:lang w:val="hr-HR"/>
        </w:rPr>
      </w:pPr>
    </w:p>
    <w:p w:rsidRDefault="00F2063C" w:rsidP="00F2063C" w:rsidR="00F2063C" w:rsidRPr="008034F8">
      <w:pPr>
        <w:jc w:val="both"/>
        <w:rPr>
          <w:rFonts w:hAnsi="Arial" w:ascii="Arial"/>
          <w:bCs/>
          <w:sz w:val="22"/>
        </w:rPr>
      </w:pPr>
      <w:r w:rsidRPr="008034F8">
        <w:rPr>
          <w:rFonts w:hAnsi="Arial" w:ascii="Arial"/>
          <w:bCs/>
          <w:sz w:val="22"/>
        </w:rPr>
        <w:t xml:space="preserve">Ispitno i izvještajno ročište </w:t>
      </w:r>
      <w:proofErr w:type="spellStart"/>
      <w:r w:rsidRPr="008034F8">
        <w:rPr>
          <w:rFonts w:hAnsi="Arial" w:ascii="Arial"/>
          <w:bCs/>
          <w:sz w:val="22"/>
        </w:rPr>
        <w:t>13</w:t>
      </w:r>
      <w:proofErr w:type="spellEnd"/>
      <w:r w:rsidRPr="008034F8">
        <w:rPr>
          <w:rFonts w:hAnsi="Arial" w:ascii="Arial"/>
          <w:bCs/>
          <w:sz w:val="22"/>
        </w:rPr>
        <w:t xml:space="preserve">. veljače </w:t>
      </w:r>
      <w:proofErr w:type="spellStart"/>
      <w:r w:rsidRPr="008034F8">
        <w:rPr>
          <w:rFonts w:hAnsi="Arial" w:ascii="Arial"/>
          <w:bCs/>
          <w:sz w:val="22"/>
        </w:rPr>
        <w:t>2019</w:t>
      </w:r>
      <w:proofErr w:type="spellEnd"/>
      <w:r w:rsidRPr="008034F8">
        <w:rPr>
          <w:rFonts w:hAnsi="Arial" w:ascii="Arial"/>
          <w:bCs/>
          <w:sz w:val="22"/>
        </w:rPr>
        <w:t>. godine</w:t>
      </w:r>
    </w:p>
    <w:p w:rsidRDefault="00F2063C" w:rsidP="00F2063C" w:rsidR="00F2063C" w:rsidRPr="008034F8">
      <w:pPr>
        <w:jc w:val="both"/>
        <w:rPr>
          <w:rFonts w:cs="Tahoma" w:hAnsi="Arial" w:ascii="Arial"/>
          <w:bCs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cs="Tahoma" w:hAnsi="Arial" w:ascii="Arial"/>
          <w:bCs/>
          <w:sz w:val="22"/>
          <w:szCs w:val="22"/>
        </w:rPr>
      </w:pPr>
    </w:p>
    <w:p w:rsidRDefault="00F2063C" w:rsidP="00F2063C" w:rsidR="00F2063C" w:rsidRPr="008034F8">
      <w:pPr>
        <w:pStyle w:val="Naslov2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I.</w:t>
      </w:r>
      <w:r w:rsidRPr="008034F8">
        <w:rPr>
          <w:rFonts w:hAnsi="Arial" w:ascii="Arial"/>
          <w:sz w:val="22"/>
          <w:szCs w:val="22"/>
        </w:rPr>
        <w:tab/>
      </w:r>
      <w:r w:rsidRPr="008034F8">
        <w:rPr>
          <w:rFonts w:hAnsi="Arial" w:ascii="Arial"/>
          <w:caps/>
          <w:sz w:val="22"/>
          <w:szCs w:val="22"/>
        </w:rPr>
        <w:t>Uvod</w:t>
      </w: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</w:rPr>
      </w:pPr>
      <w:r w:rsidRPr="008034F8">
        <w:rPr>
          <w:rFonts w:hAnsi="Arial" w:ascii="Arial"/>
          <w:sz w:val="22"/>
          <w:szCs w:val="22"/>
        </w:rPr>
        <w:t xml:space="preserve">Rješenjem Trgovačkog suda u Zagrebu, </w:t>
      </w:r>
      <w:proofErr w:type="spellStart"/>
      <w:r w:rsidRPr="008034F8">
        <w:rPr>
          <w:rFonts w:hAnsi="Arial" w:ascii="Arial"/>
          <w:sz w:val="22"/>
        </w:rPr>
        <w:t>posl</w:t>
      </w:r>
      <w:proofErr w:type="spellEnd"/>
      <w:r w:rsidRPr="008034F8">
        <w:rPr>
          <w:rFonts w:hAnsi="Arial" w:ascii="Arial"/>
          <w:sz w:val="22"/>
        </w:rPr>
        <w:t>. br. St-</w:t>
      </w:r>
      <w:proofErr w:type="spellStart"/>
      <w:r w:rsidRPr="008034F8">
        <w:rPr>
          <w:rFonts w:hAnsi="Arial" w:ascii="Arial"/>
          <w:sz w:val="22"/>
        </w:rPr>
        <w:t>4699</w:t>
      </w:r>
      <w:proofErr w:type="spellEnd"/>
      <w:r w:rsidRPr="008034F8">
        <w:rPr>
          <w:rFonts w:hAnsi="Arial" w:ascii="Arial"/>
          <w:sz w:val="22"/>
        </w:rPr>
        <w:t>/</w:t>
      </w:r>
      <w:proofErr w:type="spellStart"/>
      <w:r w:rsidRPr="008034F8">
        <w:rPr>
          <w:rFonts w:hAnsi="Arial" w:ascii="Arial"/>
          <w:sz w:val="22"/>
        </w:rPr>
        <w:t>16</w:t>
      </w:r>
      <w:proofErr w:type="spellEnd"/>
      <w:r w:rsidRPr="008034F8">
        <w:rPr>
          <w:rFonts w:hAnsi="Arial" w:ascii="Arial"/>
          <w:sz w:val="22"/>
        </w:rPr>
        <w:t>-</w:t>
      </w:r>
      <w:proofErr w:type="spellStart"/>
      <w:r w:rsidRPr="008034F8">
        <w:rPr>
          <w:rFonts w:hAnsi="Arial" w:ascii="Arial"/>
          <w:sz w:val="22"/>
        </w:rPr>
        <w:t>15</w:t>
      </w:r>
      <w:proofErr w:type="spellEnd"/>
      <w:r w:rsidRPr="008034F8">
        <w:rPr>
          <w:rFonts w:hAnsi="Arial" w:ascii="Arial"/>
          <w:sz w:val="22"/>
        </w:rPr>
        <w:t xml:space="preserve"> od 8. rujna </w:t>
      </w:r>
      <w:proofErr w:type="spellStart"/>
      <w:r w:rsidRPr="008034F8">
        <w:rPr>
          <w:rFonts w:hAnsi="Arial" w:ascii="Arial"/>
          <w:sz w:val="22"/>
        </w:rPr>
        <w:t>2017</w:t>
      </w:r>
      <w:proofErr w:type="spellEnd"/>
      <w:r w:rsidRPr="008034F8">
        <w:rPr>
          <w:rFonts w:hAnsi="Arial" w:ascii="Arial"/>
          <w:sz w:val="22"/>
        </w:rPr>
        <w:t xml:space="preserve">. istovremeno je otvoren i zaključen stečajni postupak nad dužnikom </w:t>
      </w:r>
      <w:proofErr w:type="spellStart"/>
      <w:r w:rsidRPr="008034F8">
        <w:rPr>
          <w:rFonts w:hAnsi="Arial" w:ascii="Arial"/>
          <w:sz w:val="22"/>
        </w:rPr>
        <w:t>MANDEL</w:t>
      </w:r>
      <w:proofErr w:type="spellEnd"/>
      <w:r w:rsidRPr="008034F8">
        <w:rPr>
          <w:rFonts w:hAnsi="Arial" w:ascii="Arial"/>
          <w:sz w:val="22"/>
        </w:rPr>
        <w:t xml:space="preserve"> </w:t>
      </w:r>
      <w:proofErr w:type="spellStart"/>
      <w:r w:rsidRPr="008034F8">
        <w:rPr>
          <w:rFonts w:hAnsi="Arial" w:ascii="Arial"/>
          <w:sz w:val="22"/>
        </w:rPr>
        <w:t>94</w:t>
      </w:r>
      <w:proofErr w:type="spellEnd"/>
      <w:r w:rsidRPr="008034F8">
        <w:rPr>
          <w:rFonts w:hAnsi="Arial" w:ascii="Arial"/>
          <w:sz w:val="22"/>
        </w:rPr>
        <w:t xml:space="preserve"> d.o.o. Zagreb, Vodopijin </w:t>
      </w:r>
      <w:proofErr w:type="spellStart"/>
      <w:r w:rsidRPr="008034F8">
        <w:rPr>
          <w:rFonts w:hAnsi="Arial" w:ascii="Arial"/>
          <w:sz w:val="22"/>
        </w:rPr>
        <w:t>breg</w:t>
      </w:r>
      <w:proofErr w:type="spellEnd"/>
      <w:r w:rsidRPr="008034F8">
        <w:rPr>
          <w:rFonts w:hAnsi="Arial" w:ascii="Arial"/>
          <w:sz w:val="22"/>
        </w:rPr>
        <w:t xml:space="preserve"> </w:t>
      </w:r>
      <w:proofErr w:type="spellStart"/>
      <w:r w:rsidRPr="008034F8">
        <w:rPr>
          <w:rFonts w:hAnsi="Arial" w:ascii="Arial"/>
          <w:sz w:val="22"/>
        </w:rPr>
        <w:t>31</w:t>
      </w:r>
      <w:proofErr w:type="spellEnd"/>
      <w:r w:rsidRPr="008034F8">
        <w:rPr>
          <w:rFonts w:hAnsi="Arial" w:ascii="Arial"/>
          <w:sz w:val="22"/>
        </w:rPr>
        <w:t xml:space="preserve">, </w:t>
      </w:r>
      <w:proofErr w:type="spellStart"/>
      <w:r w:rsidRPr="008034F8">
        <w:rPr>
          <w:rFonts w:hAnsi="Arial" w:ascii="Arial"/>
          <w:sz w:val="22"/>
        </w:rPr>
        <w:t>OIB</w:t>
      </w:r>
      <w:proofErr w:type="spellEnd"/>
      <w:r w:rsidRPr="008034F8">
        <w:rPr>
          <w:rFonts w:hAnsi="Arial" w:ascii="Arial"/>
          <w:sz w:val="22"/>
        </w:rPr>
        <w:t xml:space="preserve">: </w:t>
      </w:r>
      <w:proofErr w:type="spellStart"/>
      <w:r w:rsidRPr="008034F8">
        <w:rPr>
          <w:rFonts w:hAnsi="Arial" w:ascii="Arial"/>
          <w:b/>
          <w:sz w:val="22"/>
        </w:rPr>
        <w:t>56083650027</w:t>
      </w:r>
      <w:proofErr w:type="spellEnd"/>
      <w:r w:rsidRPr="008034F8">
        <w:rPr>
          <w:rFonts w:hAnsi="Arial" w:ascii="Arial"/>
          <w:sz w:val="22"/>
        </w:rPr>
        <w:t xml:space="preserve">, koji je, potom, brisan iz sudskog registra. Po prijedlogu stečajne upraviteljice upisana je stečajna masa iza </w:t>
      </w:r>
      <w:proofErr w:type="spellStart"/>
      <w:r w:rsidRPr="008034F8">
        <w:rPr>
          <w:rFonts w:hAnsi="Arial" w:ascii="Arial"/>
          <w:sz w:val="22"/>
        </w:rPr>
        <w:t>Mandel</w:t>
      </w:r>
      <w:proofErr w:type="spellEnd"/>
      <w:r w:rsidRPr="008034F8">
        <w:rPr>
          <w:rFonts w:hAnsi="Arial" w:ascii="Arial"/>
          <w:sz w:val="22"/>
        </w:rPr>
        <w:t xml:space="preserve"> </w:t>
      </w:r>
      <w:proofErr w:type="spellStart"/>
      <w:r w:rsidRPr="008034F8">
        <w:rPr>
          <w:rFonts w:hAnsi="Arial" w:ascii="Arial"/>
          <w:sz w:val="22"/>
        </w:rPr>
        <w:t>94</w:t>
      </w:r>
      <w:proofErr w:type="spellEnd"/>
      <w:r w:rsidRPr="008034F8">
        <w:rPr>
          <w:rFonts w:hAnsi="Arial" w:ascii="Arial"/>
          <w:sz w:val="22"/>
        </w:rPr>
        <w:t xml:space="preserve"> d.o.o. te je</w:t>
      </w:r>
      <w:r w:rsidRPr="008034F8">
        <w:rPr>
          <w:rFonts w:hAnsi="Arial" w:ascii="Arial"/>
          <w:sz w:val="22"/>
          <w:szCs w:val="22"/>
        </w:rPr>
        <w:t xml:space="preserve"> </w:t>
      </w:r>
      <w:r w:rsidRPr="008034F8">
        <w:rPr>
          <w:rFonts w:hAnsi="Arial" w:ascii="Arial"/>
          <w:sz w:val="22"/>
        </w:rPr>
        <w:t>nastavljen stečajni postupak nad dužnikom Stečajna masa iza K</w:t>
      </w:r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 xml:space="preserve"> </w:t>
      </w:r>
      <w:proofErr w:type="spellStart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>MANDEL</w:t>
      </w:r>
      <w:proofErr w:type="spellEnd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 xml:space="preserve"> </w:t>
      </w:r>
      <w:proofErr w:type="spellStart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>94</w:t>
      </w:r>
      <w:proofErr w:type="spellEnd"/>
      <w:r w:rsidRPr="008034F8">
        <w:rPr>
          <w:rFonts w:eastAsiaTheme="minorHAnsi" w:hAnsi="Arial" w:ascii="Arial"/>
          <w:b/>
          <w:sz w:val="22"/>
          <w:szCs w:val="16"/>
          <w:shd w:fill="F8F8F8" w:color="auto" w:val="clear"/>
        </w:rPr>
        <w:t xml:space="preserve"> d.o.o. u stečaju</w:t>
      </w:r>
      <w:r w:rsidRPr="008034F8">
        <w:rPr>
          <w:rFonts w:cs="Tahoma" w:hAnsi="Arial" w:ascii="Arial"/>
          <w:bCs/>
          <w:sz w:val="22"/>
        </w:rPr>
        <w:t xml:space="preserve">, sa sjedištem u Zagrebu, Ulica grada Chicaga </w:t>
      </w:r>
      <w:proofErr w:type="spellStart"/>
      <w:r w:rsidRPr="008034F8">
        <w:rPr>
          <w:rFonts w:cs="Tahoma" w:hAnsi="Arial" w:ascii="Arial"/>
          <w:bCs/>
          <w:sz w:val="22"/>
        </w:rPr>
        <w:t>18</w:t>
      </w:r>
      <w:proofErr w:type="spellEnd"/>
      <w:r w:rsidRPr="008034F8">
        <w:rPr>
          <w:rFonts w:cs="Tahoma" w:hAnsi="Arial" w:ascii="Arial"/>
          <w:bCs/>
          <w:sz w:val="22"/>
        </w:rPr>
        <w:t xml:space="preserve">, </w:t>
      </w:r>
      <w:proofErr w:type="spellStart"/>
      <w:r w:rsidRPr="008034F8">
        <w:rPr>
          <w:rFonts w:cs="Tahoma" w:hAnsi="Arial" w:ascii="Arial"/>
          <w:bCs/>
          <w:sz w:val="22"/>
        </w:rPr>
        <w:t>OIB</w:t>
      </w:r>
      <w:proofErr w:type="spellEnd"/>
      <w:r w:rsidRPr="008034F8">
        <w:rPr>
          <w:rFonts w:cs="Tahoma" w:hAnsi="Arial" w:ascii="Arial"/>
          <w:bCs/>
          <w:sz w:val="22"/>
        </w:rPr>
        <w:t xml:space="preserve">: </w:t>
      </w:r>
      <w:proofErr w:type="spellStart"/>
      <w:r w:rsidRPr="008034F8">
        <w:rPr>
          <w:rFonts w:eastAsiaTheme="minorHAnsi" w:hAnsi="Arial" w:ascii="Arial"/>
          <w:sz w:val="22"/>
          <w:szCs w:val="16"/>
          <w:shd w:fill="F8F8F8" w:color="auto" w:val="clear"/>
        </w:rPr>
        <w:t>91796154462</w:t>
      </w:r>
      <w:proofErr w:type="spellEnd"/>
      <w:r w:rsidRPr="008034F8">
        <w:rPr>
          <w:rFonts w:hAnsi="Arial" w:ascii="Arial"/>
          <w:sz w:val="22"/>
          <w:szCs w:val="22"/>
        </w:rPr>
        <w:t xml:space="preserve"> (u daljnjem tekstu: Stečajni dužnik), budući je </w:t>
      </w:r>
      <w:r w:rsidRPr="008034F8">
        <w:rPr>
          <w:rFonts w:hAnsi="Arial" w:ascii="Arial"/>
          <w:sz w:val="22"/>
        </w:rPr>
        <w:t xml:space="preserve">naknadno utvrđeno da je dužnik vlasnik nekretnina </w:t>
      </w:r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k.č.br.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2133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/2, oznake zemljišta “kuća br.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1C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“, </w:t>
      </w:r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lastRenderedPageBreak/>
        <w:t xml:space="preserve">površine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233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m2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, “dvorište“ površine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1328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m2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, ukupno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1561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m2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, i k.č.br.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2133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/3, oznake zemljišta “oranica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Bijenik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“, površine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39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m2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, odnosno sveukupne površine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1600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m2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, upisana u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zk.ul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.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6383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>k.o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  <w:sz w:val="22"/>
          <w:szCs w:val="22"/>
        </w:rPr>
        <w:t xml:space="preserve"> Šestine</w:t>
      </w:r>
      <w:r w:rsidRPr="008034F8">
        <w:rPr>
          <w:rFonts w:hAnsi="Arial" w:ascii="Arial"/>
          <w:sz w:val="22"/>
        </w:rPr>
        <w:t>.</w:t>
      </w:r>
    </w:p>
    <w:p w:rsidRDefault="00F2063C" w:rsidP="00F2063C" w:rsidR="00F2063C" w:rsidRPr="008034F8">
      <w:pPr>
        <w:pStyle w:val="Tijeloteksta"/>
        <w:rPr>
          <w:rFonts w:eastAsia="Cambria" w:hAnsi="Arial" w:ascii="Arial"/>
          <w:sz w:val="22"/>
          <w:szCs w:val="16"/>
          <w:shd w:fill="F8F8F8" w:color="auto" w:val="clear"/>
        </w:rPr>
      </w:pPr>
    </w:p>
    <w:p w:rsidRDefault="00F2063C" w:rsidP="00F2063C" w:rsidR="00F2063C" w:rsidRPr="008034F8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</w:p>
    <w:p w:rsidRDefault="00F2063C" w:rsidP="00F2063C" w:rsidR="00F2063C" w:rsidRPr="008034F8">
      <w:pPr>
        <w:ind w:firstLine="720"/>
        <w:jc w:val="both"/>
        <w:rPr>
          <w:rFonts w:hAnsi="Arial" w:ascii="Arial"/>
          <w:sz w:val="22"/>
          <w:shd w:fill="FFFFFF" w:color="auto" w:val="clear"/>
        </w:rPr>
      </w:pPr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Dana 5. srpnja </w:t>
      </w:r>
      <w:proofErr w:type="spellStart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2018</w:t>
      </w:r>
      <w:proofErr w:type="spellEnd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. godine je pozvana odgovorna osoba g. Slavko </w:t>
      </w:r>
      <w:proofErr w:type="spellStart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Vdović</w:t>
      </w:r>
      <w:proofErr w:type="spellEnd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da mi </w:t>
      </w:r>
      <w:r w:rsidRPr="008034F8">
        <w:rPr>
          <w:rFonts w:hAnsi="Arial" w:ascii="Arial"/>
          <w:sz w:val="22"/>
          <w:shd w:fill="FFFFFF" w:color="auto" w:val="clear"/>
        </w:rPr>
        <w:t xml:space="preserve">bez odgode dostavi </w:t>
      </w:r>
      <w:proofErr w:type="spellStart"/>
      <w:r w:rsidRPr="008034F8">
        <w:rPr>
          <w:rFonts w:hAnsi="Arial" w:ascii="Arial"/>
          <w:sz w:val="22"/>
          <w:shd w:fill="FFFFFF" w:color="auto" w:val="clear"/>
        </w:rPr>
        <w:t>prokazni</w:t>
      </w:r>
      <w:proofErr w:type="spellEnd"/>
      <w:r w:rsidRPr="008034F8">
        <w:rPr>
          <w:rFonts w:hAnsi="Arial" w:ascii="Arial"/>
          <w:sz w:val="22"/>
          <w:shd w:fill="FFFFFF" w:color="auto" w:val="clear"/>
        </w:rPr>
        <w:t xml:space="preserve"> popis imovine u kojem će navesti:</w:t>
      </w:r>
    </w:p>
    <w:p w:rsidRDefault="00F2063C" w:rsidP="00F2063C" w:rsidR="00F2063C" w:rsidRPr="008034F8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</w:rPr>
        <w:t>gdje se nalaze pojedine stvari koje čine stečajnu masu;</w:t>
      </w:r>
    </w:p>
    <w:p w:rsidRDefault="00F2063C" w:rsidP="00F2063C" w:rsidR="00F2063C" w:rsidRPr="008034F8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</w:rPr>
        <w:t>gdje se nalaze i kome pripadaju tuđe stvari na kojima dužnik ima određena imovinska prava;</w:t>
      </w:r>
    </w:p>
    <w:p w:rsidRDefault="00F2063C" w:rsidP="00F2063C" w:rsidR="00F2063C" w:rsidRPr="008034F8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</w:rPr>
        <w:t>prema kome dužnik ima kakvu novčanu ili koju drugu tražbinu;</w:t>
      </w:r>
    </w:p>
    <w:p w:rsidRDefault="00F2063C" w:rsidP="00F2063C" w:rsidR="00F2063C" w:rsidRPr="008034F8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</w:rPr>
        <w:t>koja druga prava čine imovinu dužnika;</w:t>
      </w:r>
    </w:p>
    <w:p w:rsidRDefault="00F2063C" w:rsidP="00F2063C" w:rsidR="00F2063C" w:rsidRPr="008034F8">
      <w:pPr>
        <w:pStyle w:val="Odlomakpopisa"/>
        <w:numPr>
          <w:ilvl w:val="0"/>
          <w:numId w:val="6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</w:rPr>
        <w:t xml:space="preserve">ima li dužnik kakvu drugu imovinu. </w:t>
      </w:r>
    </w:p>
    <w:p w:rsidRDefault="00F2063C" w:rsidP="00F2063C" w:rsidR="00F2063C" w:rsidRPr="008034F8">
      <w:pPr>
        <w:pStyle w:val="Odlomakpopisa"/>
        <w:ind w:left="0"/>
        <w:rPr>
          <w:rFonts w:hAnsi="Arial" w:ascii="Arial"/>
          <w:sz w:val="22"/>
        </w:rPr>
      </w:pPr>
    </w:p>
    <w:p w:rsidRDefault="00F2063C" w:rsidP="00F2063C" w:rsidR="00F2063C" w:rsidRPr="008034F8">
      <w:pPr>
        <w:ind w:firstLine="720"/>
        <w:jc w:val="both"/>
        <w:rPr>
          <w:rFonts w:hAnsi="Arial" w:ascii="Arial"/>
          <w:sz w:val="22"/>
          <w:shd w:fill="FFFFFF" w:color="auto" w:val="clear"/>
        </w:rPr>
      </w:pPr>
      <w:r w:rsidRPr="008034F8">
        <w:rPr>
          <w:rFonts w:hAnsi="Arial" w:ascii="Arial"/>
          <w:sz w:val="22"/>
          <w:shd w:fill="FFFFFF" w:color="auto" w:val="clear"/>
        </w:rPr>
        <w:t>Nadalje je pozvan da mi dostavi poslovnu dokumentaciju iz koje će biti vidljivo poslovanje stečajnog dužnika u vremenu koje je prethodilo otvaranju stečajnog postupka, a osobito:</w:t>
      </w:r>
    </w:p>
    <w:p w:rsidRDefault="00F2063C" w:rsidP="00F2063C" w:rsidR="00F2063C" w:rsidRPr="008034F8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  <w:shd w:fill="FFFFFF" w:color="auto" w:val="clear"/>
        </w:rPr>
        <w:t xml:space="preserve">Bruto bilancu na dan 31.12.2013.- 08.09.2017. godine </w:t>
      </w:r>
    </w:p>
    <w:p w:rsidRDefault="00F2063C" w:rsidP="00F2063C" w:rsidR="00F2063C" w:rsidRPr="008034F8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  <w:shd w:fill="FFFFFF" w:color="auto" w:val="clear"/>
        </w:rPr>
        <w:t>Popis dugotrajne imovine sa podacima o vrijednostima nabave i otpisa,</w:t>
      </w:r>
    </w:p>
    <w:p w:rsidRDefault="00F2063C" w:rsidP="00F2063C" w:rsidR="00F2063C" w:rsidRPr="008034F8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  <w:shd w:fill="FFFFFF" w:color="auto" w:val="clear"/>
        </w:rPr>
        <w:t>Otvorene stavke kupaca/dobavljača</w:t>
      </w:r>
    </w:p>
    <w:p w:rsidRDefault="00F2063C" w:rsidP="00F2063C" w:rsidR="00F2063C" w:rsidRPr="008034F8">
      <w:pPr>
        <w:pStyle w:val="Odlomakpopisa"/>
        <w:numPr>
          <w:ilvl w:val="0"/>
          <w:numId w:val="7"/>
        </w:numPr>
        <w:jc w:val="both"/>
        <w:rPr>
          <w:rFonts w:hAnsi="Arial" w:ascii="Arial"/>
          <w:sz w:val="22"/>
        </w:rPr>
      </w:pPr>
      <w:r w:rsidRPr="008034F8">
        <w:rPr>
          <w:rFonts w:hAnsi="Arial" w:ascii="Arial"/>
          <w:sz w:val="22"/>
          <w:shd w:fill="FFFFFF" w:color="auto" w:val="clear"/>
        </w:rPr>
        <w:t>Stanje zaliha ako postoje sa popisom na dan 31.12.2013. do 08.09.2017. godine,</w:t>
      </w:r>
    </w:p>
    <w:p w:rsidRDefault="00F2063C" w:rsidP="00F2063C" w:rsidR="00F2063C" w:rsidRPr="008034F8">
      <w:pPr>
        <w:pStyle w:val="Odlomakpopisa"/>
        <w:numPr>
          <w:ilvl w:val="0"/>
          <w:numId w:val="7"/>
        </w:numPr>
        <w:jc w:val="both"/>
        <w:rPr>
          <w:rFonts w:hAnsi="Arial" w:ascii="Arial"/>
          <w:sz w:val="22"/>
        </w:rPr>
      </w:pPr>
      <w:r w:rsidRPr="008034F8">
        <w:rPr>
          <w:rFonts w:hAnsi="Arial" w:ascii="Arial"/>
          <w:sz w:val="22"/>
          <w:shd w:fill="FFFFFF" w:color="auto" w:val="clear"/>
        </w:rPr>
        <w:t>Dokumentaciju o potraživanjima ili zajmovima, kreditima (ugovori), kao i stanje na dan 08.09.2017. godine,</w:t>
      </w:r>
    </w:p>
    <w:p w:rsidRDefault="00F2063C" w:rsidP="00F2063C" w:rsidR="00F2063C" w:rsidRPr="008034F8">
      <w:pPr>
        <w:pStyle w:val="Odlomakpopisa"/>
        <w:numPr>
          <w:ilvl w:val="0"/>
          <w:numId w:val="7"/>
        </w:numPr>
        <w:rPr>
          <w:rFonts w:hAnsi="Arial" w:ascii="Arial"/>
          <w:sz w:val="22"/>
        </w:rPr>
      </w:pPr>
      <w:r w:rsidRPr="008034F8">
        <w:rPr>
          <w:rFonts w:hAnsi="Arial" w:ascii="Arial"/>
          <w:sz w:val="22"/>
          <w:shd w:fill="FFFFFF" w:color="auto" w:val="clear"/>
        </w:rPr>
        <w:t>Podaci o zaposlenima.</w:t>
      </w:r>
    </w:p>
    <w:p w:rsidRDefault="00F2063C" w:rsidP="00F2063C" w:rsidR="00F2063C" w:rsidRPr="008034F8">
      <w:pPr>
        <w:pStyle w:val="Odlomakpopisa"/>
        <w:rPr>
          <w:rFonts w:hAnsi="Arial" w:ascii="Arial"/>
          <w:sz w:val="22"/>
        </w:rPr>
      </w:pPr>
    </w:p>
    <w:p w:rsidRDefault="00F2063C" w:rsidP="00F2063C" w:rsidR="00F2063C" w:rsidRPr="008034F8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</w:t>
      </w:r>
    </w:p>
    <w:p w:rsidRDefault="00F2063C" w:rsidP="00F2063C" w:rsidR="00F2063C" w:rsidRPr="008034F8">
      <w:pPr>
        <w:jc w:val="both"/>
        <w:rPr>
          <w:rFonts w:eastAsia="Cambria" w:hAnsi="Arial" w:ascii="Arial"/>
          <w:sz w:val="22"/>
          <w:szCs w:val="16"/>
          <w:shd w:fill="F8F8F8" w:color="auto" w:val="clear"/>
          <w:lang w:eastAsia="en-US"/>
        </w:rPr>
      </w:pPr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Navedenom pozivu se g. </w:t>
      </w:r>
      <w:proofErr w:type="spellStart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Vdović</w:t>
      </w:r>
      <w:proofErr w:type="spellEnd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 nije odazvao, kao niti pozivu suda od </w:t>
      </w:r>
      <w:proofErr w:type="spellStart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16</w:t>
      </w:r>
      <w:proofErr w:type="spellEnd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 xml:space="preserve">. veljače </w:t>
      </w:r>
      <w:proofErr w:type="spellStart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2017</w:t>
      </w:r>
      <w:proofErr w:type="spellEnd"/>
      <w:r w:rsidRPr="008034F8">
        <w:rPr>
          <w:rFonts w:eastAsia="Cambria" w:hAnsi="Arial" w:ascii="Arial"/>
          <w:sz w:val="22"/>
          <w:szCs w:val="16"/>
          <w:shd w:fill="F8F8F8" w:color="auto" w:val="clear"/>
          <w:lang w:eastAsia="en-US"/>
        </w:rPr>
        <w:t>. godine da dostavi pisano izvješće o financijsko – gospodarskom stanju dužnika.</w:t>
      </w:r>
    </w:p>
    <w:p w:rsidRDefault="00F2063C" w:rsidP="00F2063C" w:rsidR="00F2063C" w:rsidRPr="008034F8">
      <w:pPr>
        <w:pStyle w:val="Tijeloteksta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  <w:r w:rsidRPr="008034F8">
        <w:rPr>
          <w:rFonts w:hAnsi="Arial" w:ascii="Arial"/>
          <w:b/>
          <w:sz w:val="22"/>
          <w:szCs w:val="22"/>
        </w:rPr>
        <w:t>II.</w:t>
      </w:r>
      <w:r w:rsidRPr="008034F8">
        <w:rPr>
          <w:rFonts w:hAnsi="Arial" w:ascii="Arial"/>
          <w:b/>
          <w:sz w:val="22"/>
          <w:szCs w:val="22"/>
        </w:rPr>
        <w:tab/>
      </w:r>
      <w:r w:rsidRPr="008034F8">
        <w:rPr>
          <w:rFonts w:hAnsi="Arial" w:ascii="Arial"/>
          <w:b/>
          <w:bCs/>
          <w:caps/>
          <w:sz w:val="22"/>
          <w:szCs w:val="22"/>
        </w:rPr>
        <w:t xml:space="preserve">Poduzete radnje stečajnog upravitelja </w:t>
      </w:r>
      <w:r w:rsidRPr="008034F8">
        <w:rPr>
          <w:rFonts w:eastAsia="Cambria" w:hAnsi="Arial" w:ascii="Arial"/>
          <w:b/>
          <w:sz w:val="22"/>
          <w:szCs w:val="16"/>
          <w:shd w:fill="F8F8F8" w:color="auto" w:val="clear"/>
          <w:lang w:eastAsia="en-US"/>
        </w:rPr>
        <w:t>NAKON UPISA STEČAJNE MASE</w:t>
      </w:r>
    </w:p>
    <w:p w:rsidRDefault="00F2063C" w:rsidP="00F2063C" w:rsidR="00F2063C" w:rsidRPr="008034F8">
      <w:pPr>
        <w:pStyle w:val="Tijeloteksta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pStyle w:val="Tijeloteksta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pStyle w:val="Tijeloteksta"/>
        <w:ind w:firstLine="720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Nakon otvaranja stečajnog postupka poduzete su slijedeće aktivnosti:</w:t>
      </w:r>
    </w:p>
    <w:p w:rsidRDefault="00F2063C" w:rsidP="00F2063C" w:rsidR="00F2063C" w:rsidRPr="008034F8">
      <w:pPr>
        <w:pStyle w:val="Tijeloteksta"/>
        <w:ind w:firstLine="720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pStyle w:val="Tijeloteksta"/>
        <w:ind w:hanging="720" w:left="1440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a.)</w:t>
      </w:r>
      <w:r w:rsidRPr="008034F8">
        <w:rPr>
          <w:rFonts w:hAnsi="Arial" w:ascii="Arial"/>
          <w:sz w:val="22"/>
          <w:szCs w:val="22"/>
        </w:rPr>
        <w:tab/>
        <w:t>Pečat: izrađen je novi pečat.</w:t>
      </w:r>
    </w:p>
    <w:p w:rsidRDefault="00F2063C" w:rsidP="00F2063C" w:rsidR="00F2063C" w:rsidRPr="008034F8">
      <w:pPr>
        <w:pStyle w:val="Tijeloteksta"/>
        <w:ind w:hanging="720" w:left="1440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pStyle w:val="Tijeloteksta"/>
        <w:ind w:firstLine="705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lastRenderedPageBreak/>
        <w:t>b.</w:t>
      </w:r>
      <w:r w:rsidRPr="008034F8">
        <w:rPr>
          <w:rFonts w:hAnsi="Arial" w:ascii="Arial"/>
          <w:sz w:val="22"/>
          <w:szCs w:val="22"/>
        </w:rPr>
        <w:tab/>
        <w:t xml:space="preserve">Promjene pri nadležnim tijelima: U svezi činjenice otvaranja i zaključenja stečajnog postupka sukladno čl. </w:t>
      </w:r>
      <w:proofErr w:type="spellStart"/>
      <w:r w:rsidRPr="008034F8">
        <w:rPr>
          <w:rFonts w:hAnsi="Arial" w:ascii="Arial"/>
          <w:sz w:val="22"/>
          <w:szCs w:val="22"/>
        </w:rPr>
        <w:t>39</w:t>
      </w:r>
      <w:proofErr w:type="spellEnd"/>
      <w:r w:rsidRPr="008034F8">
        <w:rPr>
          <w:rFonts w:hAnsi="Arial" w:ascii="Arial"/>
          <w:sz w:val="22"/>
          <w:szCs w:val="22"/>
        </w:rPr>
        <w:t>. Zakona o porezu na dobit je podnesena obavijest Ministarstvu financija – Poreznoj upravi, u sudskom registru Trgovačkog suda u Zagrebu je pohranjen potpis stečajnog upravitelja te su dane odgovarajuće obavijesti Hrvatskom zavodu za mirovinsko osiguranje.</w:t>
      </w:r>
    </w:p>
    <w:p w:rsidRDefault="00F2063C" w:rsidP="00F2063C" w:rsidR="00F2063C" w:rsidRPr="008034F8">
      <w:pPr>
        <w:pStyle w:val="Tijeloteksta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ind w:hanging="735" w:left="1440"/>
        <w:jc w:val="both"/>
        <w:rPr>
          <w:rFonts w:cs="Calibri" w:hAnsi="Arial" w:ascii="Arial"/>
          <w:sz w:val="22"/>
        </w:rPr>
      </w:pPr>
      <w:r w:rsidRPr="008034F8">
        <w:rPr>
          <w:rFonts w:hAnsi="Arial" w:ascii="Arial"/>
          <w:sz w:val="22"/>
        </w:rPr>
        <w:t>c.)</w:t>
      </w:r>
      <w:r w:rsidRPr="008034F8">
        <w:rPr>
          <w:rFonts w:hAnsi="Arial" w:ascii="Arial"/>
          <w:sz w:val="22"/>
        </w:rPr>
        <w:tab/>
        <w:t xml:space="preserve">Žiro računi: predlaže se da temeljem čl. </w:t>
      </w:r>
      <w:proofErr w:type="spellStart"/>
      <w:r w:rsidRPr="008034F8">
        <w:rPr>
          <w:rFonts w:hAnsi="Arial" w:ascii="Arial"/>
          <w:sz w:val="22"/>
        </w:rPr>
        <w:t>133</w:t>
      </w:r>
      <w:proofErr w:type="spellEnd"/>
      <w:r w:rsidRPr="008034F8">
        <w:rPr>
          <w:rFonts w:hAnsi="Arial" w:ascii="Arial"/>
          <w:sz w:val="22"/>
        </w:rPr>
        <w:t xml:space="preserve">. st. 4. </w:t>
      </w:r>
      <w:proofErr w:type="spellStart"/>
      <w:r w:rsidRPr="008034F8">
        <w:rPr>
          <w:rFonts w:hAnsi="Arial" w:ascii="Arial"/>
          <w:sz w:val="22"/>
        </w:rPr>
        <w:t>SZ</w:t>
      </w:r>
      <w:proofErr w:type="spellEnd"/>
      <w:r w:rsidRPr="008034F8">
        <w:rPr>
          <w:rFonts w:hAnsi="Arial" w:ascii="Arial"/>
          <w:sz w:val="22"/>
        </w:rPr>
        <w:t xml:space="preserve">-a sud donese zaključak kojim se odobrava otvaranje računa kod </w:t>
      </w:r>
      <w:r w:rsidRPr="008034F8">
        <w:rPr>
          <w:rFonts w:cs="Calibri" w:hAnsi="Arial" w:ascii="Arial"/>
          <w:sz w:val="22"/>
        </w:rPr>
        <w:t xml:space="preserve">Privredne banke Zagreb d.d. </w:t>
      </w:r>
    </w:p>
    <w:p w:rsidRDefault="00F2063C" w:rsidP="00F2063C" w:rsidR="00F2063C" w:rsidRPr="008034F8">
      <w:pPr>
        <w:jc w:val="both"/>
        <w:rPr>
          <w:rFonts w:cs="Calibri" w:hAnsi="Arial" w:ascii="Arial"/>
          <w:sz w:val="22"/>
        </w:rPr>
      </w:pPr>
    </w:p>
    <w:p w:rsidRDefault="00F2063C" w:rsidP="00F2063C" w:rsidR="00F2063C" w:rsidRPr="008034F8">
      <w:pPr>
        <w:ind w:hanging="735" w:left="1440"/>
        <w:jc w:val="both"/>
        <w:rPr>
          <w:rFonts w:cs="Calibri" w:hAnsi="Arial" w:ascii="Arial"/>
          <w:sz w:val="22"/>
        </w:rPr>
      </w:pPr>
      <w:r w:rsidRPr="008034F8">
        <w:rPr>
          <w:rFonts w:cs="Calibri" w:hAnsi="Arial" w:ascii="Arial"/>
          <w:sz w:val="22"/>
        </w:rPr>
        <w:t>d.)</w:t>
      </w:r>
      <w:r w:rsidRPr="008034F8">
        <w:rPr>
          <w:rFonts w:cs="Calibri" w:hAnsi="Arial" w:ascii="Arial"/>
          <w:sz w:val="22"/>
        </w:rPr>
        <w:tab/>
        <w:t xml:space="preserve">Računovodstveni poslovi:  Sa stručnim knjigovodstvenim uredom su dovršeni pregovori za sklapanje ugovora o vođenju poslovnih knjiga, temeljem kojega će mu biti povjereni poslovi sređivanja knjigovodstvene dokumentacije, </w:t>
      </w:r>
      <w:r w:rsidRPr="008034F8">
        <w:rPr>
          <w:rFonts w:hAnsi="Arial" w:ascii="Arial"/>
          <w:sz w:val="22"/>
        </w:rPr>
        <w:t>kao i obavljanje financijskih i knjigovodstvenih poslova dužnika.</w:t>
      </w:r>
      <w:r w:rsidRPr="008034F8">
        <w:rPr>
          <w:rFonts w:cs="Calibri" w:hAnsi="Arial" w:ascii="Arial"/>
          <w:sz w:val="22"/>
        </w:rPr>
        <w:t xml:space="preserve"> </w:t>
      </w:r>
      <w:r w:rsidRPr="008034F8">
        <w:rPr>
          <w:rFonts w:cs="Tahoma" w:hAnsi="Arial" w:ascii="Arial"/>
          <w:sz w:val="22"/>
          <w:szCs w:val="22"/>
        </w:rPr>
        <w:t xml:space="preserve"> </w:t>
      </w:r>
    </w:p>
    <w:p w:rsidRDefault="00F2063C" w:rsidP="00F2063C" w:rsidR="00F2063C" w:rsidRPr="008034F8">
      <w:pPr>
        <w:ind w:hanging="735" w:left="1440"/>
        <w:jc w:val="both"/>
        <w:rPr>
          <w:rFonts w:cs="Calibri" w:hAnsi="Arial" w:ascii="Arial"/>
          <w:sz w:val="22"/>
        </w:rPr>
      </w:pPr>
      <w:r w:rsidRPr="008034F8">
        <w:rPr>
          <w:rFonts w:cs="Calibri" w:hAnsi="Arial" w:ascii="Arial"/>
          <w:sz w:val="22"/>
        </w:rPr>
        <w:t>e.)</w:t>
      </w:r>
      <w:r w:rsidRPr="008034F8">
        <w:rPr>
          <w:rFonts w:cs="Calibri" w:hAnsi="Arial" w:ascii="Arial"/>
          <w:sz w:val="22"/>
        </w:rPr>
        <w:tab/>
        <w:t>Sačinjen je pregled imovine i obveza</w:t>
      </w:r>
    </w:p>
    <w:p w:rsidRDefault="00F2063C" w:rsidP="00F2063C" w:rsidR="00F2063C" w:rsidRPr="008034F8">
      <w:pPr>
        <w:ind w:hanging="735" w:left="1440"/>
        <w:jc w:val="both"/>
        <w:rPr>
          <w:rFonts w:cs="Calibri" w:hAnsi="Arial" w:ascii="Arial"/>
          <w:sz w:val="22"/>
        </w:rPr>
      </w:pPr>
      <w:r w:rsidRPr="008034F8">
        <w:rPr>
          <w:rFonts w:cs="Calibri" w:hAnsi="Arial" w:ascii="Arial"/>
          <w:sz w:val="22"/>
        </w:rPr>
        <w:t xml:space="preserve">f.) </w:t>
      </w:r>
      <w:r w:rsidRPr="008034F8">
        <w:rPr>
          <w:rFonts w:cs="Calibri" w:hAnsi="Arial" w:ascii="Arial"/>
          <w:sz w:val="22"/>
        </w:rPr>
        <w:tab/>
        <w:t>Sastavljena je tablica prijavljenih tražbina</w:t>
      </w:r>
    </w:p>
    <w:p w:rsidRDefault="00F2063C" w:rsidP="00F2063C" w:rsidR="00F2063C" w:rsidRPr="008034F8">
      <w:pPr>
        <w:ind w:hanging="735" w:left="1440"/>
        <w:jc w:val="both"/>
        <w:rPr>
          <w:rFonts w:cs="Calibri" w:hAnsi="Arial" w:ascii="Arial"/>
          <w:b/>
          <w:sz w:val="22"/>
        </w:rPr>
      </w:pPr>
      <w:r w:rsidRPr="008034F8">
        <w:rPr>
          <w:rFonts w:cs="Calibri" w:hAnsi="Arial" w:ascii="Arial"/>
          <w:sz w:val="22"/>
        </w:rPr>
        <w:t xml:space="preserve">g.) </w:t>
      </w:r>
      <w:r w:rsidRPr="008034F8">
        <w:rPr>
          <w:rFonts w:cs="Calibri" w:hAnsi="Arial" w:ascii="Arial"/>
          <w:sz w:val="22"/>
        </w:rPr>
        <w:tab/>
        <w:t xml:space="preserve">Sastavljen je popis vjerovnika sukladno čl. </w:t>
      </w:r>
      <w:proofErr w:type="spellStart"/>
      <w:r w:rsidRPr="008034F8">
        <w:rPr>
          <w:rFonts w:cs="Calibri" w:hAnsi="Arial" w:ascii="Arial"/>
          <w:sz w:val="22"/>
        </w:rPr>
        <w:t>222</w:t>
      </w:r>
      <w:proofErr w:type="spellEnd"/>
      <w:r w:rsidRPr="008034F8">
        <w:rPr>
          <w:rFonts w:cs="Calibri" w:hAnsi="Arial" w:ascii="Arial"/>
          <w:sz w:val="22"/>
        </w:rPr>
        <w:t>. Stečajnog zakona.</w:t>
      </w: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aslov3"/>
        <w:rPr>
          <w:rFonts w:hAnsi="Arial" w:ascii="Arial"/>
          <w:b w:val="false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III.</w:t>
      </w:r>
      <w:r w:rsidRPr="008034F8">
        <w:rPr>
          <w:rFonts w:hAnsi="Arial" w:ascii="Arial"/>
          <w:sz w:val="22"/>
          <w:szCs w:val="22"/>
        </w:rPr>
        <w:tab/>
      </w:r>
      <w:r w:rsidRPr="008034F8">
        <w:rPr>
          <w:rFonts w:hAnsi="Arial" w:ascii="Arial"/>
          <w:bCs w:val="false"/>
          <w:caps/>
          <w:sz w:val="22"/>
          <w:szCs w:val="22"/>
        </w:rPr>
        <w:t>STANJE STEČAJNE MASE</w:t>
      </w: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  <w:r w:rsidRPr="008034F8">
        <w:rPr>
          <w:rFonts w:hAnsi="Arial" w:ascii="Arial"/>
          <w:b/>
          <w:sz w:val="22"/>
          <w:szCs w:val="22"/>
        </w:rPr>
        <w:tab/>
        <w:t>Nekretnine i pokretnine</w:t>
      </w: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tbl>
      <w:tblPr>
        <w:tblpPr w:tblpY="176" w:tblpX="1909" w:horzAnchor="page" w:vertAnchor="text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489"/>
        <w:gridCol w:w="2105"/>
        <w:gridCol w:w="2135"/>
        <w:gridCol w:w="2127"/>
      </w:tblGrid>
      <w:tr w:rsidTr="000F35E9" w:rsidR="00F2063C" w:rsidRPr="008034F8">
        <w:trPr>
          <w:trHeight w:val="579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8034F8">
              <w:rPr>
                <w:rFonts w:cs="Calibri" w:hAnsi="Arial" w:ascii="Arial"/>
                <w:b/>
              </w:rPr>
              <w:t>DUGOTRAJNA IMOVINA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Knjigovodstveno stanje</w:t>
            </w:r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proofErr w:type="spellStart"/>
            <w:r w:rsidRPr="008034F8">
              <w:rPr>
                <w:rFonts w:cs="Calibri" w:hAnsi="Arial" w:ascii="Arial"/>
              </w:rPr>
              <w:t>Potenc</w:t>
            </w:r>
            <w:proofErr w:type="spellEnd"/>
            <w:r w:rsidRPr="008034F8">
              <w:rPr>
                <w:rFonts w:cs="Calibri" w:hAnsi="Arial" w:ascii="Arial"/>
              </w:rPr>
              <w:t>. imovina za pokriće obveza</w:t>
            </w:r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Napomena</w:t>
            </w:r>
          </w:p>
        </w:tc>
      </w:tr>
      <w:tr w:rsidTr="000F35E9" w:rsidR="00F2063C" w:rsidRPr="008034F8">
        <w:trPr>
          <w:trHeight w:val="305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Nematerijalna imovina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0,</w:t>
            </w:r>
            <w:proofErr w:type="spellStart"/>
            <w:r w:rsidRPr="008034F8">
              <w:rPr>
                <w:rFonts w:cs="Calibri" w:hAnsi="Arial" w:ascii="Arial"/>
              </w:rPr>
              <w:t>00</w:t>
            </w:r>
            <w:proofErr w:type="spellEnd"/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0,</w:t>
            </w:r>
            <w:proofErr w:type="spellStart"/>
            <w:r w:rsidRPr="008034F8">
              <w:rPr>
                <w:rFonts w:cs="Calibri" w:hAnsi="Arial" w:ascii="Arial"/>
              </w:rPr>
              <w:t>00</w:t>
            </w:r>
            <w:proofErr w:type="spellEnd"/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Tr="000F35E9" w:rsidR="00F2063C" w:rsidRPr="008034F8">
        <w:trPr>
          <w:trHeight w:val="273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 xml:space="preserve">Materijalna imovina 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hAnsi="Arial" w:ascii="Arial"/>
                <w:szCs w:val="20"/>
              </w:rPr>
              <w:t>0,</w:t>
            </w:r>
            <w:proofErr w:type="spellStart"/>
            <w:r w:rsidRPr="008034F8">
              <w:rPr>
                <w:rFonts w:hAnsi="Arial" w:ascii="Arial"/>
                <w:szCs w:val="20"/>
              </w:rPr>
              <w:t>00</w:t>
            </w:r>
            <w:proofErr w:type="spellEnd"/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hAnsi="Arial" w:ascii="Arial"/>
              </w:rPr>
              <w:t>5.964.618,</w:t>
            </w:r>
            <w:proofErr w:type="spellStart"/>
            <w:r w:rsidRPr="008034F8">
              <w:rPr>
                <w:rFonts w:hAnsi="Arial" w:ascii="Arial"/>
              </w:rPr>
              <w:t>70</w:t>
            </w:r>
            <w:proofErr w:type="spellEnd"/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Tr="000F35E9" w:rsidR="00F2063C" w:rsidRPr="008034F8">
        <w:trPr>
          <w:trHeight w:val="273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Dugotrajna financijska imovina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0,</w:t>
            </w:r>
            <w:proofErr w:type="spellStart"/>
            <w:r w:rsidRPr="008034F8">
              <w:rPr>
                <w:rFonts w:cs="Calibri" w:hAnsi="Arial" w:ascii="Arial"/>
              </w:rPr>
              <w:t>00</w:t>
            </w:r>
            <w:proofErr w:type="spellEnd"/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0,</w:t>
            </w:r>
            <w:proofErr w:type="spellStart"/>
            <w:r w:rsidRPr="008034F8">
              <w:rPr>
                <w:rFonts w:cs="Calibri" w:hAnsi="Arial" w:ascii="Arial"/>
              </w:rPr>
              <w:t>00</w:t>
            </w:r>
            <w:proofErr w:type="spellEnd"/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Tr="000F35E9" w:rsidR="00F2063C" w:rsidRPr="008034F8">
        <w:trPr>
          <w:trHeight w:val="273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Strojevi i oprema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hAnsi="Arial" w:ascii="Arial"/>
              </w:rPr>
              <w:t>0,</w:t>
            </w:r>
            <w:proofErr w:type="spellStart"/>
            <w:r w:rsidRPr="008034F8">
              <w:rPr>
                <w:rFonts w:hAnsi="Arial" w:ascii="Arial"/>
              </w:rPr>
              <w:t>00</w:t>
            </w:r>
            <w:proofErr w:type="spellEnd"/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hAnsi="Arial" w:ascii="Arial"/>
              </w:rPr>
              <w:t>0,</w:t>
            </w:r>
            <w:proofErr w:type="spellStart"/>
            <w:r w:rsidRPr="008034F8">
              <w:rPr>
                <w:rFonts w:hAnsi="Arial" w:ascii="Arial"/>
              </w:rPr>
              <w:t>00</w:t>
            </w:r>
            <w:proofErr w:type="spellEnd"/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Tr="000F35E9" w:rsidR="00F2063C" w:rsidRPr="008034F8">
        <w:trPr>
          <w:trHeight w:val="273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Odgođena porezna imovina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0,</w:t>
            </w:r>
            <w:proofErr w:type="spellStart"/>
            <w:r w:rsidRPr="008034F8">
              <w:rPr>
                <w:rFonts w:cs="Calibri" w:hAnsi="Arial" w:ascii="Arial"/>
              </w:rPr>
              <w:t>00</w:t>
            </w:r>
            <w:proofErr w:type="spellEnd"/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0,</w:t>
            </w:r>
            <w:proofErr w:type="spellStart"/>
            <w:r w:rsidRPr="008034F8">
              <w:rPr>
                <w:rFonts w:cs="Calibri" w:hAnsi="Arial" w:ascii="Arial"/>
              </w:rPr>
              <w:t>00</w:t>
            </w:r>
            <w:proofErr w:type="spellEnd"/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</w:tr>
      <w:tr w:rsidTr="000F35E9" w:rsidR="00F2063C" w:rsidRPr="008034F8">
        <w:trPr>
          <w:trHeight w:val="347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  <w:b/>
              </w:rPr>
            </w:pPr>
            <w:r w:rsidRPr="008034F8">
              <w:rPr>
                <w:rFonts w:cs="Calibri" w:hAnsi="Arial" w:ascii="Arial"/>
                <w:b/>
              </w:rPr>
              <w:t xml:space="preserve">KRATKOTRAJNA </w:t>
            </w:r>
            <w:r w:rsidRPr="008034F8">
              <w:rPr>
                <w:rFonts w:cs="Calibri" w:hAnsi="Arial" w:ascii="Arial"/>
                <w:b/>
              </w:rPr>
              <w:lastRenderedPageBreak/>
              <w:t>IMOVINA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lastRenderedPageBreak/>
              <w:t xml:space="preserve">Knjigovodstveno </w:t>
            </w:r>
            <w:r w:rsidRPr="008034F8">
              <w:rPr>
                <w:rFonts w:cs="Calibri" w:hAnsi="Arial" w:ascii="Arial"/>
              </w:rPr>
              <w:lastRenderedPageBreak/>
              <w:t>stanje</w:t>
            </w:r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proofErr w:type="spellStart"/>
            <w:r w:rsidRPr="008034F8">
              <w:rPr>
                <w:rFonts w:cs="Calibri" w:hAnsi="Arial" w:ascii="Arial"/>
              </w:rPr>
              <w:lastRenderedPageBreak/>
              <w:t>Potenc</w:t>
            </w:r>
            <w:proofErr w:type="spellEnd"/>
            <w:r w:rsidRPr="008034F8">
              <w:rPr>
                <w:rFonts w:cs="Calibri" w:hAnsi="Arial" w:ascii="Arial"/>
              </w:rPr>
              <w:t xml:space="preserve">. imovina za </w:t>
            </w:r>
            <w:r w:rsidRPr="008034F8">
              <w:rPr>
                <w:rFonts w:cs="Calibri" w:hAnsi="Arial" w:ascii="Arial"/>
              </w:rPr>
              <w:lastRenderedPageBreak/>
              <w:t>pokriće obveza</w:t>
            </w:r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lastRenderedPageBreak/>
              <w:t>Napomena</w:t>
            </w:r>
          </w:p>
        </w:tc>
      </w:tr>
      <w:tr w:rsidTr="000F35E9" w:rsidR="00F2063C" w:rsidRPr="008034F8">
        <w:trPr>
          <w:trHeight w:val="273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lastRenderedPageBreak/>
              <w:t>Potraživanja od države i drugih institucija (preplata po poreznim obvezama)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hAnsi="Arial" w:ascii="Arial"/>
              </w:rPr>
              <w:t>0,</w:t>
            </w:r>
            <w:proofErr w:type="spellStart"/>
            <w:r w:rsidRPr="008034F8">
              <w:rPr>
                <w:rFonts w:hAnsi="Arial" w:ascii="Arial"/>
              </w:rPr>
              <w:t>00</w:t>
            </w:r>
            <w:proofErr w:type="spellEnd"/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hAnsi="Arial" w:ascii="Arial"/>
              </w:rPr>
              <w:t>0,</w:t>
            </w:r>
            <w:proofErr w:type="spellStart"/>
            <w:r w:rsidRPr="008034F8">
              <w:rPr>
                <w:rFonts w:hAnsi="Arial" w:ascii="Arial"/>
              </w:rPr>
              <w:t>00</w:t>
            </w:r>
            <w:proofErr w:type="spellEnd"/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</w:p>
        </w:tc>
      </w:tr>
      <w:tr w:rsidTr="000F35E9" w:rsidR="00F2063C" w:rsidRPr="008034F8">
        <w:trPr>
          <w:trHeight w:val="273"/>
        </w:trPr>
        <w:tc>
          <w:tcPr>
            <w:tcW w:type="dxa" w:w="2489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both"/>
              <w:rPr>
                <w:rFonts w:cs="Calibri" w:hAnsi="Arial" w:ascii="Arial"/>
              </w:rPr>
            </w:pPr>
            <w:r w:rsidRPr="008034F8">
              <w:rPr>
                <w:rFonts w:cs="Calibri" w:hAnsi="Arial" w:ascii="Arial"/>
              </w:rPr>
              <w:t>Potraživanja od kupaca</w:t>
            </w:r>
          </w:p>
        </w:tc>
        <w:tc>
          <w:tcPr>
            <w:tcW w:type="dxa" w:w="210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</w:p>
        </w:tc>
        <w:tc>
          <w:tcPr>
            <w:tcW w:type="dxa" w:w="2135"/>
            <w:shd w:fill="auto" w:color="auto" w:val="clear"/>
          </w:tcPr>
          <w:p w:rsidRDefault="00F2063C" w:rsidP="000F35E9" w:rsidR="00F2063C" w:rsidRPr="008034F8">
            <w:pPr>
              <w:pStyle w:val="NoSpacing2"/>
              <w:jc w:val="right"/>
              <w:rPr>
                <w:rFonts w:cs="Calibri" w:hAnsi="Arial" w:ascii="Arial"/>
              </w:rPr>
            </w:pPr>
            <w:r w:rsidRPr="008034F8">
              <w:rPr>
                <w:rFonts w:hAnsi="Arial" w:ascii="Arial"/>
              </w:rPr>
              <w:t>0,</w:t>
            </w:r>
            <w:proofErr w:type="spellStart"/>
            <w:r w:rsidRPr="008034F8">
              <w:rPr>
                <w:rFonts w:hAnsi="Arial" w:ascii="Arial"/>
              </w:rPr>
              <w:t>00</w:t>
            </w:r>
            <w:proofErr w:type="spellEnd"/>
          </w:p>
        </w:tc>
        <w:tc>
          <w:tcPr>
            <w:tcW w:type="dxa" w:w="2127"/>
          </w:tcPr>
          <w:p w:rsidRDefault="00F2063C" w:rsidP="000F35E9" w:rsidR="00F2063C" w:rsidRPr="008034F8">
            <w:pPr>
              <w:pStyle w:val="NoSpacing2"/>
              <w:rPr>
                <w:rFonts w:cs="Calibri" w:hAnsi="Arial" w:ascii="Arial"/>
              </w:rPr>
            </w:pPr>
          </w:p>
        </w:tc>
      </w:tr>
    </w:tbl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C621B1" w:rsidP="00F2063C" w:rsidR="00C621B1">
      <w:pPr>
        <w:pStyle w:val="NoSpacing2"/>
        <w:jc w:val="both"/>
        <w:rPr>
          <w:rFonts w:cs="Calibri" w:hAnsi="Arial" w:ascii="Arial"/>
        </w:rPr>
      </w:pPr>
    </w:p>
    <w:p w:rsidRDefault="00C621B1" w:rsidP="00F2063C" w:rsidR="00C621B1">
      <w:pPr>
        <w:pStyle w:val="NoSpacing2"/>
        <w:jc w:val="both"/>
        <w:rPr>
          <w:rFonts w:cs="Calibri" w:hAnsi="Arial" w:ascii="Arial"/>
        </w:rPr>
      </w:pPr>
    </w:p>
    <w:p w:rsidRDefault="00C621B1" w:rsidP="00F2063C" w:rsidR="00C621B1">
      <w:pPr>
        <w:pStyle w:val="NoSpacing2"/>
        <w:jc w:val="both"/>
        <w:rPr>
          <w:rFonts w:cs="Calibri" w:hAnsi="Arial" w:ascii="Arial"/>
        </w:rPr>
      </w:pPr>
    </w:p>
    <w:p w:rsidRDefault="00C621B1" w:rsidP="00F2063C" w:rsidR="00C621B1">
      <w:pPr>
        <w:pStyle w:val="NoSpacing2"/>
        <w:jc w:val="both"/>
        <w:rPr>
          <w:rFonts w:cs="Calibri" w:hAnsi="Arial" w:ascii="Arial"/>
        </w:rPr>
      </w:pPr>
    </w:p>
    <w:p w:rsidRDefault="00C621B1" w:rsidP="00F2063C" w:rsidR="00C621B1">
      <w:pPr>
        <w:pStyle w:val="NoSpacing2"/>
        <w:jc w:val="both"/>
        <w:rPr>
          <w:rFonts w:cs="Calibri" w:hAnsi="Arial" w:ascii="Arial"/>
        </w:rPr>
      </w:pPr>
    </w:p>
    <w:p w:rsidRDefault="00C621B1" w:rsidP="00F2063C" w:rsidR="00C621B1">
      <w:pPr>
        <w:pStyle w:val="NoSpacing2"/>
        <w:jc w:val="both"/>
        <w:rPr>
          <w:rFonts w:cs="Calibri" w:hAnsi="Arial" w:ascii="Arial"/>
        </w:rPr>
      </w:pPr>
    </w:p>
    <w:p w:rsidRDefault="00C621B1" w:rsidP="00F2063C" w:rsidR="00C621B1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Navedeni prikaz imovine je utvrđen na temelju evidencija Porezne uprave koja je u poreznom rješenju utvrdila vrijednost nekretnine </w:t>
      </w:r>
      <w:r w:rsidRPr="008034F8">
        <w:rPr>
          <w:rFonts w:cs="Tahoma" w:hAnsi="Arial" w:ascii="Arial"/>
          <w:bCs/>
          <w:color w:themeShade="1A" w:themeColor="background2" w:val="1D1B11"/>
        </w:rPr>
        <w:t xml:space="preserve">upisane u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</w:rPr>
        <w:t>zk.ul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</w:rPr>
        <w:t xml:space="preserve">.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</w:rPr>
        <w:t>6383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</w:rPr>
        <w:t xml:space="preserve"> </w:t>
      </w:r>
      <w:proofErr w:type="spellStart"/>
      <w:r w:rsidRPr="008034F8">
        <w:rPr>
          <w:rFonts w:cs="Tahoma" w:hAnsi="Arial" w:ascii="Arial"/>
          <w:bCs/>
          <w:color w:themeShade="1A" w:themeColor="background2" w:val="1D1B11"/>
        </w:rPr>
        <w:t>k.o</w:t>
      </w:r>
      <w:proofErr w:type="spellEnd"/>
      <w:r w:rsidRPr="008034F8">
        <w:rPr>
          <w:rFonts w:cs="Tahoma" w:hAnsi="Arial" w:ascii="Arial"/>
          <w:bCs/>
          <w:color w:themeShade="1A" w:themeColor="background2" w:val="1D1B11"/>
        </w:rPr>
        <w:t xml:space="preserve"> Šestine</w:t>
      </w:r>
      <w:r w:rsidRPr="008034F8">
        <w:rPr>
          <w:rFonts w:cs="Calibri" w:hAnsi="Arial" w:ascii="Arial"/>
        </w:rPr>
        <w:t xml:space="preserve"> u iznosu od </w:t>
      </w:r>
      <w:r w:rsidRPr="008034F8">
        <w:rPr>
          <w:rFonts w:hAnsi="Arial" w:ascii="Arial"/>
        </w:rPr>
        <w:t>1.598.618,</w:t>
      </w:r>
      <w:proofErr w:type="spellStart"/>
      <w:r w:rsidRPr="008034F8">
        <w:rPr>
          <w:rFonts w:hAnsi="Arial" w:ascii="Arial"/>
        </w:rPr>
        <w:t>70</w:t>
      </w:r>
      <w:proofErr w:type="spellEnd"/>
      <w:r w:rsidRPr="008034F8">
        <w:rPr>
          <w:rFonts w:cs="Calibri" w:hAnsi="Arial" w:ascii="Arial"/>
        </w:rPr>
        <w:t>.</w:t>
      </w: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Naknadno je utvrđeno da je </w:t>
      </w:r>
      <w:proofErr w:type="spellStart"/>
      <w:r w:rsidRPr="008034F8">
        <w:rPr>
          <w:rFonts w:cs="Calibri" w:hAnsi="Arial" w:ascii="Arial"/>
        </w:rPr>
        <w:t>Mandel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94</w:t>
      </w:r>
      <w:proofErr w:type="spellEnd"/>
      <w:r w:rsidRPr="008034F8">
        <w:rPr>
          <w:rFonts w:cs="Calibri" w:hAnsi="Arial" w:ascii="Arial"/>
        </w:rPr>
        <w:t xml:space="preserve"> d.o.o. kupoprodajnim ugovorom od 8. siječnja </w:t>
      </w:r>
      <w:proofErr w:type="spellStart"/>
      <w:r w:rsidRPr="008034F8">
        <w:rPr>
          <w:rFonts w:cs="Calibri" w:hAnsi="Arial" w:ascii="Arial"/>
        </w:rPr>
        <w:t>2014</w:t>
      </w:r>
      <w:proofErr w:type="spellEnd"/>
      <w:r w:rsidRPr="008034F8">
        <w:rPr>
          <w:rFonts w:cs="Calibri" w:hAnsi="Arial" w:ascii="Arial"/>
        </w:rPr>
        <w:t xml:space="preserve">. godine od prodavatelja Bilić – </w:t>
      </w:r>
      <w:proofErr w:type="spellStart"/>
      <w:r w:rsidRPr="008034F8">
        <w:rPr>
          <w:rFonts w:cs="Calibri" w:hAnsi="Arial" w:ascii="Arial"/>
        </w:rPr>
        <w:t>Markulj</w:t>
      </w:r>
      <w:proofErr w:type="spellEnd"/>
      <w:r w:rsidRPr="008034F8">
        <w:rPr>
          <w:rFonts w:cs="Calibri" w:hAnsi="Arial" w:ascii="Arial"/>
        </w:rPr>
        <w:t xml:space="preserve"> Duška kupio nekretnine upisane u </w:t>
      </w:r>
      <w:proofErr w:type="spellStart"/>
      <w:r w:rsidRPr="008034F8">
        <w:rPr>
          <w:rFonts w:cs="Calibri" w:hAnsi="Arial" w:ascii="Arial"/>
        </w:rPr>
        <w:t>zk.ul</w:t>
      </w:r>
      <w:proofErr w:type="spellEnd"/>
      <w:r w:rsidRPr="008034F8">
        <w:rPr>
          <w:rFonts w:cs="Calibri" w:hAnsi="Arial" w:ascii="Arial"/>
        </w:rPr>
        <w:t xml:space="preserve">. </w:t>
      </w:r>
      <w:proofErr w:type="spellStart"/>
      <w:r w:rsidRPr="008034F8">
        <w:rPr>
          <w:rFonts w:cs="Calibri" w:hAnsi="Arial" w:ascii="Arial"/>
        </w:rPr>
        <w:t>1619</w:t>
      </w:r>
      <w:proofErr w:type="spellEnd"/>
      <w:r w:rsidRPr="008034F8">
        <w:rPr>
          <w:rFonts w:cs="Calibri" w:hAnsi="Arial" w:ascii="Arial"/>
        </w:rPr>
        <w:t xml:space="preserve"> k.o. Sv. Jakov (Općinski sud u Crikvenici),, u naravi:</w:t>
      </w:r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>pomoćni prostor br. 1 (</w:t>
      </w:r>
      <w:proofErr w:type="spellStart"/>
      <w:r w:rsidRPr="008034F8">
        <w:rPr>
          <w:rFonts w:cs="Calibri" w:hAnsi="Arial" w:ascii="Arial"/>
        </w:rPr>
        <w:t>hoby</w:t>
      </w:r>
      <w:proofErr w:type="spellEnd"/>
      <w:r w:rsidRPr="008034F8">
        <w:rPr>
          <w:rFonts w:cs="Calibri" w:hAnsi="Arial" w:ascii="Arial"/>
        </w:rPr>
        <w:t xml:space="preserve"> sala) P </w:t>
      </w:r>
      <w:proofErr w:type="spellStart"/>
      <w:r w:rsidRPr="008034F8">
        <w:rPr>
          <w:rFonts w:cs="Calibri" w:hAnsi="Arial" w:ascii="Arial"/>
        </w:rPr>
        <w:t>20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00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  <w:r w:rsidRPr="008034F8">
        <w:rPr>
          <w:rFonts w:cs="Calibri" w:hAnsi="Arial" w:ascii="Arial"/>
        </w:rPr>
        <w:t xml:space="preserve"> </w:t>
      </w:r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prostor br. 2. (kotlovnica i vešeraj) P </w:t>
      </w:r>
      <w:proofErr w:type="spellStart"/>
      <w:r w:rsidRPr="008034F8">
        <w:rPr>
          <w:rFonts w:cs="Calibri" w:hAnsi="Arial" w:ascii="Arial"/>
        </w:rPr>
        <w:t>27.05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pomoćni prostor br. 3 ( vinoteka i konoba) P </w:t>
      </w:r>
      <w:proofErr w:type="spellStart"/>
      <w:r w:rsidRPr="008034F8">
        <w:rPr>
          <w:rFonts w:cs="Calibri" w:hAnsi="Arial" w:ascii="Arial"/>
        </w:rPr>
        <w:t>60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72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poslovni prostor u prizemlju P </w:t>
      </w:r>
      <w:proofErr w:type="spellStart"/>
      <w:r w:rsidRPr="008034F8">
        <w:rPr>
          <w:rFonts w:cs="Calibri" w:hAnsi="Arial" w:ascii="Arial"/>
        </w:rPr>
        <w:t>43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81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stan br. 1 u </w:t>
      </w:r>
      <w:proofErr w:type="spellStart"/>
      <w:r w:rsidRPr="008034F8">
        <w:rPr>
          <w:rFonts w:cs="Calibri" w:hAnsi="Arial" w:ascii="Arial"/>
        </w:rPr>
        <w:t>prozemlju</w:t>
      </w:r>
      <w:proofErr w:type="spellEnd"/>
      <w:r w:rsidRPr="008034F8">
        <w:rPr>
          <w:rFonts w:cs="Calibri" w:hAnsi="Arial" w:ascii="Arial"/>
        </w:rPr>
        <w:t xml:space="preserve"> P </w:t>
      </w:r>
      <w:proofErr w:type="spellStart"/>
      <w:r w:rsidRPr="008034F8">
        <w:rPr>
          <w:rFonts w:cs="Calibri" w:hAnsi="Arial" w:ascii="Arial"/>
        </w:rPr>
        <w:t>64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58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stan br. 2. na I. katu P </w:t>
      </w:r>
      <w:proofErr w:type="spellStart"/>
      <w:r w:rsidRPr="008034F8">
        <w:rPr>
          <w:rFonts w:cs="Calibri" w:hAnsi="Arial" w:ascii="Arial"/>
        </w:rPr>
        <w:t>50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44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stan br. 3 na I. katu P </w:t>
      </w:r>
      <w:proofErr w:type="spellStart"/>
      <w:r w:rsidRPr="008034F8">
        <w:rPr>
          <w:rFonts w:cs="Calibri" w:hAnsi="Arial" w:ascii="Arial"/>
        </w:rPr>
        <w:t>30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66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stan br. 4 na I. katu P </w:t>
      </w:r>
      <w:proofErr w:type="spellStart"/>
      <w:r w:rsidRPr="008034F8">
        <w:rPr>
          <w:rFonts w:cs="Calibri" w:hAnsi="Arial" w:ascii="Arial"/>
        </w:rPr>
        <w:t>27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59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stan br. 5 na mansardi P </w:t>
      </w:r>
      <w:proofErr w:type="spellStart"/>
      <w:r w:rsidRPr="008034F8">
        <w:rPr>
          <w:rFonts w:cs="Calibri" w:hAnsi="Arial" w:ascii="Arial"/>
        </w:rPr>
        <w:t>33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60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</w:p>
    <w:p w:rsidRDefault="00F2063C" w:rsidP="00F2063C" w:rsidR="00F2063C" w:rsidRPr="008034F8">
      <w:pPr>
        <w:pStyle w:val="NoSpacing2"/>
        <w:numPr>
          <w:ilvl w:val="0"/>
          <w:numId w:val="7"/>
        </w:numPr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stan br. 6 na mansardi P </w:t>
      </w:r>
      <w:proofErr w:type="spellStart"/>
      <w:r w:rsidRPr="008034F8">
        <w:rPr>
          <w:rFonts w:cs="Calibri" w:hAnsi="Arial" w:ascii="Arial"/>
        </w:rPr>
        <w:t>22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72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m2</w:t>
      </w:r>
      <w:proofErr w:type="spellEnd"/>
      <w:r w:rsidRPr="008034F8">
        <w:rPr>
          <w:rFonts w:cs="Calibri" w:hAnsi="Arial" w:ascii="Arial"/>
        </w:rPr>
        <w:t>.</w:t>
      </w: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Navedene nekretnine su kupljene u </w:t>
      </w:r>
      <w:proofErr w:type="spellStart"/>
      <w:r w:rsidRPr="008034F8">
        <w:rPr>
          <w:rFonts w:cs="Calibri" w:hAnsi="Arial" w:ascii="Arial"/>
        </w:rPr>
        <w:t>roh</w:t>
      </w:r>
      <w:proofErr w:type="spellEnd"/>
      <w:r w:rsidRPr="008034F8">
        <w:rPr>
          <w:rFonts w:cs="Calibri" w:hAnsi="Arial" w:ascii="Arial"/>
        </w:rPr>
        <w:t>-</w:t>
      </w:r>
      <w:proofErr w:type="spellStart"/>
      <w:r w:rsidRPr="008034F8">
        <w:rPr>
          <w:rFonts w:cs="Calibri" w:hAnsi="Arial" w:ascii="Arial"/>
        </w:rPr>
        <w:t>bau</w:t>
      </w:r>
      <w:proofErr w:type="spellEnd"/>
      <w:r w:rsidRPr="008034F8">
        <w:rPr>
          <w:rFonts w:cs="Calibri" w:hAnsi="Arial" w:ascii="Arial"/>
        </w:rPr>
        <w:t xml:space="preserve"> fazi izgrađenosti, na istima je u vrijeme kupoprodaje bilo upisano založno pravo za korist </w:t>
      </w:r>
      <w:proofErr w:type="spellStart"/>
      <w:r w:rsidRPr="008034F8">
        <w:rPr>
          <w:rFonts w:cs="Calibri" w:hAnsi="Arial" w:ascii="Arial"/>
        </w:rPr>
        <w:t>Mikma</w:t>
      </w:r>
      <w:proofErr w:type="spellEnd"/>
      <w:r w:rsidRPr="008034F8">
        <w:rPr>
          <w:rFonts w:cs="Calibri" w:hAnsi="Arial" w:ascii="Arial"/>
        </w:rPr>
        <w:t xml:space="preserve"> d.o.o. za iznos od </w:t>
      </w:r>
      <w:proofErr w:type="spellStart"/>
      <w:r w:rsidRPr="008034F8">
        <w:rPr>
          <w:rFonts w:cs="Calibri" w:hAnsi="Arial" w:ascii="Arial"/>
        </w:rPr>
        <w:t>350.684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93</w:t>
      </w:r>
      <w:proofErr w:type="spellEnd"/>
      <w:r w:rsidRPr="008034F8">
        <w:rPr>
          <w:rFonts w:cs="Calibri" w:hAnsi="Arial" w:ascii="Arial"/>
        </w:rPr>
        <w:t xml:space="preserve"> €. Kupoprodajna cijena od </w:t>
      </w:r>
      <w:proofErr w:type="spellStart"/>
      <w:r w:rsidRPr="008034F8">
        <w:rPr>
          <w:rFonts w:cs="Calibri" w:hAnsi="Arial" w:ascii="Arial"/>
        </w:rPr>
        <w:t>240.000</w:t>
      </w:r>
      <w:proofErr w:type="spellEnd"/>
      <w:r w:rsidRPr="008034F8">
        <w:rPr>
          <w:rFonts w:cs="Calibri" w:hAnsi="Arial" w:ascii="Arial"/>
        </w:rPr>
        <w:t>,</w:t>
      </w:r>
      <w:proofErr w:type="spellStart"/>
      <w:r w:rsidRPr="008034F8">
        <w:rPr>
          <w:rFonts w:cs="Calibri" w:hAnsi="Arial" w:ascii="Arial"/>
        </w:rPr>
        <w:t>00</w:t>
      </w:r>
      <w:proofErr w:type="spellEnd"/>
      <w:r w:rsidRPr="008034F8">
        <w:rPr>
          <w:rFonts w:cs="Calibri" w:hAnsi="Arial" w:ascii="Arial"/>
        </w:rPr>
        <w:t xml:space="preserve"> € je plaćena u cijelosti te je prodavatelj izdao kupcu </w:t>
      </w:r>
      <w:proofErr w:type="spellStart"/>
      <w:r w:rsidRPr="008034F8">
        <w:rPr>
          <w:rFonts w:cs="Calibri" w:hAnsi="Arial" w:ascii="Arial"/>
        </w:rPr>
        <w:t>tabularnu</w:t>
      </w:r>
      <w:proofErr w:type="spellEnd"/>
      <w:r w:rsidRPr="008034F8">
        <w:rPr>
          <w:rFonts w:cs="Calibri" w:hAnsi="Arial" w:ascii="Arial"/>
        </w:rPr>
        <w:t xml:space="preserve"> izjavu podobnu za uknjižbu prava vlasništva. </w:t>
      </w: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Nekretnine upisane u </w:t>
      </w:r>
      <w:proofErr w:type="spellStart"/>
      <w:r w:rsidRPr="008034F8">
        <w:rPr>
          <w:rFonts w:cs="Calibri" w:hAnsi="Arial" w:ascii="Arial"/>
        </w:rPr>
        <w:t>zk.ul</w:t>
      </w:r>
      <w:proofErr w:type="spellEnd"/>
      <w:r w:rsidRPr="008034F8">
        <w:rPr>
          <w:rFonts w:cs="Calibri" w:hAnsi="Arial" w:ascii="Arial"/>
        </w:rPr>
        <w:t xml:space="preserve">. </w:t>
      </w:r>
      <w:proofErr w:type="spellStart"/>
      <w:r w:rsidRPr="008034F8">
        <w:rPr>
          <w:rFonts w:cs="Calibri" w:hAnsi="Arial" w:ascii="Arial"/>
        </w:rPr>
        <w:t>1619</w:t>
      </w:r>
      <w:proofErr w:type="spellEnd"/>
      <w:r w:rsidRPr="008034F8">
        <w:rPr>
          <w:rFonts w:cs="Calibri" w:hAnsi="Arial" w:ascii="Arial"/>
        </w:rPr>
        <w:t xml:space="preserve"> k.o. Sv. Jakov se procjenjuju na iznos od 4.366.000,</w:t>
      </w:r>
      <w:proofErr w:type="spellStart"/>
      <w:r w:rsidRPr="008034F8">
        <w:rPr>
          <w:rFonts w:cs="Calibri" w:hAnsi="Arial" w:ascii="Arial"/>
        </w:rPr>
        <w:t>00</w:t>
      </w:r>
      <w:proofErr w:type="spellEnd"/>
      <w:r w:rsidRPr="008034F8">
        <w:rPr>
          <w:rFonts w:cs="Calibri" w:hAnsi="Arial" w:ascii="Arial"/>
        </w:rPr>
        <w:t xml:space="preserve"> kn.</w:t>
      </w: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No, pravo vlasništva za korist </w:t>
      </w:r>
      <w:proofErr w:type="spellStart"/>
      <w:r w:rsidRPr="008034F8">
        <w:rPr>
          <w:rFonts w:cs="Calibri" w:hAnsi="Arial" w:ascii="Arial"/>
        </w:rPr>
        <w:t>Mandel</w:t>
      </w:r>
      <w:proofErr w:type="spellEnd"/>
      <w:r w:rsidRPr="008034F8">
        <w:rPr>
          <w:rFonts w:cs="Calibri" w:hAnsi="Arial" w:ascii="Arial"/>
        </w:rPr>
        <w:t xml:space="preserve"> </w:t>
      </w:r>
      <w:proofErr w:type="spellStart"/>
      <w:r w:rsidRPr="008034F8">
        <w:rPr>
          <w:rFonts w:cs="Calibri" w:hAnsi="Arial" w:ascii="Arial"/>
        </w:rPr>
        <w:t>94</w:t>
      </w:r>
      <w:proofErr w:type="spellEnd"/>
      <w:r w:rsidRPr="008034F8">
        <w:rPr>
          <w:rFonts w:cs="Calibri" w:hAnsi="Arial" w:ascii="Arial"/>
        </w:rPr>
        <w:t xml:space="preserve"> d.o.o. nije uknjiženo niti je predlagana uknjižba.</w:t>
      </w: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Isto tako, po prijedlogu ovrhovoditelja Poslovna ulaganja d.o.o. (slijednik založnog vjerovnika </w:t>
      </w:r>
      <w:proofErr w:type="spellStart"/>
      <w:r w:rsidRPr="008034F8">
        <w:rPr>
          <w:rFonts w:cs="Calibri" w:hAnsi="Arial" w:ascii="Arial"/>
        </w:rPr>
        <w:t>Mikma</w:t>
      </w:r>
      <w:proofErr w:type="spellEnd"/>
      <w:r w:rsidRPr="008034F8">
        <w:rPr>
          <w:rFonts w:cs="Calibri" w:hAnsi="Arial" w:ascii="Arial"/>
        </w:rPr>
        <w:t xml:space="preserve"> d.o.o.) je protiv </w:t>
      </w:r>
      <w:proofErr w:type="spellStart"/>
      <w:r w:rsidRPr="008034F8">
        <w:rPr>
          <w:rFonts w:cs="Calibri" w:hAnsi="Arial" w:ascii="Arial"/>
        </w:rPr>
        <w:t>ovršenika</w:t>
      </w:r>
      <w:proofErr w:type="spellEnd"/>
      <w:r w:rsidRPr="008034F8">
        <w:rPr>
          <w:rFonts w:cs="Calibri" w:hAnsi="Arial" w:ascii="Arial"/>
        </w:rPr>
        <w:t xml:space="preserve"> Bilić – </w:t>
      </w:r>
      <w:proofErr w:type="spellStart"/>
      <w:r w:rsidRPr="008034F8">
        <w:rPr>
          <w:rFonts w:cs="Calibri" w:hAnsi="Arial" w:ascii="Arial"/>
        </w:rPr>
        <w:t>Markulj</w:t>
      </w:r>
      <w:proofErr w:type="spellEnd"/>
      <w:r w:rsidRPr="008034F8">
        <w:rPr>
          <w:rFonts w:cs="Calibri" w:hAnsi="Arial" w:ascii="Arial"/>
        </w:rPr>
        <w:t xml:space="preserve"> Duško Općinski sud u Rijeci, SS u Crikvenici donio rješenje o ovrsi na predmetnim nekretninama, poslovni broj </w:t>
      </w:r>
      <w:proofErr w:type="spellStart"/>
      <w:r w:rsidRPr="008034F8">
        <w:rPr>
          <w:rFonts w:cs="Calibri" w:hAnsi="Arial" w:ascii="Arial"/>
        </w:rPr>
        <w:lastRenderedPageBreak/>
        <w:t>Ovr1473</w:t>
      </w:r>
      <w:proofErr w:type="spellEnd"/>
      <w:r w:rsidRPr="008034F8">
        <w:rPr>
          <w:rFonts w:cs="Calibri" w:hAnsi="Arial" w:ascii="Arial"/>
        </w:rPr>
        <w:t>/</w:t>
      </w:r>
      <w:proofErr w:type="spellStart"/>
      <w:r w:rsidRPr="008034F8">
        <w:rPr>
          <w:rFonts w:cs="Calibri" w:hAnsi="Arial" w:ascii="Arial"/>
        </w:rPr>
        <w:t>2015</w:t>
      </w:r>
      <w:proofErr w:type="spellEnd"/>
      <w:r w:rsidRPr="008034F8">
        <w:rPr>
          <w:rFonts w:cs="Calibri" w:hAnsi="Arial" w:ascii="Arial"/>
        </w:rPr>
        <w:t xml:space="preserve">, preneseno na </w:t>
      </w:r>
      <w:proofErr w:type="spellStart"/>
      <w:r w:rsidRPr="008034F8">
        <w:rPr>
          <w:rFonts w:cs="Calibri" w:hAnsi="Arial" w:ascii="Arial"/>
        </w:rPr>
        <w:t>Ovr</w:t>
      </w:r>
      <w:proofErr w:type="spellEnd"/>
      <w:r w:rsidRPr="008034F8">
        <w:rPr>
          <w:rFonts w:cs="Calibri" w:hAnsi="Arial" w:ascii="Arial"/>
        </w:rPr>
        <w:t>-</w:t>
      </w:r>
      <w:proofErr w:type="spellStart"/>
      <w:r w:rsidRPr="008034F8">
        <w:rPr>
          <w:rFonts w:cs="Calibri" w:hAnsi="Arial" w:ascii="Arial"/>
        </w:rPr>
        <w:t>2857</w:t>
      </w:r>
      <w:proofErr w:type="spellEnd"/>
      <w:r w:rsidRPr="008034F8">
        <w:rPr>
          <w:rFonts w:cs="Calibri" w:hAnsi="Arial" w:ascii="Arial"/>
        </w:rPr>
        <w:t>/</w:t>
      </w:r>
      <w:proofErr w:type="spellStart"/>
      <w:r w:rsidRPr="008034F8">
        <w:rPr>
          <w:rFonts w:cs="Calibri" w:hAnsi="Arial" w:ascii="Arial"/>
        </w:rPr>
        <w:t>2018</w:t>
      </w:r>
      <w:proofErr w:type="spellEnd"/>
      <w:r w:rsidRPr="008034F8">
        <w:rPr>
          <w:rFonts w:cs="Calibri" w:hAnsi="Arial" w:ascii="Arial"/>
        </w:rPr>
        <w:t xml:space="preserve">. Za dan </w:t>
      </w:r>
      <w:proofErr w:type="spellStart"/>
      <w:r w:rsidRPr="008034F8">
        <w:rPr>
          <w:rFonts w:cs="Calibri" w:hAnsi="Arial" w:ascii="Arial"/>
        </w:rPr>
        <w:t>31</w:t>
      </w:r>
      <w:proofErr w:type="spellEnd"/>
      <w:r w:rsidRPr="008034F8">
        <w:rPr>
          <w:rFonts w:cs="Calibri" w:hAnsi="Arial" w:ascii="Arial"/>
        </w:rPr>
        <w:t xml:space="preserve">. kolovoz </w:t>
      </w:r>
      <w:proofErr w:type="spellStart"/>
      <w:r w:rsidRPr="008034F8">
        <w:rPr>
          <w:rFonts w:cs="Calibri" w:hAnsi="Arial" w:ascii="Arial"/>
        </w:rPr>
        <w:t>2018</w:t>
      </w:r>
      <w:proofErr w:type="spellEnd"/>
      <w:r w:rsidRPr="008034F8">
        <w:rPr>
          <w:rFonts w:cs="Calibri" w:hAnsi="Arial" w:ascii="Arial"/>
        </w:rPr>
        <w:t>. godine je određena dražba, no odgođena je zaključkom i daljnjih radnji nije bilo.</w:t>
      </w:r>
    </w:p>
    <w:p w:rsidRDefault="00F2063C" w:rsidP="00F2063C" w:rsidR="00F2063C" w:rsidRPr="008034F8">
      <w:pPr>
        <w:pStyle w:val="NoSpacing2"/>
        <w:jc w:val="both"/>
        <w:rPr>
          <w:rFonts w:cs="Calibri" w:hAnsi="Arial" w:ascii="Arial"/>
        </w:rPr>
      </w:pPr>
      <w:r w:rsidRPr="008034F8">
        <w:rPr>
          <w:rFonts w:cs="Calibri" w:hAnsi="Arial" w:ascii="Arial"/>
        </w:rPr>
        <w:t xml:space="preserve">Kako dakle nakon </w:t>
      </w:r>
      <w:proofErr w:type="spellStart"/>
      <w:r w:rsidRPr="008034F8">
        <w:rPr>
          <w:rFonts w:cs="Calibri" w:hAnsi="Arial" w:ascii="Arial"/>
        </w:rPr>
        <w:t>zabiljžbe</w:t>
      </w:r>
      <w:proofErr w:type="spellEnd"/>
      <w:r w:rsidRPr="008034F8">
        <w:rPr>
          <w:rFonts w:cs="Calibri" w:hAnsi="Arial" w:ascii="Arial"/>
        </w:rPr>
        <w:t xml:space="preserve"> ovrhe nije dopušten prijenos vlasništva sukladno čl. </w:t>
      </w:r>
      <w:proofErr w:type="spellStart"/>
      <w:r w:rsidRPr="008034F8">
        <w:rPr>
          <w:rFonts w:cs="Calibri" w:hAnsi="Arial" w:ascii="Arial"/>
        </w:rPr>
        <w:t>84</w:t>
      </w:r>
      <w:proofErr w:type="spellEnd"/>
      <w:r w:rsidRPr="008034F8">
        <w:rPr>
          <w:rFonts w:cs="Calibri" w:hAnsi="Arial" w:ascii="Arial"/>
        </w:rPr>
        <w:t xml:space="preserve">. Ovršnog zakona, to ni danas nije provedena uknjižba za korist dužnika. Kako je dakle u tijeku unovčenje kupljenih nekretnina to je ovršni sud obaviješten sukladno čl. </w:t>
      </w:r>
      <w:proofErr w:type="spellStart"/>
      <w:r w:rsidRPr="008034F8">
        <w:rPr>
          <w:rFonts w:cs="Calibri" w:hAnsi="Arial" w:ascii="Arial"/>
        </w:rPr>
        <w:t>84</w:t>
      </w:r>
      <w:proofErr w:type="spellEnd"/>
      <w:r w:rsidRPr="008034F8">
        <w:rPr>
          <w:rFonts w:cs="Calibri" w:hAnsi="Arial" w:ascii="Arial"/>
        </w:rPr>
        <w:t>. Ovršnog zakona.</w:t>
      </w: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  <w:r w:rsidRPr="008034F8">
        <w:rPr>
          <w:rFonts w:hAnsi="Arial" w:ascii="Arial"/>
          <w:b/>
          <w:sz w:val="22"/>
          <w:szCs w:val="22"/>
        </w:rPr>
        <w:t xml:space="preserve">IV. PARNICE U TIJEKU </w:t>
      </w:r>
    </w:p>
    <w:p w:rsidRDefault="00F2063C" w:rsidP="00F2063C" w:rsidR="00F2063C" w:rsidRPr="008034F8">
      <w:pPr>
        <w:jc w:val="both"/>
        <w:rPr>
          <w:rFonts w:hAnsi="Arial" w:ascii="Arial"/>
          <w:b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 xml:space="preserve">a.) Željko </w:t>
      </w:r>
      <w:proofErr w:type="spellStart"/>
      <w:r w:rsidRPr="008034F8">
        <w:rPr>
          <w:rFonts w:hAnsi="Arial" w:ascii="Arial"/>
          <w:sz w:val="22"/>
          <w:szCs w:val="22"/>
        </w:rPr>
        <w:t>Beršić</w:t>
      </w:r>
      <w:proofErr w:type="spellEnd"/>
      <w:r w:rsidRPr="008034F8">
        <w:rPr>
          <w:rFonts w:hAnsi="Arial" w:ascii="Arial"/>
          <w:sz w:val="22"/>
          <w:szCs w:val="22"/>
        </w:rPr>
        <w:t xml:space="preserve"> c/a Kreditna unija deponent, Danijela Curiš </w:t>
      </w:r>
      <w:proofErr w:type="spellStart"/>
      <w:r w:rsidRPr="008034F8">
        <w:rPr>
          <w:rFonts w:hAnsi="Arial" w:ascii="Arial"/>
          <w:sz w:val="22"/>
          <w:szCs w:val="22"/>
        </w:rPr>
        <w:t>iStečajna</w:t>
      </w:r>
      <w:proofErr w:type="spellEnd"/>
      <w:r w:rsidRPr="008034F8">
        <w:rPr>
          <w:rFonts w:hAnsi="Arial" w:ascii="Arial"/>
          <w:sz w:val="22"/>
          <w:szCs w:val="22"/>
        </w:rPr>
        <w:t xml:space="preserve"> masa iza </w:t>
      </w:r>
      <w:proofErr w:type="spellStart"/>
      <w:r w:rsidRPr="008034F8">
        <w:rPr>
          <w:rFonts w:hAnsi="Arial" w:ascii="Arial"/>
          <w:sz w:val="22"/>
          <w:szCs w:val="22"/>
        </w:rPr>
        <w:t>Mandel</w:t>
      </w:r>
      <w:proofErr w:type="spellEnd"/>
      <w:r w:rsidRPr="008034F8">
        <w:rPr>
          <w:rFonts w:hAnsi="Arial" w:ascii="Arial"/>
          <w:sz w:val="22"/>
          <w:szCs w:val="22"/>
        </w:rPr>
        <w:t xml:space="preserve"> </w:t>
      </w:r>
      <w:proofErr w:type="spellStart"/>
      <w:r w:rsidRPr="008034F8">
        <w:rPr>
          <w:rFonts w:hAnsi="Arial" w:ascii="Arial"/>
          <w:sz w:val="22"/>
          <w:szCs w:val="22"/>
        </w:rPr>
        <w:t>94</w:t>
      </w:r>
      <w:proofErr w:type="spellEnd"/>
      <w:r w:rsidRPr="008034F8">
        <w:rPr>
          <w:rFonts w:hAnsi="Arial" w:ascii="Arial"/>
          <w:sz w:val="22"/>
          <w:szCs w:val="22"/>
        </w:rPr>
        <w:t xml:space="preserve"> d.o.o., </w:t>
      </w: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Parnični postupka je u tijeku pred Općinskim građanskim sudom u Zagrebu pod poslovnim brojem P-</w:t>
      </w:r>
      <w:proofErr w:type="spellStart"/>
      <w:r w:rsidRPr="008034F8">
        <w:rPr>
          <w:rFonts w:hAnsi="Arial" w:ascii="Arial"/>
          <w:sz w:val="22"/>
          <w:szCs w:val="22"/>
        </w:rPr>
        <w:t>3971</w:t>
      </w:r>
      <w:proofErr w:type="spellEnd"/>
      <w:r w:rsidRPr="008034F8">
        <w:rPr>
          <w:rFonts w:hAnsi="Arial" w:ascii="Arial"/>
          <w:sz w:val="22"/>
          <w:szCs w:val="22"/>
        </w:rPr>
        <w:t>/</w:t>
      </w:r>
      <w:proofErr w:type="spellStart"/>
      <w:r w:rsidRPr="008034F8">
        <w:rPr>
          <w:rFonts w:hAnsi="Arial" w:ascii="Arial"/>
          <w:sz w:val="22"/>
          <w:szCs w:val="22"/>
        </w:rPr>
        <w:t>2017</w:t>
      </w:r>
      <w:proofErr w:type="spellEnd"/>
      <w:r w:rsidRPr="008034F8">
        <w:rPr>
          <w:rFonts w:hAnsi="Arial" w:ascii="Arial"/>
          <w:sz w:val="22"/>
          <w:szCs w:val="22"/>
        </w:rPr>
        <w:t xml:space="preserve"> te je temeljem podnesene tužbe zabilježen spor na nekretnini upisanoj u </w:t>
      </w:r>
      <w:proofErr w:type="spellStart"/>
      <w:r w:rsidRPr="008034F8">
        <w:rPr>
          <w:rFonts w:hAnsi="Arial" w:ascii="Arial"/>
          <w:sz w:val="22"/>
          <w:szCs w:val="22"/>
        </w:rPr>
        <w:t>zk.ul</w:t>
      </w:r>
      <w:proofErr w:type="spellEnd"/>
      <w:r w:rsidRPr="008034F8">
        <w:rPr>
          <w:rFonts w:hAnsi="Arial" w:ascii="Arial"/>
          <w:sz w:val="22"/>
          <w:szCs w:val="22"/>
        </w:rPr>
        <w:t xml:space="preserve">. </w:t>
      </w:r>
      <w:proofErr w:type="spellStart"/>
      <w:r w:rsidRPr="008034F8">
        <w:rPr>
          <w:rFonts w:hAnsi="Arial" w:ascii="Arial"/>
          <w:sz w:val="22"/>
          <w:szCs w:val="22"/>
        </w:rPr>
        <w:t>6383</w:t>
      </w:r>
      <w:proofErr w:type="spellEnd"/>
      <w:r w:rsidRPr="008034F8">
        <w:rPr>
          <w:rFonts w:hAnsi="Arial" w:ascii="Arial"/>
          <w:sz w:val="22"/>
          <w:szCs w:val="22"/>
        </w:rPr>
        <w:t xml:space="preserve"> k.o. Šestine.</w:t>
      </w: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 xml:space="preserve">Tužitelj u tužbi tvrdi da je predmetna nekretnina bračna stečevina i da je stoga </w:t>
      </w:r>
      <w:proofErr w:type="spellStart"/>
      <w:r w:rsidRPr="008034F8">
        <w:rPr>
          <w:rFonts w:hAnsi="Arial" w:ascii="Arial"/>
          <w:sz w:val="22"/>
          <w:szCs w:val="22"/>
        </w:rPr>
        <w:t>ništetan</w:t>
      </w:r>
      <w:proofErr w:type="spellEnd"/>
      <w:r w:rsidRPr="008034F8">
        <w:rPr>
          <w:rFonts w:hAnsi="Arial" w:ascii="Arial"/>
          <w:sz w:val="22"/>
          <w:szCs w:val="22"/>
        </w:rPr>
        <w:t xml:space="preserve"> sporazum sklopljen između Kreditne unije deponent i Danijele Curiš (supruga tužitelja), potom zahtijeva utvrđenje </w:t>
      </w:r>
      <w:proofErr w:type="spellStart"/>
      <w:r w:rsidRPr="008034F8">
        <w:rPr>
          <w:rFonts w:hAnsi="Arial" w:ascii="Arial"/>
          <w:sz w:val="22"/>
          <w:szCs w:val="22"/>
        </w:rPr>
        <w:t>ništetnim</w:t>
      </w:r>
      <w:proofErr w:type="spellEnd"/>
      <w:r w:rsidRPr="008034F8">
        <w:rPr>
          <w:rFonts w:hAnsi="Arial" w:ascii="Arial"/>
          <w:sz w:val="22"/>
          <w:szCs w:val="22"/>
        </w:rPr>
        <w:t xml:space="preserve"> ugovora o kupoprodaji sklopljen između Kreditne unije deponent i </w:t>
      </w:r>
      <w:proofErr w:type="spellStart"/>
      <w:r w:rsidRPr="008034F8">
        <w:rPr>
          <w:rFonts w:hAnsi="Arial" w:ascii="Arial"/>
          <w:sz w:val="22"/>
          <w:szCs w:val="22"/>
        </w:rPr>
        <w:t>Mandel</w:t>
      </w:r>
      <w:proofErr w:type="spellEnd"/>
      <w:r w:rsidRPr="008034F8">
        <w:rPr>
          <w:rFonts w:hAnsi="Arial" w:ascii="Arial"/>
          <w:sz w:val="22"/>
          <w:szCs w:val="22"/>
        </w:rPr>
        <w:t xml:space="preserve"> </w:t>
      </w:r>
      <w:proofErr w:type="spellStart"/>
      <w:r w:rsidRPr="008034F8">
        <w:rPr>
          <w:rFonts w:hAnsi="Arial" w:ascii="Arial"/>
          <w:sz w:val="22"/>
          <w:szCs w:val="22"/>
        </w:rPr>
        <w:t>94</w:t>
      </w:r>
      <w:proofErr w:type="spellEnd"/>
      <w:r w:rsidRPr="008034F8">
        <w:rPr>
          <w:rFonts w:hAnsi="Arial" w:ascii="Arial"/>
          <w:sz w:val="22"/>
          <w:szCs w:val="22"/>
        </w:rPr>
        <w:t xml:space="preserve"> d.o.o. te utvrđenje da je tužitelj vlasnik ½ idealnog dijela predmetne nekretnine te da je </w:t>
      </w:r>
      <w:proofErr w:type="spellStart"/>
      <w:r w:rsidRPr="008034F8">
        <w:rPr>
          <w:rFonts w:hAnsi="Arial" w:ascii="Arial"/>
          <w:sz w:val="22"/>
          <w:szCs w:val="22"/>
        </w:rPr>
        <w:t>Mandel</w:t>
      </w:r>
      <w:proofErr w:type="spellEnd"/>
      <w:r w:rsidRPr="008034F8">
        <w:rPr>
          <w:rFonts w:hAnsi="Arial" w:ascii="Arial"/>
          <w:sz w:val="22"/>
          <w:szCs w:val="22"/>
        </w:rPr>
        <w:t xml:space="preserve"> </w:t>
      </w:r>
      <w:proofErr w:type="spellStart"/>
      <w:r w:rsidRPr="008034F8">
        <w:rPr>
          <w:rFonts w:hAnsi="Arial" w:ascii="Arial"/>
          <w:sz w:val="22"/>
          <w:szCs w:val="22"/>
        </w:rPr>
        <w:t>94</w:t>
      </w:r>
      <w:proofErr w:type="spellEnd"/>
      <w:r w:rsidRPr="008034F8">
        <w:rPr>
          <w:rFonts w:hAnsi="Arial" w:ascii="Arial"/>
          <w:sz w:val="22"/>
          <w:szCs w:val="22"/>
        </w:rPr>
        <w:t xml:space="preserve"> d.o.o. dužan trpjeti uknjižbu prava vlasništva za korist tužitelja.</w:t>
      </w: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Sud je donio rješenje o prekidu postupka budući je nad III.-tuženikom otvoren stečajni postupak.</w:t>
      </w: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b.) Pred Trgovačkim sudom u Zagrebu pod poslovnim brojem P-</w:t>
      </w:r>
      <w:proofErr w:type="spellStart"/>
      <w:r w:rsidRPr="008034F8">
        <w:rPr>
          <w:rFonts w:hAnsi="Arial" w:ascii="Arial"/>
          <w:sz w:val="22"/>
          <w:szCs w:val="22"/>
        </w:rPr>
        <w:t>149</w:t>
      </w:r>
      <w:proofErr w:type="spellEnd"/>
      <w:r w:rsidRPr="008034F8">
        <w:rPr>
          <w:rFonts w:hAnsi="Arial" w:ascii="Arial"/>
          <w:sz w:val="22"/>
          <w:szCs w:val="22"/>
        </w:rPr>
        <w:t>/</w:t>
      </w:r>
      <w:proofErr w:type="spellStart"/>
      <w:r w:rsidRPr="008034F8">
        <w:rPr>
          <w:rFonts w:hAnsi="Arial" w:ascii="Arial"/>
          <w:sz w:val="22"/>
          <w:szCs w:val="22"/>
        </w:rPr>
        <w:t>2015</w:t>
      </w:r>
      <w:proofErr w:type="spellEnd"/>
      <w:r w:rsidRPr="008034F8">
        <w:rPr>
          <w:rFonts w:hAnsi="Arial" w:ascii="Arial"/>
          <w:sz w:val="22"/>
          <w:szCs w:val="22"/>
        </w:rPr>
        <w:t xml:space="preserve"> je u tijeku parnični postupak po tužbi </w:t>
      </w:r>
      <w:proofErr w:type="spellStart"/>
      <w:r w:rsidRPr="008034F8">
        <w:rPr>
          <w:rFonts w:hAnsi="Arial" w:ascii="Arial"/>
          <w:sz w:val="22"/>
          <w:szCs w:val="22"/>
        </w:rPr>
        <w:t>Mandel</w:t>
      </w:r>
      <w:proofErr w:type="spellEnd"/>
      <w:r w:rsidRPr="008034F8">
        <w:rPr>
          <w:rFonts w:hAnsi="Arial" w:ascii="Arial"/>
          <w:sz w:val="22"/>
          <w:szCs w:val="22"/>
        </w:rPr>
        <w:t xml:space="preserve"> </w:t>
      </w:r>
      <w:proofErr w:type="spellStart"/>
      <w:r w:rsidRPr="008034F8">
        <w:rPr>
          <w:rFonts w:hAnsi="Arial" w:ascii="Arial"/>
          <w:sz w:val="22"/>
          <w:szCs w:val="22"/>
        </w:rPr>
        <w:t>94</w:t>
      </w:r>
      <w:proofErr w:type="spellEnd"/>
      <w:r w:rsidRPr="008034F8">
        <w:rPr>
          <w:rFonts w:hAnsi="Arial" w:ascii="Arial"/>
          <w:sz w:val="22"/>
          <w:szCs w:val="22"/>
        </w:rPr>
        <w:t xml:space="preserve"> d.o.o. c/a poslovna ulaganja d.o.o. radi poništenja sporazuma o okvirnom iznosu zaduženja i osiguranju potraživanja zasnivanjem založnog prava na nekretnini od </w:t>
      </w:r>
      <w:proofErr w:type="spellStart"/>
      <w:r w:rsidRPr="008034F8">
        <w:rPr>
          <w:rFonts w:hAnsi="Arial" w:ascii="Arial"/>
          <w:sz w:val="22"/>
          <w:szCs w:val="22"/>
        </w:rPr>
        <w:t>10</w:t>
      </w:r>
      <w:proofErr w:type="spellEnd"/>
      <w:r w:rsidRPr="008034F8">
        <w:rPr>
          <w:rFonts w:hAnsi="Arial" w:ascii="Arial"/>
          <w:sz w:val="22"/>
          <w:szCs w:val="22"/>
        </w:rPr>
        <w:t xml:space="preserve">. listopada </w:t>
      </w:r>
      <w:proofErr w:type="spellStart"/>
      <w:r w:rsidRPr="008034F8">
        <w:rPr>
          <w:rFonts w:hAnsi="Arial" w:ascii="Arial"/>
          <w:sz w:val="22"/>
          <w:szCs w:val="22"/>
        </w:rPr>
        <w:t>2013</w:t>
      </w:r>
      <w:proofErr w:type="spellEnd"/>
      <w:r w:rsidRPr="008034F8">
        <w:rPr>
          <w:rFonts w:hAnsi="Arial" w:ascii="Arial"/>
          <w:sz w:val="22"/>
          <w:szCs w:val="22"/>
        </w:rPr>
        <w:t xml:space="preserve">. godine, od </w:t>
      </w:r>
      <w:proofErr w:type="spellStart"/>
      <w:r w:rsidRPr="008034F8">
        <w:rPr>
          <w:rFonts w:hAnsi="Arial" w:ascii="Arial"/>
          <w:sz w:val="22"/>
          <w:szCs w:val="22"/>
        </w:rPr>
        <w:t>23</w:t>
      </w:r>
      <w:proofErr w:type="spellEnd"/>
      <w:r w:rsidRPr="008034F8">
        <w:rPr>
          <w:rFonts w:hAnsi="Arial" w:ascii="Arial"/>
          <w:sz w:val="22"/>
          <w:szCs w:val="22"/>
        </w:rPr>
        <w:t xml:space="preserve">. prosinca </w:t>
      </w:r>
      <w:proofErr w:type="spellStart"/>
      <w:r w:rsidRPr="008034F8">
        <w:rPr>
          <w:rFonts w:hAnsi="Arial" w:ascii="Arial"/>
          <w:sz w:val="22"/>
          <w:szCs w:val="22"/>
        </w:rPr>
        <w:t>2013</w:t>
      </w:r>
      <w:proofErr w:type="spellEnd"/>
      <w:r w:rsidRPr="008034F8">
        <w:rPr>
          <w:rFonts w:hAnsi="Arial" w:ascii="Arial"/>
          <w:sz w:val="22"/>
          <w:szCs w:val="22"/>
        </w:rPr>
        <w:t xml:space="preserve">. godine, ugovora o zajmu od </w:t>
      </w:r>
      <w:proofErr w:type="spellStart"/>
      <w:r w:rsidRPr="008034F8">
        <w:rPr>
          <w:rFonts w:hAnsi="Arial" w:ascii="Arial"/>
          <w:sz w:val="22"/>
          <w:szCs w:val="22"/>
        </w:rPr>
        <w:t>23</w:t>
      </w:r>
      <w:proofErr w:type="spellEnd"/>
      <w:r w:rsidRPr="008034F8">
        <w:rPr>
          <w:rFonts w:hAnsi="Arial" w:ascii="Arial"/>
          <w:sz w:val="22"/>
          <w:szCs w:val="22"/>
        </w:rPr>
        <w:t xml:space="preserve">. siječnja </w:t>
      </w:r>
      <w:proofErr w:type="spellStart"/>
      <w:r w:rsidRPr="008034F8">
        <w:rPr>
          <w:rFonts w:hAnsi="Arial" w:ascii="Arial"/>
          <w:sz w:val="22"/>
          <w:szCs w:val="22"/>
        </w:rPr>
        <w:t>2014</w:t>
      </w:r>
      <w:proofErr w:type="spellEnd"/>
      <w:r w:rsidRPr="008034F8">
        <w:rPr>
          <w:rFonts w:hAnsi="Arial" w:ascii="Arial"/>
          <w:sz w:val="22"/>
          <w:szCs w:val="22"/>
        </w:rPr>
        <w:t xml:space="preserve">. godine te radi brisanja založnog prava i uspostave zemljišnoknjižnog stanja kakvo je bilo prije provedbe upisa tereta na nekretnini k.č.br. </w:t>
      </w:r>
      <w:proofErr w:type="spellStart"/>
      <w:r w:rsidRPr="008034F8">
        <w:rPr>
          <w:rFonts w:hAnsi="Arial" w:ascii="Arial"/>
          <w:sz w:val="22"/>
          <w:szCs w:val="22"/>
        </w:rPr>
        <w:t>3534</w:t>
      </w:r>
      <w:proofErr w:type="spellEnd"/>
      <w:r w:rsidRPr="008034F8">
        <w:rPr>
          <w:rFonts w:hAnsi="Arial" w:ascii="Arial"/>
          <w:sz w:val="22"/>
          <w:szCs w:val="22"/>
        </w:rPr>
        <w:t>/4 k.o. Sv. Jakov.</w:t>
      </w: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Navedeni postupak je također u prekidu.</w:t>
      </w:r>
    </w:p>
    <w:p w:rsidRDefault="00F2063C" w:rsidP="00F2063C" w:rsidR="00F2063C" w:rsidRPr="008034F8">
      <w:pPr>
        <w:jc w:val="both"/>
        <w:rPr>
          <w:rFonts w:cs="Calibri" w:eastAsia="Calibri"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b/>
          <w:sz w:val="22"/>
        </w:rPr>
      </w:pPr>
      <w:r w:rsidRPr="008034F8">
        <w:rPr>
          <w:rFonts w:cs="Calibri" w:hAnsi="Arial" w:ascii="Arial"/>
          <w:b/>
          <w:sz w:val="22"/>
        </w:rPr>
        <w:t>VII.</w:t>
      </w:r>
      <w:r w:rsidRPr="008034F8">
        <w:rPr>
          <w:rFonts w:cs="Calibri" w:hAnsi="Arial" w:ascii="Arial"/>
          <w:b/>
          <w:sz w:val="22"/>
        </w:rPr>
        <w:tab/>
        <w:t>ZAKLJUČAK</w:t>
      </w:r>
    </w:p>
    <w:p w:rsidRDefault="00F2063C" w:rsidP="00F2063C" w:rsidR="00F2063C" w:rsidRPr="008034F8">
      <w:pPr>
        <w:ind w:hanging="2835" w:left="709"/>
        <w:jc w:val="both"/>
        <w:rPr>
          <w:rFonts w:hAnsi="Arial" w:ascii="Arial"/>
          <w:sz w:val="22"/>
        </w:rPr>
      </w:pPr>
    </w:p>
    <w:p w:rsidRDefault="00F2063C" w:rsidP="00F2063C" w:rsidR="00F2063C" w:rsidRPr="008034F8">
      <w:pPr>
        <w:jc w:val="both"/>
        <w:rPr>
          <w:rFonts w:hAnsi="Arial" w:ascii="Arial"/>
          <w:b/>
          <w:bCs/>
          <w:sz w:val="20"/>
          <w:szCs w:val="20"/>
        </w:rPr>
      </w:pPr>
      <w:r w:rsidRPr="008034F8">
        <w:rPr>
          <w:rFonts w:cs="Trebuchet MS" w:eastAsia="Cambria" w:hAnsi="Arial" w:ascii="Arial"/>
          <w:sz w:val="22"/>
          <w:szCs w:val="22"/>
          <w:lang w:eastAsia="en-US"/>
        </w:rPr>
        <w:t xml:space="preserve">1.) </w:t>
      </w:r>
      <w:r w:rsidRPr="008034F8">
        <w:rPr>
          <w:rFonts w:hAnsi="Arial" w:ascii="Arial"/>
          <w:sz w:val="22"/>
          <w:szCs w:val="22"/>
        </w:rPr>
        <w:t xml:space="preserve">U odnosu na imovinu i obveze razvidno je da stečajnu masu sačinjavaju naprijed opisane nekretnine čija je vrijednost procijenjena na </w:t>
      </w:r>
      <w:r w:rsidRPr="008034F8">
        <w:rPr>
          <w:rFonts w:hAnsi="Arial" w:ascii="Arial"/>
          <w:sz w:val="22"/>
        </w:rPr>
        <w:t>5.964.618,</w:t>
      </w:r>
      <w:proofErr w:type="spellStart"/>
      <w:r w:rsidRPr="008034F8">
        <w:rPr>
          <w:rFonts w:hAnsi="Arial" w:ascii="Arial"/>
          <w:sz w:val="22"/>
        </w:rPr>
        <w:t>70</w:t>
      </w:r>
      <w:proofErr w:type="spellEnd"/>
      <w:r w:rsidRPr="008034F8">
        <w:rPr>
          <w:rFonts w:hAnsi="Arial" w:ascii="Arial"/>
          <w:sz w:val="22"/>
        </w:rPr>
        <w:t xml:space="preserve"> </w:t>
      </w:r>
      <w:r w:rsidRPr="008034F8">
        <w:rPr>
          <w:rFonts w:hAnsi="Arial" w:ascii="Arial"/>
          <w:sz w:val="22"/>
          <w:szCs w:val="20"/>
        </w:rPr>
        <w:t xml:space="preserve">kn, da sveukupne priznate tražbine iznose </w:t>
      </w:r>
      <w:proofErr w:type="spellStart"/>
      <w:r w:rsidRPr="008034F8">
        <w:rPr>
          <w:rFonts w:hAnsi="Arial" w:ascii="Arial"/>
          <w:sz w:val="20"/>
        </w:rPr>
        <w:t>342.167</w:t>
      </w:r>
      <w:proofErr w:type="spellEnd"/>
      <w:r w:rsidRPr="008034F8">
        <w:rPr>
          <w:rFonts w:hAnsi="Arial" w:ascii="Arial"/>
          <w:sz w:val="20"/>
        </w:rPr>
        <w:t>,</w:t>
      </w:r>
      <w:proofErr w:type="spellStart"/>
      <w:r w:rsidRPr="008034F8">
        <w:rPr>
          <w:rFonts w:hAnsi="Arial" w:ascii="Arial"/>
          <w:sz w:val="20"/>
        </w:rPr>
        <w:t>55</w:t>
      </w:r>
      <w:proofErr w:type="spellEnd"/>
      <w:r w:rsidRPr="008034F8">
        <w:rPr>
          <w:rFonts w:hAnsi="Arial" w:ascii="Arial"/>
          <w:sz w:val="20"/>
        </w:rPr>
        <w:t xml:space="preserve"> </w:t>
      </w:r>
      <w:r w:rsidRPr="008034F8">
        <w:rPr>
          <w:rFonts w:hAnsi="Arial" w:ascii="Arial"/>
          <w:sz w:val="22"/>
        </w:rPr>
        <w:t xml:space="preserve">kn, s time da valja uzeti u obzir i tražbinu založnog vjerovnika Poslovna ulaganja d.o.o. u iznosu od </w:t>
      </w:r>
      <w:r w:rsidRPr="008034F8">
        <w:rPr>
          <w:rFonts w:hAnsi="Arial" w:ascii="Arial"/>
          <w:sz w:val="20"/>
          <w:szCs w:val="20"/>
        </w:rPr>
        <w:t>5.946.672,</w:t>
      </w:r>
      <w:proofErr w:type="spellStart"/>
      <w:r w:rsidRPr="008034F8">
        <w:rPr>
          <w:rFonts w:hAnsi="Arial" w:ascii="Arial"/>
          <w:sz w:val="20"/>
          <w:szCs w:val="20"/>
        </w:rPr>
        <w:t>50</w:t>
      </w:r>
      <w:proofErr w:type="spellEnd"/>
      <w:r w:rsidRPr="008034F8">
        <w:rPr>
          <w:rFonts w:hAnsi="Arial" w:ascii="Arial"/>
          <w:sz w:val="20"/>
          <w:szCs w:val="20"/>
        </w:rPr>
        <w:t xml:space="preserve"> </w:t>
      </w:r>
      <w:r w:rsidRPr="008034F8">
        <w:rPr>
          <w:rFonts w:hAnsi="Arial" w:ascii="Arial"/>
          <w:bCs/>
          <w:sz w:val="20"/>
          <w:szCs w:val="20"/>
        </w:rPr>
        <w:t xml:space="preserve">kn </w:t>
      </w:r>
      <w:r w:rsidRPr="008034F8">
        <w:rPr>
          <w:rFonts w:hAnsi="Arial" w:ascii="Arial"/>
          <w:sz w:val="22"/>
        </w:rPr>
        <w:t xml:space="preserve">koji nije obavijestio stečajnog upravitelja o </w:t>
      </w:r>
      <w:proofErr w:type="spellStart"/>
      <w:r w:rsidRPr="008034F8">
        <w:rPr>
          <w:rFonts w:hAnsi="Arial" w:ascii="Arial"/>
          <w:sz w:val="22"/>
        </w:rPr>
        <w:t>razlučnom</w:t>
      </w:r>
      <w:proofErr w:type="spellEnd"/>
      <w:r w:rsidRPr="008034F8">
        <w:rPr>
          <w:rFonts w:hAnsi="Arial" w:ascii="Arial"/>
          <w:sz w:val="22"/>
        </w:rPr>
        <w:t xml:space="preserve"> </w:t>
      </w:r>
      <w:r w:rsidRPr="008034F8">
        <w:rPr>
          <w:rFonts w:hAnsi="Arial" w:ascii="Arial"/>
          <w:sz w:val="22"/>
        </w:rPr>
        <w:lastRenderedPageBreak/>
        <w:t xml:space="preserve">pravu, međutim njegovo pravo je upisano u Listu C - teretovnici </w:t>
      </w:r>
      <w:proofErr w:type="spellStart"/>
      <w:r w:rsidRPr="008034F8">
        <w:rPr>
          <w:rFonts w:hAnsi="Arial" w:ascii="Arial"/>
          <w:sz w:val="22"/>
        </w:rPr>
        <w:t>zk.ul</w:t>
      </w:r>
      <w:proofErr w:type="spellEnd"/>
      <w:r w:rsidRPr="008034F8">
        <w:rPr>
          <w:rFonts w:hAnsi="Arial" w:ascii="Arial"/>
          <w:sz w:val="22"/>
        </w:rPr>
        <w:t xml:space="preserve">. </w:t>
      </w:r>
      <w:proofErr w:type="spellStart"/>
      <w:r w:rsidRPr="008034F8">
        <w:rPr>
          <w:rFonts w:hAnsi="Arial" w:ascii="Arial"/>
          <w:sz w:val="22"/>
        </w:rPr>
        <w:t>6383</w:t>
      </w:r>
      <w:proofErr w:type="spellEnd"/>
      <w:r w:rsidRPr="008034F8">
        <w:rPr>
          <w:rFonts w:hAnsi="Arial" w:ascii="Arial"/>
          <w:sz w:val="22"/>
        </w:rPr>
        <w:t xml:space="preserve"> k.o. Šestine i </w:t>
      </w:r>
      <w:proofErr w:type="spellStart"/>
      <w:r w:rsidRPr="008034F8">
        <w:rPr>
          <w:rFonts w:hAnsi="Arial" w:ascii="Arial"/>
          <w:sz w:val="22"/>
        </w:rPr>
        <w:t>zk.ul</w:t>
      </w:r>
      <w:proofErr w:type="spellEnd"/>
      <w:r w:rsidRPr="008034F8">
        <w:rPr>
          <w:rFonts w:hAnsi="Arial" w:ascii="Arial"/>
          <w:sz w:val="22"/>
        </w:rPr>
        <w:t xml:space="preserve">. </w:t>
      </w:r>
      <w:proofErr w:type="spellStart"/>
      <w:r w:rsidRPr="008034F8">
        <w:rPr>
          <w:rFonts w:hAnsi="Arial" w:ascii="Arial"/>
          <w:sz w:val="22"/>
        </w:rPr>
        <w:t>1619</w:t>
      </w:r>
      <w:proofErr w:type="spellEnd"/>
      <w:r w:rsidRPr="008034F8">
        <w:rPr>
          <w:rFonts w:hAnsi="Arial" w:ascii="Arial"/>
          <w:sz w:val="22"/>
        </w:rPr>
        <w:t xml:space="preserve"> k.o. Sv. Jakov.</w:t>
      </w:r>
      <w:r w:rsidRPr="008034F8">
        <w:rPr>
          <w:rFonts w:hAnsi="Arial" w:ascii="Arial"/>
          <w:sz w:val="22"/>
          <w:szCs w:val="20"/>
        </w:rPr>
        <w:t xml:space="preserve"> </w:t>
      </w:r>
      <w:r w:rsidRPr="008034F8">
        <w:rPr>
          <w:rFonts w:hAnsi="Arial" w:ascii="Arial"/>
          <w:sz w:val="22"/>
          <w:lang w:val="pl-PL"/>
        </w:rPr>
        <w:t>P</w:t>
      </w:r>
      <w:proofErr w:type="spellStart"/>
      <w:r w:rsidRPr="008034F8">
        <w:rPr>
          <w:rFonts w:hAnsi="Arial" w:ascii="Arial"/>
          <w:sz w:val="22"/>
          <w:szCs w:val="22"/>
        </w:rPr>
        <w:t>ored</w:t>
      </w:r>
      <w:proofErr w:type="spellEnd"/>
      <w:r w:rsidRPr="008034F8">
        <w:rPr>
          <w:rFonts w:hAnsi="Arial" w:ascii="Arial"/>
          <w:sz w:val="22"/>
          <w:szCs w:val="22"/>
        </w:rPr>
        <w:t xml:space="preserve"> navedene imovine dužnik</w:t>
      </w:r>
      <w:r w:rsidRPr="008034F8">
        <w:rPr>
          <w:rFonts w:hAnsi="Arial" w:ascii="Arial"/>
          <w:sz w:val="22"/>
        </w:rPr>
        <w:t xml:space="preserve"> </w:t>
      </w:r>
      <w:r w:rsidRPr="008034F8">
        <w:rPr>
          <w:rFonts w:hAnsi="Arial" w:ascii="Arial"/>
          <w:sz w:val="22"/>
          <w:szCs w:val="22"/>
        </w:rPr>
        <w:t>nema druge imovine čijom bi se prodajom namirili stečajni vjerovnici</w:t>
      </w:r>
      <w:r w:rsidRPr="008034F8">
        <w:rPr>
          <w:rFonts w:cs="Calibri" w:hAnsi="Arial" w:ascii="Arial"/>
          <w:sz w:val="22"/>
        </w:rPr>
        <w:t>.</w:t>
      </w:r>
    </w:p>
    <w:p w:rsidRDefault="00F2063C" w:rsidP="00F2063C" w:rsidR="00F2063C" w:rsidRPr="008034F8">
      <w:pPr>
        <w:widowControl w:val="false"/>
        <w:autoSpaceDE w:val="false"/>
        <w:autoSpaceDN w:val="false"/>
        <w:adjustRightInd w:val="false"/>
        <w:jc w:val="both"/>
        <w:rPr>
          <w:rFonts w:cs="Calibri" w:hAnsi="Arial" w:ascii="Arial"/>
          <w:sz w:val="22"/>
        </w:rPr>
      </w:pPr>
      <w:r w:rsidRPr="008034F8">
        <w:rPr>
          <w:rFonts w:cs="Calibri" w:hAnsi="Arial" w:ascii="Arial"/>
          <w:sz w:val="22"/>
        </w:rPr>
        <w:t xml:space="preserve"> </w:t>
      </w:r>
    </w:p>
    <w:p w:rsidRDefault="00F2063C" w:rsidP="00F2063C" w:rsidR="00F2063C" w:rsidRPr="008034F8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tabs>
          <w:tab w:pos="3405" w:val="left"/>
        </w:tabs>
        <w:jc w:val="both"/>
        <w:rPr>
          <w:rFonts w:hAnsi="Arial" w:ascii="Arial"/>
          <w:sz w:val="22"/>
          <w:szCs w:val="22"/>
        </w:rPr>
      </w:pPr>
      <w:r w:rsidRPr="008034F8">
        <w:rPr>
          <w:rFonts w:cs="Trebuchet MS" w:eastAsia="Cambria" w:hAnsi="Arial" w:ascii="Arial"/>
          <w:sz w:val="22"/>
          <w:szCs w:val="22"/>
          <w:lang w:eastAsia="en-US"/>
        </w:rPr>
        <w:t xml:space="preserve">2.) Predvidivi troškovi stečajnog postupka bazirani na procijenjenoj vrijednosti stečajne mase iznose </w:t>
      </w:r>
      <w:proofErr w:type="spellStart"/>
      <w:r w:rsidRPr="008034F8">
        <w:rPr>
          <w:rFonts w:cs="Courier New" w:hAnsi="Arial" w:ascii="Arial"/>
          <w:sz w:val="22"/>
          <w:szCs w:val="22"/>
        </w:rPr>
        <w:t>446.877</w:t>
      </w:r>
      <w:proofErr w:type="spellEnd"/>
      <w:r w:rsidRPr="008034F8">
        <w:rPr>
          <w:rFonts w:cs="Courier New" w:hAnsi="Arial" w:ascii="Arial"/>
          <w:sz w:val="22"/>
          <w:szCs w:val="22"/>
        </w:rPr>
        <w:t>,</w:t>
      </w:r>
      <w:proofErr w:type="spellStart"/>
      <w:r w:rsidRPr="008034F8">
        <w:rPr>
          <w:rFonts w:cs="Courier New" w:hAnsi="Arial" w:ascii="Arial"/>
          <w:sz w:val="22"/>
          <w:szCs w:val="22"/>
        </w:rPr>
        <w:t>12</w:t>
      </w:r>
      <w:proofErr w:type="spellEnd"/>
      <w:r w:rsidRPr="008034F8">
        <w:rPr>
          <w:rFonts w:cs="Courier New" w:hAnsi="Arial" w:ascii="Arial"/>
          <w:sz w:val="22"/>
          <w:szCs w:val="22"/>
        </w:rPr>
        <w:t xml:space="preserve"> kn, po slijedećim osnovama:</w:t>
      </w:r>
    </w:p>
    <w:p w:rsidRDefault="00F2063C" w:rsidP="00F2063C" w:rsidR="00F2063C" w:rsidRPr="008034F8">
      <w:pPr>
        <w:pStyle w:val="tb-na16"/>
        <w:numPr>
          <w:ilvl w:val="0"/>
          <w:numId w:val="1"/>
        </w:numPr>
        <w:tabs>
          <w:tab w:pos="1080" w:val="clear"/>
        </w:tabs>
        <w:spacing w:afterLines="0" w:beforeLines="0"/>
        <w:jc w:val="both"/>
        <w:textAlignment w:val="baseline"/>
        <w:rPr>
          <w:rFonts w:cs="Courier New" w:hAnsi="Arial" w:ascii="Arial"/>
          <w:sz w:val="22"/>
          <w:szCs w:val="22"/>
          <w:lang w:val="hr-HR"/>
        </w:rPr>
      </w:pPr>
      <w:r w:rsidRPr="008034F8">
        <w:rPr>
          <w:rFonts w:cs="Courier New" w:hAnsi="Arial" w:ascii="Arial"/>
          <w:sz w:val="22"/>
          <w:szCs w:val="22"/>
          <w:lang w:val="hr-HR"/>
        </w:rPr>
        <w:t xml:space="preserve">po osnovni troškova nagrade stečajnom upravitelju bruto iznos od </w:t>
      </w:r>
      <w:proofErr w:type="spellStart"/>
      <w:r w:rsidRPr="008034F8">
        <w:rPr>
          <w:rFonts w:cs="Courier New" w:hAnsi="Arial" w:ascii="Arial"/>
          <w:sz w:val="22"/>
          <w:szCs w:val="22"/>
          <w:lang w:val="hr-HR"/>
        </w:rPr>
        <w:t>437.877</w:t>
      </w:r>
      <w:proofErr w:type="spellEnd"/>
      <w:r w:rsidRPr="008034F8">
        <w:rPr>
          <w:rFonts w:cs="Courier New" w:hAnsi="Arial" w:ascii="Arial"/>
          <w:sz w:val="22"/>
          <w:szCs w:val="22"/>
          <w:lang w:val="hr-HR"/>
        </w:rPr>
        <w:t>,</w:t>
      </w:r>
      <w:proofErr w:type="spellStart"/>
      <w:r w:rsidRPr="008034F8">
        <w:rPr>
          <w:rFonts w:cs="Courier New" w:hAnsi="Arial" w:ascii="Arial"/>
          <w:sz w:val="22"/>
          <w:szCs w:val="22"/>
          <w:lang w:val="hr-HR"/>
        </w:rPr>
        <w:t>12</w:t>
      </w:r>
      <w:proofErr w:type="spellEnd"/>
      <w:r w:rsidRPr="008034F8">
        <w:rPr>
          <w:rFonts w:cs="Courier New" w:hAnsi="Arial" w:ascii="Arial"/>
          <w:sz w:val="22"/>
          <w:szCs w:val="22"/>
          <w:lang w:val="hr-HR"/>
        </w:rPr>
        <w:t xml:space="preserve"> kn, a koja je obračunata temeljem iznosa potencijalne vrijednosti imovine iskazane u ovome izviješću, sukladno Uredbi o kriterijima i načinu obračuna i plaćanja nagrade stečajnim upraviteljima </w:t>
      </w:r>
    </w:p>
    <w:p w:rsidRDefault="00F2063C" w:rsidP="00F2063C" w:rsidR="00F2063C" w:rsidRPr="008034F8">
      <w:pPr>
        <w:numPr>
          <w:ilvl w:val="0"/>
          <w:numId w:val="1"/>
        </w:numPr>
        <w:tabs>
          <w:tab w:pos="1080" w:val="clear"/>
        </w:tabs>
        <w:jc w:val="both"/>
        <w:rPr>
          <w:rFonts w:cs="Courier New" w:hAnsi="Arial" w:ascii="Arial"/>
          <w:sz w:val="22"/>
          <w:szCs w:val="22"/>
        </w:rPr>
      </w:pPr>
      <w:r w:rsidRPr="008034F8">
        <w:rPr>
          <w:rFonts w:cs="Courier New" w:hAnsi="Arial" w:ascii="Arial"/>
          <w:sz w:val="22"/>
          <w:szCs w:val="22"/>
        </w:rPr>
        <w:t xml:space="preserve">po osnovi izdataka stečajnog upravitelja iznos od </w:t>
      </w:r>
      <w:proofErr w:type="spellStart"/>
      <w:r w:rsidRPr="008034F8">
        <w:rPr>
          <w:rFonts w:cs="Courier New" w:hAnsi="Arial" w:ascii="Arial"/>
          <w:sz w:val="22"/>
          <w:szCs w:val="22"/>
        </w:rPr>
        <w:t>1.200</w:t>
      </w:r>
      <w:proofErr w:type="spellEnd"/>
      <w:r w:rsidRPr="008034F8">
        <w:rPr>
          <w:rFonts w:cs="Courier New" w:hAnsi="Arial" w:ascii="Arial"/>
          <w:sz w:val="22"/>
          <w:szCs w:val="22"/>
        </w:rPr>
        <w:t>,</w:t>
      </w:r>
      <w:proofErr w:type="spellStart"/>
      <w:r w:rsidRPr="008034F8">
        <w:rPr>
          <w:rFonts w:cs="Courier New" w:hAnsi="Arial" w:ascii="Arial"/>
          <w:sz w:val="22"/>
          <w:szCs w:val="22"/>
        </w:rPr>
        <w:t>00</w:t>
      </w:r>
      <w:proofErr w:type="spellEnd"/>
      <w:r w:rsidRPr="008034F8">
        <w:rPr>
          <w:rFonts w:cs="Courier New" w:hAnsi="Arial" w:ascii="Arial"/>
          <w:sz w:val="22"/>
          <w:szCs w:val="22"/>
        </w:rPr>
        <w:t xml:space="preserve"> kn (izrada pečata, poštarina, ovjera potpisa za potrebe pohrane u sudskom registru, predujam naknade za provedbu prodaje elektroničkom javnom dražbom, troškovi prijevoza </w:t>
      </w:r>
      <w:proofErr w:type="spellStart"/>
      <w:r w:rsidRPr="008034F8">
        <w:rPr>
          <w:rFonts w:cs="Courier New" w:hAnsi="Arial" w:ascii="Arial"/>
          <w:sz w:val="22"/>
          <w:szCs w:val="22"/>
        </w:rPr>
        <w:t>200</w:t>
      </w:r>
      <w:proofErr w:type="spellEnd"/>
      <w:r w:rsidRPr="008034F8">
        <w:rPr>
          <w:rFonts w:cs="Courier New" w:hAnsi="Arial" w:ascii="Arial"/>
          <w:sz w:val="22"/>
          <w:szCs w:val="22"/>
        </w:rPr>
        <w:t>,</w:t>
      </w:r>
      <w:proofErr w:type="spellStart"/>
      <w:r w:rsidRPr="008034F8">
        <w:rPr>
          <w:rFonts w:cs="Courier New" w:hAnsi="Arial" w:ascii="Arial"/>
          <w:sz w:val="22"/>
          <w:szCs w:val="22"/>
        </w:rPr>
        <w:t>00</w:t>
      </w:r>
      <w:proofErr w:type="spellEnd"/>
      <w:r w:rsidRPr="008034F8">
        <w:rPr>
          <w:rFonts w:cs="Courier New" w:hAnsi="Arial" w:ascii="Arial"/>
          <w:sz w:val="22"/>
          <w:szCs w:val="22"/>
        </w:rPr>
        <w:t xml:space="preserve"> kn)</w:t>
      </w:r>
    </w:p>
    <w:p w:rsidRDefault="00F2063C" w:rsidP="00F2063C" w:rsidR="00F2063C" w:rsidRPr="008034F8">
      <w:pPr>
        <w:pStyle w:val="Odlomakpopisa"/>
        <w:numPr>
          <w:ilvl w:val="0"/>
          <w:numId w:val="1"/>
        </w:numPr>
        <w:tabs>
          <w:tab w:pos="1080" w:val="clear"/>
        </w:tabs>
        <w:jc w:val="both"/>
        <w:rPr>
          <w:rFonts w:cs="Courier New" w:hAnsi="Arial" w:ascii="Arial"/>
          <w:sz w:val="22"/>
          <w:szCs w:val="22"/>
        </w:rPr>
      </w:pPr>
      <w:r w:rsidRPr="008034F8">
        <w:rPr>
          <w:rFonts w:cs="Courier New" w:hAnsi="Arial" w:ascii="Arial"/>
          <w:sz w:val="22"/>
          <w:szCs w:val="22"/>
        </w:rPr>
        <w:t xml:space="preserve">uvećano za usluge knjigovodstvenog servisa za cjelokupno razdoblje do zaključenja stečajnog postupka iznos od </w:t>
      </w:r>
      <w:proofErr w:type="spellStart"/>
      <w:r w:rsidRPr="008034F8">
        <w:rPr>
          <w:rFonts w:cs="Courier New" w:hAnsi="Arial" w:ascii="Arial"/>
          <w:sz w:val="22"/>
          <w:szCs w:val="22"/>
        </w:rPr>
        <w:t>5.000</w:t>
      </w:r>
      <w:proofErr w:type="spellEnd"/>
      <w:r w:rsidRPr="008034F8">
        <w:rPr>
          <w:rFonts w:cs="Courier New" w:hAnsi="Arial" w:ascii="Arial"/>
          <w:sz w:val="22"/>
          <w:szCs w:val="22"/>
        </w:rPr>
        <w:t>,</w:t>
      </w:r>
      <w:proofErr w:type="spellStart"/>
      <w:r w:rsidRPr="008034F8">
        <w:rPr>
          <w:rFonts w:cs="Courier New" w:hAnsi="Arial" w:ascii="Arial"/>
          <w:sz w:val="22"/>
          <w:szCs w:val="22"/>
        </w:rPr>
        <w:t>00</w:t>
      </w:r>
      <w:proofErr w:type="spellEnd"/>
      <w:r w:rsidRPr="008034F8">
        <w:rPr>
          <w:rFonts w:cs="Courier New" w:hAnsi="Arial" w:ascii="Arial"/>
          <w:sz w:val="22"/>
          <w:szCs w:val="22"/>
        </w:rPr>
        <w:t xml:space="preserve"> kn uvećano za PDV</w:t>
      </w:r>
    </w:p>
    <w:p w:rsidRDefault="00F2063C" w:rsidP="00F2063C" w:rsidR="00F2063C" w:rsidRPr="008034F8">
      <w:pPr>
        <w:pStyle w:val="Odlomakpopisa"/>
        <w:numPr>
          <w:ilvl w:val="0"/>
          <w:numId w:val="1"/>
        </w:numPr>
        <w:tabs>
          <w:tab w:pos="1080" w:val="clear"/>
        </w:tabs>
        <w:jc w:val="both"/>
        <w:rPr>
          <w:rFonts w:cs="Courier New" w:hAnsi="Arial" w:ascii="Arial"/>
          <w:sz w:val="22"/>
          <w:szCs w:val="22"/>
        </w:rPr>
      </w:pPr>
      <w:r w:rsidRPr="008034F8">
        <w:rPr>
          <w:rFonts w:cs="Courier New" w:hAnsi="Arial" w:ascii="Arial"/>
          <w:sz w:val="22"/>
          <w:szCs w:val="22"/>
        </w:rPr>
        <w:t xml:space="preserve">troškovi unovčenja na e-dražbi </w:t>
      </w:r>
      <w:proofErr w:type="spellStart"/>
      <w:r w:rsidRPr="008034F8">
        <w:rPr>
          <w:rFonts w:cs="Courier New" w:hAnsi="Arial" w:ascii="Arial"/>
          <w:sz w:val="22"/>
          <w:szCs w:val="22"/>
        </w:rPr>
        <w:t>2.800</w:t>
      </w:r>
      <w:proofErr w:type="spellEnd"/>
      <w:r w:rsidRPr="008034F8">
        <w:rPr>
          <w:rFonts w:cs="Courier New" w:hAnsi="Arial" w:ascii="Arial"/>
          <w:sz w:val="22"/>
          <w:szCs w:val="22"/>
        </w:rPr>
        <w:t>,</w:t>
      </w:r>
      <w:proofErr w:type="spellStart"/>
      <w:r w:rsidRPr="008034F8">
        <w:rPr>
          <w:rFonts w:cs="Courier New" w:hAnsi="Arial" w:ascii="Arial"/>
          <w:sz w:val="22"/>
          <w:szCs w:val="22"/>
        </w:rPr>
        <w:t>00</w:t>
      </w:r>
      <w:proofErr w:type="spellEnd"/>
      <w:r w:rsidRPr="008034F8">
        <w:rPr>
          <w:rFonts w:cs="Courier New" w:hAnsi="Arial" w:ascii="Arial"/>
          <w:sz w:val="22"/>
          <w:szCs w:val="22"/>
        </w:rPr>
        <w:t xml:space="preserve"> kn.</w:t>
      </w:r>
    </w:p>
    <w:p w:rsidRDefault="00F2063C" w:rsidP="00F2063C" w:rsidR="00F2063C" w:rsidRPr="008034F8">
      <w:pPr>
        <w:ind w:left="1080"/>
        <w:jc w:val="both"/>
        <w:rPr>
          <w:rFonts w:cs="Courier New"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hAnsi="Arial" w:ascii="Arial"/>
          <w:sz w:val="22"/>
          <w:szCs w:val="22"/>
        </w:rPr>
      </w:pPr>
    </w:p>
    <w:p w:rsidRDefault="00F2063C" w:rsidP="00F2063C" w:rsidR="00F2063C" w:rsidRPr="008034F8">
      <w:pPr>
        <w:jc w:val="both"/>
        <w:rPr>
          <w:rFonts w:cs="Courier New" w:hAnsi="Arial" w:ascii="Arial"/>
          <w:b/>
          <w:bCs/>
          <w:sz w:val="22"/>
          <w:szCs w:val="22"/>
        </w:rPr>
      </w:pPr>
      <w:r w:rsidRPr="008034F8">
        <w:rPr>
          <w:rFonts w:cs="Courier New" w:hAnsi="Arial" w:ascii="Arial"/>
          <w:b/>
          <w:bCs/>
          <w:sz w:val="22"/>
          <w:szCs w:val="22"/>
        </w:rPr>
        <w:t>VIII.</w:t>
      </w:r>
      <w:r w:rsidRPr="008034F8">
        <w:rPr>
          <w:rFonts w:cs="Courier New" w:hAnsi="Arial" w:ascii="Arial"/>
          <w:b/>
          <w:bCs/>
          <w:sz w:val="22"/>
          <w:szCs w:val="22"/>
        </w:rPr>
        <w:tab/>
      </w:r>
      <w:r w:rsidRPr="008034F8">
        <w:rPr>
          <w:rFonts w:cs="Courier New" w:hAnsi="Arial" w:ascii="Arial"/>
          <w:b/>
          <w:bCs/>
          <w:caps/>
          <w:sz w:val="22"/>
          <w:szCs w:val="22"/>
        </w:rPr>
        <w:t>PrijedloZI odluka</w:t>
      </w:r>
    </w:p>
    <w:p w:rsidRDefault="00F2063C" w:rsidP="00F2063C" w:rsidR="00F2063C" w:rsidRPr="008034F8">
      <w:pPr>
        <w:jc w:val="both"/>
        <w:rPr>
          <w:rFonts w:cs="Courier New" w:hAnsi="Arial" w:ascii="Arial"/>
          <w:sz w:val="22"/>
          <w:szCs w:val="22"/>
        </w:rPr>
      </w:pPr>
      <w:r w:rsidRPr="008034F8">
        <w:rPr>
          <w:rFonts w:cs="Courier New" w:hAnsi="Arial" w:ascii="Arial"/>
          <w:sz w:val="22"/>
          <w:szCs w:val="22"/>
        </w:rPr>
        <w:t xml:space="preserve"> </w:t>
      </w:r>
    </w:p>
    <w:p w:rsidRDefault="00F2063C" w:rsidP="00F2063C" w:rsidR="00F2063C" w:rsidRPr="008034F8">
      <w:pPr>
        <w:jc w:val="both"/>
        <w:rPr>
          <w:rFonts w:cs="Courier New" w:hAnsi="Arial" w:ascii="Arial"/>
          <w:sz w:val="22"/>
          <w:szCs w:val="22"/>
        </w:rPr>
      </w:pPr>
      <w:r w:rsidRPr="008034F8">
        <w:rPr>
          <w:rFonts w:cs="Courier New" w:hAnsi="Arial" w:ascii="Arial"/>
          <w:sz w:val="22"/>
          <w:szCs w:val="22"/>
        </w:rPr>
        <w:t xml:space="preserve">Sukladno  svemu iznesenome, predlažem da stečajni vjerovnici na ročištu </w:t>
      </w:r>
      <w:proofErr w:type="spellStart"/>
      <w:r w:rsidRPr="008034F8">
        <w:rPr>
          <w:rFonts w:cs="Courier New" w:hAnsi="Arial" w:ascii="Arial"/>
          <w:sz w:val="22"/>
          <w:szCs w:val="22"/>
        </w:rPr>
        <w:t>13</w:t>
      </w:r>
      <w:proofErr w:type="spellEnd"/>
      <w:r w:rsidRPr="008034F8">
        <w:rPr>
          <w:rFonts w:cs="Courier New" w:hAnsi="Arial" w:ascii="Arial"/>
          <w:sz w:val="22"/>
          <w:szCs w:val="22"/>
        </w:rPr>
        <w:t xml:space="preserve">. veljače </w:t>
      </w:r>
      <w:proofErr w:type="spellStart"/>
      <w:r w:rsidRPr="008034F8">
        <w:rPr>
          <w:rFonts w:cs="Courier New" w:hAnsi="Arial" w:ascii="Arial"/>
          <w:sz w:val="22"/>
          <w:szCs w:val="22"/>
        </w:rPr>
        <w:t>2019</w:t>
      </w:r>
      <w:proofErr w:type="spellEnd"/>
      <w:r w:rsidRPr="008034F8">
        <w:rPr>
          <w:rFonts w:cs="Courier New" w:hAnsi="Arial" w:ascii="Arial"/>
          <w:sz w:val="22"/>
          <w:szCs w:val="22"/>
        </w:rPr>
        <w:t>. godine donesu sljedeće odluke:</w:t>
      </w:r>
    </w:p>
    <w:p w:rsidRDefault="00F2063C" w:rsidP="00F2063C" w:rsidR="00F2063C" w:rsidRPr="008034F8">
      <w:pPr>
        <w:pStyle w:val="Tijeloteksta"/>
        <w:tabs>
          <w:tab w:pos="0" w:val="left"/>
        </w:tabs>
        <w:rPr>
          <w:rFonts w:cs="Courier New" w:hAnsi="Arial" w:ascii="Arial"/>
          <w:sz w:val="22"/>
          <w:szCs w:val="22"/>
        </w:rPr>
      </w:pPr>
    </w:p>
    <w:p w:rsidRDefault="00F2063C" w:rsidP="00F2063C" w:rsidR="00F2063C" w:rsidRPr="008034F8">
      <w:pPr>
        <w:pStyle w:val="Tijeloteksta"/>
        <w:numPr>
          <w:ilvl w:val="0"/>
          <w:numId w:val="2"/>
        </w:numPr>
        <w:ind w:firstLine="0" w:left="0"/>
        <w:rPr>
          <w:rFonts w:cs="Courier New" w:hAnsi="Arial" w:ascii="Arial"/>
          <w:sz w:val="22"/>
          <w:szCs w:val="22"/>
        </w:rPr>
      </w:pPr>
      <w:r w:rsidRPr="008034F8">
        <w:rPr>
          <w:rFonts w:cs="Courier New" w:hAnsi="Arial" w:ascii="Arial"/>
          <w:sz w:val="22"/>
          <w:szCs w:val="22"/>
        </w:rPr>
        <w:t>Prihvaća se u cijelosti Izvješće stečajne upraviteljice.</w:t>
      </w:r>
    </w:p>
    <w:p w:rsidRDefault="00F2063C" w:rsidP="00F2063C" w:rsidR="00F2063C" w:rsidRPr="008034F8">
      <w:pPr>
        <w:pStyle w:val="Tijeloteksta"/>
        <w:jc w:val="left"/>
        <w:rPr>
          <w:rFonts w:cs="Courier New" w:hAnsi="Arial" w:ascii="Arial"/>
          <w:sz w:val="22"/>
          <w:szCs w:val="22"/>
        </w:rPr>
      </w:pPr>
    </w:p>
    <w:p w:rsidRDefault="00F2063C" w:rsidP="00F2063C" w:rsidR="00F2063C" w:rsidRPr="008034F8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Nalaže se stečajnoj upraviteljici prodaju nekretnine upisane u </w:t>
      </w:r>
      <w:proofErr w:type="spellStart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>zk.ul</w:t>
      </w:r>
      <w:proofErr w:type="spellEnd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. </w:t>
      </w:r>
      <w:proofErr w:type="spellStart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>6383</w:t>
      </w:r>
      <w:proofErr w:type="spellEnd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 k.o. Šestine izvršiti sukladno čl. </w:t>
      </w:r>
      <w:proofErr w:type="spellStart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>247</w:t>
      </w:r>
      <w:proofErr w:type="spellEnd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. Stečajnog zakona. </w:t>
      </w:r>
    </w:p>
    <w:p w:rsidRDefault="00F2063C" w:rsidP="00F2063C" w:rsidR="00F2063C" w:rsidRPr="008034F8">
      <w:pPr>
        <w:tabs>
          <w:tab w:pos="709" w:val="left"/>
        </w:tabs>
        <w:suppressAutoHyphens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</w:p>
    <w:p w:rsidRDefault="00F2063C" w:rsidP="00F2063C" w:rsidR="00F2063C" w:rsidRPr="008034F8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Nalaže se stečajnoj upraviteljici preuzeti parnicu </w:t>
      </w:r>
      <w:r w:rsidRPr="008034F8">
        <w:rPr>
          <w:rFonts w:hAnsi="Arial" w:ascii="Arial"/>
          <w:sz w:val="22"/>
          <w:szCs w:val="22"/>
        </w:rPr>
        <w:t>P-</w:t>
      </w:r>
      <w:proofErr w:type="spellStart"/>
      <w:r w:rsidRPr="008034F8">
        <w:rPr>
          <w:rFonts w:hAnsi="Arial" w:ascii="Arial"/>
          <w:sz w:val="22"/>
          <w:szCs w:val="22"/>
        </w:rPr>
        <w:t>3971</w:t>
      </w:r>
      <w:proofErr w:type="spellEnd"/>
      <w:r w:rsidRPr="008034F8">
        <w:rPr>
          <w:rFonts w:hAnsi="Arial" w:ascii="Arial"/>
          <w:sz w:val="22"/>
          <w:szCs w:val="22"/>
        </w:rPr>
        <w:t>/</w:t>
      </w:r>
      <w:proofErr w:type="spellStart"/>
      <w:r w:rsidRPr="008034F8">
        <w:rPr>
          <w:rFonts w:hAnsi="Arial" w:ascii="Arial"/>
          <w:sz w:val="22"/>
          <w:szCs w:val="22"/>
        </w:rPr>
        <w:t>2017</w:t>
      </w:r>
      <w:proofErr w:type="spellEnd"/>
      <w:r w:rsidRPr="008034F8">
        <w:rPr>
          <w:rFonts w:hAnsi="Arial" w:ascii="Arial"/>
          <w:sz w:val="22"/>
          <w:szCs w:val="22"/>
        </w:rPr>
        <w:t xml:space="preserve"> koja je u tijeku pred Općinskim građanskim sudom u Zagrebu.</w:t>
      </w:r>
    </w:p>
    <w:p w:rsidRDefault="00F2063C" w:rsidP="00F2063C" w:rsidR="00F2063C" w:rsidRPr="008034F8">
      <w:pPr>
        <w:tabs>
          <w:tab w:pos="709" w:val="left"/>
        </w:tabs>
        <w:suppressAutoHyphens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</w:p>
    <w:p w:rsidRDefault="00F2063C" w:rsidP="00F2063C" w:rsidR="00F2063C" w:rsidRPr="008034F8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Odobrava se stečajnoj upraviteljici angažiranje knjigovodstvenog servisa za vođenje stečajnog knjigovodstva koji će se naplatiti iz sredstava koja će se </w:t>
      </w:r>
      <w:proofErr w:type="spellStart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>uprihodovati</w:t>
      </w:r>
      <w:proofErr w:type="spellEnd"/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 xml:space="preserve"> na račun dužnika.</w:t>
      </w:r>
    </w:p>
    <w:p w:rsidRDefault="00F2063C" w:rsidP="00F2063C" w:rsidR="00F2063C" w:rsidRPr="008034F8">
      <w:pPr>
        <w:tabs>
          <w:tab w:pos="709" w:val="left"/>
        </w:tabs>
        <w:suppressAutoHyphens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</w:p>
    <w:p w:rsidRDefault="00F2063C" w:rsidP="00F2063C" w:rsidR="00F2063C" w:rsidRPr="008034F8">
      <w:pPr>
        <w:numPr>
          <w:ilvl w:val="0"/>
          <w:numId w:val="2"/>
        </w:numPr>
        <w:tabs>
          <w:tab w:pos="709" w:val="left"/>
        </w:tabs>
        <w:suppressAutoHyphens/>
        <w:ind w:hanging="709" w:left="709"/>
        <w:jc w:val="both"/>
        <w:rPr>
          <w:rFonts w:cs="Calibri" w:eastAsia="Arial Unicode MS" w:hAnsi="Arial" w:ascii="Arial"/>
          <w:kern w:val="1"/>
          <w:sz w:val="22"/>
          <w:szCs w:val="22"/>
          <w:lang w:eastAsia="ar-SA"/>
        </w:rPr>
      </w:pPr>
      <w:r w:rsidRPr="008034F8">
        <w:rPr>
          <w:rFonts w:cs="Calibri" w:eastAsia="Arial Unicode MS" w:hAnsi="Arial" w:ascii="Arial"/>
          <w:kern w:val="1"/>
          <w:sz w:val="22"/>
          <w:szCs w:val="22"/>
          <w:lang w:eastAsia="ar-SA"/>
        </w:rPr>
        <w:t>Razno (po prijedlozima članova skupštine vjerovnika).</w:t>
      </w:r>
    </w:p>
    <w:p w:rsidRDefault="00F2063C" w:rsidP="00F2063C" w:rsidR="00F2063C" w:rsidRPr="008034F8">
      <w:pPr>
        <w:pStyle w:val="Tijeloteksta"/>
        <w:jc w:val="left"/>
        <w:rPr>
          <w:rFonts w:cs="Courier New" w:hAnsi="Arial" w:ascii="Arial"/>
          <w:sz w:val="22"/>
          <w:szCs w:val="22"/>
        </w:rPr>
      </w:pPr>
    </w:p>
    <w:p w:rsidRDefault="00F2063C" w:rsidP="00F2063C" w:rsidR="00F2063C" w:rsidRPr="008034F8">
      <w:pPr>
        <w:pStyle w:val="Tijeloteksta"/>
        <w:tabs>
          <w:tab w:pos="426" w:val="left"/>
        </w:tabs>
        <w:jc w:val="left"/>
        <w:rPr>
          <w:rFonts w:cs="Courier New" w:hAnsi="Arial" w:ascii="Arial"/>
          <w:sz w:val="22"/>
          <w:szCs w:val="22"/>
        </w:rPr>
      </w:pPr>
    </w:p>
    <w:p w:rsidRDefault="00F2063C" w:rsidP="00F2063C" w:rsidR="00F2063C" w:rsidRPr="008034F8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  <w:r w:rsidRPr="008034F8">
        <w:rPr>
          <w:rFonts w:cs="Courier New" w:hAnsi="Arial" w:ascii="Arial"/>
          <w:sz w:val="22"/>
          <w:szCs w:val="22"/>
        </w:rPr>
        <w:lastRenderedPageBreak/>
        <w:t xml:space="preserve">U Zagrebu, 4. veljače  </w:t>
      </w:r>
      <w:proofErr w:type="spellStart"/>
      <w:r w:rsidRPr="008034F8">
        <w:rPr>
          <w:rFonts w:cs="Courier New" w:hAnsi="Arial" w:ascii="Arial"/>
          <w:sz w:val="22"/>
          <w:szCs w:val="22"/>
        </w:rPr>
        <w:t>2019</w:t>
      </w:r>
      <w:proofErr w:type="spellEnd"/>
      <w:r w:rsidRPr="008034F8">
        <w:rPr>
          <w:rFonts w:cs="Courier New" w:hAnsi="Arial" w:ascii="Arial"/>
          <w:sz w:val="22"/>
          <w:szCs w:val="22"/>
        </w:rPr>
        <w:t>. godine</w:t>
      </w:r>
    </w:p>
    <w:p w:rsidRDefault="00F2063C" w:rsidP="00F2063C" w:rsidR="00F2063C" w:rsidRPr="008034F8">
      <w:pPr>
        <w:pStyle w:val="Tijeloteksta"/>
        <w:tabs>
          <w:tab w:pos="426" w:val="left"/>
        </w:tabs>
        <w:rPr>
          <w:rFonts w:cs="Courier New" w:hAnsi="Arial" w:ascii="Arial"/>
          <w:sz w:val="22"/>
          <w:szCs w:val="22"/>
        </w:rPr>
      </w:pPr>
    </w:p>
    <w:p w:rsidRDefault="00F2063C" w:rsidP="00F2063C" w:rsidR="00F2063C" w:rsidRPr="008034F8">
      <w:pPr>
        <w:ind w:hanging="1440" w:left="1440"/>
        <w:jc w:val="right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>______________________</w:t>
      </w:r>
    </w:p>
    <w:p w:rsidRDefault="00F2063C" w:rsidP="00F2063C" w:rsidR="00F2063C" w:rsidRPr="008034F8">
      <w:pPr>
        <w:ind w:firstLine="720" w:left="3600"/>
        <w:jc w:val="center"/>
        <w:rPr>
          <w:rFonts w:hAnsi="Arial" w:ascii="Arial"/>
          <w:sz w:val="22"/>
          <w:szCs w:val="22"/>
        </w:rPr>
      </w:pPr>
      <w:r w:rsidRPr="008034F8">
        <w:rPr>
          <w:rFonts w:hAnsi="Arial" w:ascii="Arial"/>
          <w:sz w:val="22"/>
          <w:szCs w:val="22"/>
        </w:rPr>
        <w:t xml:space="preserve">       Marijana Sabljić</w:t>
      </w:r>
    </w:p>
    <w:p w:rsidRDefault="00F2063C" w:rsidP="00F2063C" w:rsidR="00F2063C" w:rsidRPr="00464E42">
      <w:pPr>
        <w:ind w:firstLine="720" w:left="4320"/>
        <w:jc w:val="center"/>
        <w:rPr>
          <w:rFonts w:hAnsi="Arial" w:ascii="Arial"/>
          <w:sz w:val="22"/>
        </w:rPr>
      </w:pPr>
      <w:r w:rsidRPr="008034F8">
        <w:rPr>
          <w:rFonts w:hAnsi="Arial" w:ascii="Arial"/>
          <w:sz w:val="22"/>
          <w:szCs w:val="22"/>
        </w:rPr>
        <w:t xml:space="preserve">   stečajna upraviteljica</w:t>
      </w:r>
    </w:p>
    <w:p w:rsidRDefault="00F2063C" w:rsidP="00850D9B" w:rsidR="00F2063C">
      <w:pPr>
        <w:rPr>
          <w:rFonts w:hAnsi="Arial" w:ascii="Arial"/>
          <w:color w:val="1D1B11"/>
          <w:sz w:val="22"/>
          <w:szCs w:val="22"/>
        </w:rPr>
      </w:pP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8A6FB9" w:rsidP="00850D9B" w:rsidR="008A6FB9">
      <w:pPr>
        <w:rPr>
          <w:rFonts w:hAnsi="Arial" w:ascii="Arial"/>
          <w:color w:val="1D1B11"/>
          <w:sz w:val="22"/>
          <w:szCs w:val="22"/>
        </w:rPr>
      </w:pP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p w:rsidRDefault="00DE1FC2" w:rsidP="00850D9B" w:rsidR="00DE1FC2">
      <w:pPr>
        <w:rPr>
          <w:rFonts w:hAnsi="Arial" w:ascii="Arial"/>
          <w:color w:val="1D1B11"/>
          <w:sz w:val="22"/>
          <w:szCs w:val="22"/>
        </w:rPr>
      </w:pPr>
    </w:p>
    <w:p w:rsidRDefault="000436BE" w:rsidP="000436BE" w:rsidR="000436BE" w:rsidRPr="007F75AE">
      <w:pPr>
        <w:jc w:val="center"/>
        <w:rPr>
          <w:b/>
          <w:sz w:val="20"/>
          <w:szCs w:val="20"/>
        </w:rPr>
      </w:pPr>
      <w:r w:rsidRPr="007F75AE">
        <w:rPr>
          <w:b/>
          <w:sz w:val="20"/>
          <w:szCs w:val="20"/>
        </w:rPr>
        <w:lastRenderedPageBreak/>
        <w:t xml:space="preserve">Obrazac </w:t>
      </w:r>
      <w:proofErr w:type="spellStart"/>
      <w:r w:rsidRPr="007F75AE">
        <w:rPr>
          <w:b/>
          <w:sz w:val="20"/>
          <w:szCs w:val="20"/>
        </w:rPr>
        <w:t>19</w:t>
      </w:r>
      <w:proofErr w:type="spellEnd"/>
      <w:r w:rsidRPr="007F75AE">
        <w:rPr>
          <w:b/>
          <w:sz w:val="20"/>
          <w:szCs w:val="20"/>
        </w:rPr>
        <w:t>.</w:t>
      </w:r>
    </w:p>
    <w:p w:rsidRDefault="000436BE" w:rsidP="000436BE" w:rsidR="000436BE" w:rsidRPr="007F75AE">
      <w:pPr>
        <w:jc w:val="center"/>
        <w:rPr>
          <w:b/>
          <w:sz w:val="20"/>
          <w:szCs w:val="20"/>
        </w:rPr>
      </w:pPr>
    </w:p>
    <w:p w:rsidRDefault="000436BE" w:rsidP="000436BE" w:rsidR="000436BE" w:rsidRPr="007F75AE">
      <w:pPr>
        <w:jc w:val="both"/>
        <w:rPr>
          <w:sz w:val="20"/>
          <w:szCs w:val="20"/>
        </w:rPr>
      </w:pPr>
      <w:r w:rsidRPr="007F75AE">
        <w:rPr>
          <w:sz w:val="20"/>
          <w:szCs w:val="20"/>
        </w:rPr>
        <w:t xml:space="preserve">Nadležni trgovački sud: </w:t>
      </w:r>
      <w:r w:rsidRPr="007F75AE">
        <w:rPr>
          <w:b/>
          <w:sz w:val="20"/>
          <w:szCs w:val="20"/>
        </w:rPr>
        <w:t>TRGOVAČKI SUD U ZAGREBU</w:t>
      </w:r>
    </w:p>
    <w:p w:rsidRDefault="000436BE" w:rsidP="000436BE" w:rsidR="000436BE" w:rsidRPr="007F75AE">
      <w:pPr>
        <w:jc w:val="both"/>
        <w:rPr>
          <w:sz w:val="20"/>
          <w:szCs w:val="20"/>
        </w:rPr>
      </w:pPr>
      <w:r w:rsidRPr="007F75AE">
        <w:rPr>
          <w:sz w:val="20"/>
          <w:szCs w:val="20"/>
        </w:rPr>
        <w:t xml:space="preserve">Poslovni broj spisa: </w:t>
      </w:r>
      <w:r w:rsidRPr="007F75AE">
        <w:rPr>
          <w:b/>
          <w:sz w:val="20"/>
          <w:szCs w:val="20"/>
        </w:rPr>
        <w:t>St-</w:t>
      </w:r>
      <w:proofErr w:type="spellStart"/>
      <w:r w:rsidRPr="007F75AE">
        <w:rPr>
          <w:b/>
          <w:sz w:val="20"/>
          <w:szCs w:val="20"/>
        </w:rPr>
        <w:t>4699</w:t>
      </w:r>
      <w:proofErr w:type="spellEnd"/>
      <w:r w:rsidRPr="007F75AE">
        <w:rPr>
          <w:b/>
          <w:sz w:val="20"/>
          <w:szCs w:val="20"/>
        </w:rPr>
        <w:t>/</w:t>
      </w:r>
      <w:proofErr w:type="spellStart"/>
      <w:r w:rsidRPr="007F75AE">
        <w:rPr>
          <w:b/>
          <w:sz w:val="20"/>
          <w:szCs w:val="20"/>
        </w:rPr>
        <w:t>2016</w:t>
      </w:r>
      <w:proofErr w:type="spellEnd"/>
    </w:p>
    <w:p w:rsidRDefault="000436BE" w:rsidP="000436BE" w:rsidR="000436BE" w:rsidRPr="007F75AE">
      <w:pPr>
        <w:jc w:val="both"/>
        <w:rPr>
          <w:b/>
          <w:sz w:val="20"/>
          <w:szCs w:val="20"/>
        </w:rPr>
      </w:pPr>
      <w:r w:rsidRPr="007F75AE">
        <w:rPr>
          <w:sz w:val="20"/>
          <w:szCs w:val="20"/>
        </w:rPr>
        <w:t xml:space="preserve">Dužnik (ime i prezime / tvrtka ili naziv, </w:t>
      </w:r>
      <w:proofErr w:type="spellStart"/>
      <w:r w:rsidRPr="007F75AE">
        <w:rPr>
          <w:sz w:val="20"/>
          <w:szCs w:val="20"/>
        </w:rPr>
        <w:t>OIB</w:t>
      </w:r>
      <w:proofErr w:type="spellEnd"/>
      <w:r w:rsidRPr="007F75AE">
        <w:rPr>
          <w:sz w:val="20"/>
          <w:szCs w:val="20"/>
        </w:rPr>
        <w:t xml:space="preserve">, adresa / sjedište) </w:t>
      </w:r>
      <w:r w:rsidRPr="007F75AE">
        <w:rPr>
          <w:rFonts w:eastAsiaTheme="minorHAnsi"/>
          <w:b/>
          <w:sz w:val="20"/>
          <w:szCs w:val="20"/>
          <w:shd w:fill="F8F8F8" w:color="auto" w:val="clear"/>
        </w:rPr>
        <w:t xml:space="preserve">Stečajna masa iza </w:t>
      </w:r>
      <w:proofErr w:type="spellStart"/>
      <w:r w:rsidRPr="007F75AE">
        <w:rPr>
          <w:rFonts w:eastAsiaTheme="minorHAnsi"/>
          <w:b/>
          <w:sz w:val="20"/>
          <w:szCs w:val="20"/>
          <w:shd w:fill="F8F8F8" w:color="auto" w:val="clear"/>
        </w:rPr>
        <w:t>MANDEL</w:t>
      </w:r>
      <w:proofErr w:type="spellEnd"/>
      <w:r w:rsidRPr="007F75AE">
        <w:rPr>
          <w:rFonts w:eastAsiaTheme="minorHAnsi"/>
          <w:b/>
          <w:sz w:val="20"/>
          <w:szCs w:val="20"/>
          <w:shd w:fill="F8F8F8" w:color="auto" w:val="clear"/>
        </w:rPr>
        <w:t xml:space="preserve"> </w:t>
      </w:r>
      <w:proofErr w:type="spellStart"/>
      <w:r w:rsidRPr="007F75AE">
        <w:rPr>
          <w:rFonts w:eastAsiaTheme="minorHAnsi"/>
          <w:b/>
          <w:sz w:val="20"/>
          <w:szCs w:val="20"/>
          <w:shd w:fill="F8F8F8" w:color="auto" w:val="clear"/>
        </w:rPr>
        <w:t>94</w:t>
      </w:r>
      <w:proofErr w:type="spellEnd"/>
      <w:r w:rsidRPr="007F75AE">
        <w:rPr>
          <w:rFonts w:eastAsiaTheme="minorHAnsi"/>
          <w:b/>
          <w:sz w:val="20"/>
          <w:szCs w:val="20"/>
          <w:shd w:fill="F8F8F8" w:color="auto" w:val="clear"/>
        </w:rPr>
        <w:t xml:space="preserve"> d.o.o. u stečaju</w:t>
      </w:r>
      <w:r w:rsidRPr="007F75AE">
        <w:rPr>
          <w:rFonts w:cs="Tahoma"/>
          <w:bCs/>
          <w:sz w:val="20"/>
          <w:szCs w:val="20"/>
        </w:rPr>
        <w:t xml:space="preserve">, sa sjedištem u Zagrebu, Ulica grada Chicaga </w:t>
      </w:r>
      <w:proofErr w:type="spellStart"/>
      <w:r w:rsidRPr="007F75AE">
        <w:rPr>
          <w:rFonts w:cs="Tahoma"/>
          <w:bCs/>
          <w:sz w:val="20"/>
          <w:szCs w:val="20"/>
        </w:rPr>
        <w:t>18</w:t>
      </w:r>
      <w:proofErr w:type="spellEnd"/>
      <w:r w:rsidRPr="007F75AE">
        <w:rPr>
          <w:rFonts w:cs="Tahoma"/>
          <w:bCs/>
          <w:sz w:val="20"/>
          <w:szCs w:val="20"/>
        </w:rPr>
        <w:t xml:space="preserve">, </w:t>
      </w:r>
      <w:proofErr w:type="spellStart"/>
      <w:r w:rsidRPr="007F75AE">
        <w:rPr>
          <w:rFonts w:cs="Tahoma"/>
          <w:bCs/>
          <w:sz w:val="20"/>
          <w:szCs w:val="20"/>
        </w:rPr>
        <w:t>OIB</w:t>
      </w:r>
      <w:proofErr w:type="spellEnd"/>
      <w:r w:rsidRPr="007F75AE">
        <w:rPr>
          <w:rFonts w:cs="Tahoma"/>
          <w:bCs/>
          <w:sz w:val="20"/>
          <w:szCs w:val="20"/>
        </w:rPr>
        <w:t xml:space="preserve">: </w:t>
      </w:r>
      <w:proofErr w:type="spellStart"/>
      <w:r w:rsidRPr="007F75AE">
        <w:rPr>
          <w:rFonts w:eastAsiaTheme="minorHAnsi"/>
          <w:sz w:val="20"/>
          <w:szCs w:val="20"/>
          <w:shd w:fill="F8F8F8" w:color="auto" w:val="clear"/>
        </w:rPr>
        <w:t>91796154462</w:t>
      </w:r>
      <w:proofErr w:type="spellEnd"/>
    </w:p>
    <w:p w:rsidRDefault="000436BE" w:rsidP="000436BE" w:rsidR="000436BE" w:rsidRPr="007F75AE">
      <w:pPr>
        <w:rPr>
          <w:sz w:val="20"/>
          <w:szCs w:val="20"/>
        </w:rPr>
      </w:pPr>
    </w:p>
    <w:p w:rsidRDefault="000436BE" w:rsidP="000436BE" w:rsidR="000436BE" w:rsidRPr="007F75AE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0436BE" w:rsidP="000436BE" w:rsidR="000436BE" w:rsidRPr="007F75AE">
      <w:pPr>
        <w:pStyle w:val="Bezproreda"/>
        <w:jc w:val="center"/>
        <w:rPr>
          <w:rFonts w:hAnsi="Times New Roman" w:ascii="Times New Roman"/>
          <w:b/>
          <w:sz w:val="20"/>
          <w:szCs w:val="20"/>
        </w:rPr>
      </w:pPr>
    </w:p>
    <w:p w:rsidRDefault="000436BE" w:rsidP="000436BE" w:rsidR="000436BE" w:rsidRPr="007F75AE">
      <w:pPr>
        <w:jc w:val="center"/>
        <w:rPr>
          <w:sz w:val="20"/>
          <w:szCs w:val="20"/>
        </w:rPr>
      </w:pPr>
      <w:r w:rsidRPr="007F75AE">
        <w:rPr>
          <w:b/>
          <w:sz w:val="20"/>
          <w:szCs w:val="20"/>
        </w:rPr>
        <w:t xml:space="preserve">TABLICA PRIJAVLJENIH TRAŽBINA, </w:t>
      </w:r>
      <w:proofErr w:type="spellStart"/>
      <w:r w:rsidRPr="007F75AE">
        <w:rPr>
          <w:b/>
          <w:sz w:val="20"/>
          <w:szCs w:val="20"/>
        </w:rPr>
        <w:t>RAZLUČNIH</w:t>
      </w:r>
      <w:proofErr w:type="spellEnd"/>
      <w:r w:rsidRPr="007F75AE">
        <w:rPr>
          <w:b/>
          <w:sz w:val="20"/>
          <w:szCs w:val="20"/>
        </w:rPr>
        <w:t xml:space="preserve"> I IZLUČNIH PRAVA</w:t>
      </w:r>
    </w:p>
    <w:p w:rsidRDefault="000436BE" w:rsidP="000436BE" w:rsidR="000436BE" w:rsidRPr="007F75AE">
      <w:pPr>
        <w:pStyle w:val="Bezproreda"/>
        <w:rPr>
          <w:rFonts w:hAnsi="Times New Roman" w:ascii="Times New Roman"/>
          <w:sz w:val="20"/>
          <w:szCs w:val="20"/>
        </w:rPr>
      </w:pPr>
    </w:p>
    <w:p w:rsidRDefault="000436BE" w:rsidP="000436BE" w:rsidR="000436BE" w:rsidRPr="007F75AE">
      <w:pPr>
        <w:pStyle w:val="Bezproreda"/>
        <w:numPr>
          <w:ilvl w:val="0"/>
          <w:numId w:val="10"/>
        </w:numPr>
        <w:spacing w:after="80"/>
        <w:jc w:val="center"/>
        <w:rPr>
          <w:rFonts w:hAnsi="Times New Roman" w:ascii="Times New Roman"/>
          <w:b/>
          <w:sz w:val="20"/>
          <w:szCs w:val="20"/>
        </w:rPr>
      </w:pPr>
      <w:r w:rsidRPr="007F75AE">
        <w:rPr>
          <w:rFonts w:hAnsi="Times New Roman" w:ascii="Times New Roman"/>
          <w:b/>
          <w:sz w:val="20"/>
          <w:szCs w:val="20"/>
        </w:rPr>
        <w:t>TABLICA PRIJAVLJENIH TRAŽBINA</w:t>
      </w:r>
    </w:p>
    <w:p w:rsidRDefault="000436BE" w:rsidP="000436BE" w:rsidR="000436BE" w:rsidRPr="007F75AE">
      <w:pPr>
        <w:pStyle w:val="Bezproreda"/>
        <w:ind w:left="1080"/>
        <w:rPr>
          <w:rFonts w:hAnsi="Times New Roman" w:ascii="Times New Roman"/>
          <w:b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05"/>
        <w:gridCol w:w="1922"/>
        <w:gridCol w:w="1338"/>
        <w:gridCol w:w="1846"/>
        <w:gridCol w:w="1347"/>
        <w:gridCol w:w="2092"/>
        <w:gridCol w:w="1251"/>
        <w:gridCol w:w="2075"/>
      </w:tblGrid>
      <w:tr w:rsidTr="000436BE" w:rsidR="000436BE" w:rsidRPr="007F75AE">
        <w:trPr>
          <w:jc w:val="center"/>
        </w:trPr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OIB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7F75AE">
              <w:rPr>
                <w:rStyle w:val="Referencafusnote"/>
                <w:sz w:val="20"/>
                <w:szCs w:val="20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:rsidTr="000436BE" w:rsidR="000436BE" w:rsidRPr="007F75AE">
        <w:trPr>
          <w:jc w:val="center"/>
        </w:trPr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Grad Crikvenica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81687755716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Ulica kralja Tomislava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85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 Crikvenica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133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79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određivanju komunalne naknade, Klasa: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UP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/I-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363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264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133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79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određivanju komunalne naknade, Klasa: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UP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/I-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363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264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Zagrebački holding d.o.o.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85584865987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Ulica grada Vukovara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 Zagreb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373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53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5200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373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53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5200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Odvjetnica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Mirella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Paola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Frlan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84668577668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Jaruščica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5A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10020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Novi Zagreb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3.500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bookmarkStart w:name="OLE_LINK1" w:id="1"/>
            <w:r w:rsidRPr="007F75AE">
              <w:rPr>
                <w:rFonts w:hAnsi="Times New Roman" w:ascii="Times New Roman"/>
                <w:sz w:val="20"/>
                <w:szCs w:val="20"/>
              </w:rPr>
              <w:t>Račun za sastav tužbe, zabilježbu spora i pravne savjete</w:t>
            </w:r>
            <w:bookmarkEnd w:id="1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3.500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Račun za sastav tužbe, zabilježbu spora i pravne savjete</w:t>
            </w:r>
          </w:p>
        </w:tc>
      </w:tr>
      <w:tr w:rsidTr="000436BE" w:rsidR="000436BE" w:rsidRPr="007F75AE">
        <w:trPr>
          <w:jc w:val="center"/>
        </w:trPr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Republika Hrvatska, Ministarstvo financija, Porezna uprava, PU Zagreb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Zastupana po Županijskom državnom odvjetništvu  u Zagrebu</w:t>
            </w: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338.160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23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- Rješenje o osiguranju naplate Klasa: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UP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/I-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415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09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513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24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- Obrazac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ID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2013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JOPPD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14227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14210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14181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14151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14072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- prijava turističke članarine za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2012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2013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izlist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stanja računa za konta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4251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4227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5262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1783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2848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1732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lastRenderedPageBreak/>
              <w:t>338.160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23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osiguranju naplate Klasa: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UP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/I-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415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09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513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24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lastRenderedPageBreak/>
              <w:t xml:space="preserve">- Obrazac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ID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2013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JOPPD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14227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14210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14181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14151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14072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- prijava turističke članarine za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2012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2013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:rsidRDefault="000436BE" w:rsidP="000436BE" w:rsidR="000436BE" w:rsidRPr="007F75AE">
            <w:pPr>
              <w:pStyle w:val="Bezproreda"/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izlist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stanja računa za konta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4251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4227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5262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1783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2848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1732</w:t>
            </w:r>
            <w:proofErr w:type="spellEnd"/>
          </w:p>
        </w:tc>
      </w:tr>
    </w:tbl>
    <w:p w:rsidRDefault="000436BE" w:rsidP="000436BE" w:rsidR="000436BE" w:rsidRPr="007F75AE">
      <w:pPr>
        <w:pStyle w:val="Bezproreda"/>
        <w:rPr>
          <w:rFonts w:hAnsi="Times New Roman" w:ascii="Times New Roman"/>
          <w:sz w:val="20"/>
          <w:szCs w:val="20"/>
        </w:rPr>
      </w:pPr>
    </w:p>
    <w:p w:rsidRDefault="000436BE" w:rsidP="000436BE" w:rsidR="000436BE" w:rsidRPr="007F75AE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284"/>
        <w:gridCol w:w="1669"/>
        <w:gridCol w:w="8223"/>
      </w:tblGrid>
      <w:tr w:rsidTr="000436BE" w:rsidR="000436BE" w:rsidRPr="007F75AE">
        <w:trPr>
          <w:jc w:val="center"/>
        </w:trPr>
        <w:tc>
          <w:tcPr>
            <w:tcW w:type="dxa" w:w="3284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8223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Tr="000436BE" w:rsidR="000436BE" w:rsidRPr="007F75AE">
        <w:trPr>
          <w:jc w:val="center"/>
        </w:trPr>
        <w:tc>
          <w:tcPr>
            <w:tcW w:type="dxa" w:w="3284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1.)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00</w:t>
            </w:r>
            <w:proofErr w:type="spellEnd"/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8223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određivanju komunalne naknade, Klasa: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UP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/I-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363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14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01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264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dxa" w:w="3284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2.) 0,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822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ovrsi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5200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dxa" w:w="3284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3.) 0,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8223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0436BE" w:rsidR="000436BE" w:rsidRPr="007F75AE">
        <w:trPr>
          <w:jc w:val="center"/>
        </w:trPr>
        <w:tc>
          <w:tcPr>
            <w:tcW w:type="dxa" w:w="3284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4.) 0,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auto" w:w="0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dxa" w:w="822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Rješenje o osiguranju naplate Klasa: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UP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/I-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415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09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/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urbroj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513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24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07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02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</w:p>
        </w:tc>
      </w:tr>
    </w:tbl>
    <w:p w:rsidRDefault="000436BE" w:rsidP="000436BE" w:rsidR="000436BE" w:rsidRPr="007F75AE">
      <w:pPr>
        <w:jc w:val="center"/>
        <w:rPr>
          <w:b/>
          <w:sz w:val="20"/>
          <w:szCs w:val="20"/>
        </w:rPr>
      </w:pPr>
    </w:p>
    <w:p w:rsidRDefault="000436BE" w:rsidP="000436BE" w:rsidR="000436BE">
      <w:pPr>
        <w:jc w:val="center"/>
        <w:rPr>
          <w:b/>
          <w:sz w:val="20"/>
          <w:szCs w:val="20"/>
        </w:rPr>
      </w:pPr>
    </w:p>
    <w:p w:rsidRDefault="000436BE" w:rsidP="000436BE" w:rsidR="000436BE" w:rsidRPr="007F75AE">
      <w:pPr>
        <w:jc w:val="center"/>
        <w:rPr>
          <w:b/>
          <w:sz w:val="20"/>
          <w:szCs w:val="20"/>
        </w:rPr>
      </w:pPr>
      <w:r w:rsidRPr="007F75AE">
        <w:rPr>
          <w:b/>
          <w:sz w:val="20"/>
          <w:szCs w:val="20"/>
        </w:rPr>
        <w:t xml:space="preserve">II. TABLICA </w:t>
      </w:r>
      <w:proofErr w:type="spellStart"/>
      <w:r w:rsidRPr="007F75AE">
        <w:rPr>
          <w:b/>
          <w:sz w:val="20"/>
          <w:szCs w:val="20"/>
        </w:rPr>
        <w:t>RAZLUČNIH</w:t>
      </w:r>
      <w:proofErr w:type="spellEnd"/>
      <w:r w:rsidRPr="007F75AE">
        <w:rPr>
          <w:b/>
          <w:sz w:val="20"/>
          <w:szCs w:val="20"/>
        </w:rPr>
        <w:t xml:space="preserve"> PRAVA</w:t>
      </w:r>
    </w:p>
    <w:p w:rsidRDefault="000436BE" w:rsidP="000436BE" w:rsidR="000436BE" w:rsidRPr="007F75AE">
      <w:pPr>
        <w:jc w:val="center"/>
        <w:rPr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848"/>
        <w:gridCol w:w="1848"/>
        <w:gridCol w:w="1316"/>
        <w:gridCol w:w="1553"/>
        <w:gridCol w:w="1055"/>
        <w:gridCol w:w="1656"/>
        <w:gridCol w:w="1853"/>
        <w:gridCol w:w="2047"/>
      </w:tblGrid>
      <w:tr w:rsidTr="000436BE" w:rsidR="000436BE" w:rsidRPr="007F75AE">
        <w:trPr>
          <w:jc w:val="center"/>
        </w:trPr>
        <w:tc>
          <w:tcPr>
            <w:tcW w:type="pct" w:w="718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Red. br.</w:t>
            </w:r>
          </w:p>
        </w:tc>
        <w:tc>
          <w:tcPr>
            <w:tcW w:type="pct" w:w="718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Ime i prezime /  tvrtka ili naziv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383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OIB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vjerovnika </w:t>
            </w:r>
          </w:p>
        </w:tc>
        <w:tc>
          <w:tcPr>
            <w:tcW w:type="pct" w:w="606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Adresa / sjedište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razlučnog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417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Javna knjiga u koju je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pravo upisano</w:t>
            </w:r>
          </w:p>
        </w:tc>
        <w:tc>
          <w:tcPr>
            <w:tcW w:type="pct" w:w="645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Iznos tražbine osigurane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razlučnim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pct" w:w="720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Pravnu osnovu tražbine osigurane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razlučnim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pravom</w:t>
            </w:r>
          </w:p>
        </w:tc>
        <w:tc>
          <w:tcPr>
            <w:tcW w:type="pct" w:w="793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Dio imovine na koji se odnosi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razlučno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pravo</w:t>
            </w:r>
          </w:p>
        </w:tc>
      </w:tr>
      <w:tr w:rsidTr="000436BE" w:rsidR="000436BE" w:rsidRPr="007F75AE">
        <w:trPr>
          <w:jc w:val="center"/>
        </w:trPr>
        <w:tc>
          <w:tcPr>
            <w:tcW w:type="pct" w:w="718"/>
            <w:vAlign w:val="center"/>
          </w:tcPr>
          <w:p w:rsidRDefault="000436BE" w:rsidP="000436BE" w:rsidR="000436BE" w:rsidRPr="007F75AE">
            <w:pPr>
              <w:jc w:val="center"/>
              <w:rPr>
                <w:sz w:val="20"/>
                <w:szCs w:val="20"/>
                <w:shd w:fill="F8F8F8" w:color="auto" w:val="clear"/>
              </w:rPr>
            </w:pPr>
            <w:r>
              <w:rPr>
                <w:sz w:val="20"/>
                <w:szCs w:val="20"/>
                <w:shd w:fill="F8F8F8" w:color="auto" w:val="clear"/>
              </w:rPr>
              <w:t>1.</w:t>
            </w:r>
          </w:p>
        </w:tc>
        <w:tc>
          <w:tcPr>
            <w:tcW w:type="pct" w:w="718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>POSLOVNA ULAGANJA</w:t>
            </w:r>
            <w:r>
              <w:rPr>
                <w:sz w:val="20"/>
                <w:szCs w:val="20"/>
                <w:shd w:fill="F8F8F8" w:color="auto" w:val="clear"/>
              </w:rPr>
              <w:t xml:space="preserve"> </w:t>
            </w:r>
            <w:r w:rsidRPr="007F75AE">
              <w:rPr>
                <w:sz w:val="20"/>
                <w:szCs w:val="20"/>
              </w:rPr>
              <w:t>d.o.o.</w:t>
            </w:r>
          </w:p>
        </w:tc>
        <w:tc>
          <w:tcPr>
            <w:tcW w:type="pct" w:w="38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  <w:shd w:fill="F8F8F8" w:color="auto" w:val="clear"/>
              </w:rPr>
              <w:t>14050704238</w:t>
            </w:r>
            <w:proofErr w:type="spellEnd"/>
          </w:p>
        </w:tc>
        <w:tc>
          <w:tcPr>
            <w:tcW w:type="pct" w:w="606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 xml:space="preserve">Savska cesta </w:t>
            </w:r>
            <w:proofErr w:type="spellStart"/>
            <w:r w:rsidRPr="007F75AE">
              <w:rPr>
                <w:sz w:val="20"/>
                <w:szCs w:val="20"/>
                <w:shd w:fill="F8F8F8" w:color="auto" w:val="clear"/>
              </w:rPr>
              <w:t>182</w:t>
            </w:r>
            <w:proofErr w:type="spellEnd"/>
            <w:r w:rsidRPr="007F75AE">
              <w:rPr>
                <w:sz w:val="20"/>
                <w:szCs w:val="20"/>
                <w:shd w:fill="F8F8F8" w:color="auto" w:val="clear"/>
              </w:rPr>
              <w:t xml:space="preserve">, </w:t>
            </w:r>
            <w:r w:rsidRPr="007F75AE">
              <w:rPr>
                <w:sz w:val="20"/>
                <w:szCs w:val="20"/>
              </w:rPr>
              <w:t xml:space="preserve"> Zagreb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1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Zemljišna knjiga: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6383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k.o. </w:t>
            </w:r>
            <w:r w:rsidRPr="007F75AE">
              <w:rPr>
                <w:rFonts w:hAnsi="Times New Roman" w:ascii="Times New Roman"/>
                <w:sz w:val="20"/>
                <w:szCs w:val="20"/>
              </w:rPr>
              <w:lastRenderedPageBreak/>
              <w:t>Šestine</w:t>
            </w:r>
          </w:p>
        </w:tc>
        <w:tc>
          <w:tcPr>
            <w:tcW w:type="pct" w:w="645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lastRenderedPageBreak/>
              <w:t>1.707.762,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37</w:t>
            </w:r>
            <w:proofErr w:type="spellEnd"/>
          </w:p>
        </w:tc>
        <w:tc>
          <w:tcPr>
            <w:tcW w:type="pct" w:w="720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</w:rPr>
              <w:t>Rješenje Općinskog građanskog suda u Zagrebu Z-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48222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/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13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 xml:space="preserve"> </w:t>
            </w:r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lastRenderedPageBreak/>
              <w:t>(Sporazum o osiguranju potraživanja zasnivanjem založnog prava)</w:t>
            </w:r>
          </w:p>
          <w:p w:rsidRDefault="000436BE" w:rsidP="000436BE" w:rsidR="000436BE" w:rsidRPr="007F75AE">
            <w:pPr>
              <w:spacing w:lineRule="auto" w:line="276" w:after="200"/>
              <w:rPr>
                <w:rFonts w:cstheme="minorBidi" w:eastAsiaTheme="minorEastAsia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lastRenderedPageBreak/>
              <w:t xml:space="preserve">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/2, “kuća 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1C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“dvorište“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1328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</w:t>
            </w:r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lastRenderedPageBreak/>
              <w:t xml:space="preserve">ukupno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1561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i 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/3, “oranica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Bijenik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39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sveukupne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1600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pct" w:w="718"/>
            <w:vAlign w:val="center"/>
          </w:tcPr>
          <w:p w:rsidRDefault="000436BE" w:rsidP="000436BE" w:rsidR="000436BE" w:rsidRPr="007F75AE">
            <w:pPr>
              <w:jc w:val="center"/>
              <w:rPr>
                <w:sz w:val="20"/>
                <w:szCs w:val="20"/>
                <w:shd w:fill="F8F8F8" w:color="auto" w:val="clear"/>
              </w:rPr>
            </w:pPr>
            <w:r>
              <w:rPr>
                <w:sz w:val="20"/>
                <w:szCs w:val="20"/>
                <w:shd w:fill="F8F8F8" w:color="auto" w:val="clear"/>
              </w:rPr>
              <w:lastRenderedPageBreak/>
              <w:t>2.</w:t>
            </w:r>
          </w:p>
        </w:tc>
        <w:tc>
          <w:tcPr>
            <w:tcW w:type="pct" w:w="718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>POSLOVNA ULAGANJA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38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  <w:shd w:fill="F8F8F8" w:color="auto" w:val="clear"/>
              </w:rPr>
              <w:t>14050704238</w:t>
            </w:r>
            <w:proofErr w:type="spellEnd"/>
          </w:p>
        </w:tc>
        <w:tc>
          <w:tcPr>
            <w:tcW w:type="pct" w:w="606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 xml:space="preserve">Savska cesta </w:t>
            </w:r>
            <w:proofErr w:type="spellStart"/>
            <w:r w:rsidRPr="007F75AE">
              <w:rPr>
                <w:sz w:val="20"/>
                <w:szCs w:val="20"/>
                <w:shd w:fill="F8F8F8" w:color="auto" w:val="clear"/>
              </w:rPr>
              <w:t>182</w:t>
            </w:r>
            <w:proofErr w:type="spellEnd"/>
            <w:r w:rsidRPr="007F75AE">
              <w:rPr>
                <w:sz w:val="20"/>
                <w:szCs w:val="20"/>
                <w:shd w:fill="F8F8F8" w:color="auto" w:val="clear"/>
              </w:rPr>
              <w:t xml:space="preserve">, </w:t>
            </w:r>
            <w:r w:rsidRPr="007F75AE">
              <w:rPr>
                <w:sz w:val="20"/>
                <w:szCs w:val="20"/>
              </w:rPr>
              <w:t xml:space="preserve"> Zagreb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1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Zemljišna knjiga: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6383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k.o. Šestine</w:t>
            </w:r>
          </w:p>
        </w:tc>
        <w:tc>
          <w:tcPr>
            <w:tcW w:type="pct" w:w="645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731.898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17</w:t>
            </w:r>
            <w:proofErr w:type="spellEnd"/>
          </w:p>
        </w:tc>
        <w:tc>
          <w:tcPr>
            <w:tcW w:type="pct" w:w="720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</w:rPr>
              <w:t>Rješenje Općinskog građanskog suda u Zagrebu Z-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57659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/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13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 xml:space="preserve"> (Sporazum o osiguranju potraživanja zasnivanjem založnog prava)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/2, “kuća 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1C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“dvorište“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1328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ukupno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1561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i 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/3, “oranica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Bijenik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39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sveukupne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1600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pct" w:w="718"/>
            <w:vAlign w:val="center"/>
          </w:tcPr>
          <w:p w:rsidRDefault="000436BE" w:rsidP="000436BE" w:rsidR="000436BE" w:rsidRPr="007F75AE">
            <w:pPr>
              <w:jc w:val="center"/>
              <w:rPr>
                <w:sz w:val="20"/>
                <w:szCs w:val="20"/>
                <w:shd w:fill="F8F8F8" w:color="auto" w:val="clear"/>
              </w:rPr>
            </w:pPr>
            <w:r>
              <w:rPr>
                <w:sz w:val="20"/>
                <w:szCs w:val="20"/>
                <w:shd w:fill="F8F8F8" w:color="auto" w:val="clear"/>
              </w:rPr>
              <w:t>3.</w:t>
            </w:r>
          </w:p>
        </w:tc>
        <w:tc>
          <w:tcPr>
            <w:tcW w:type="pct" w:w="718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>POSLOVNA ULAGANJA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38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  <w:shd w:fill="F8F8F8" w:color="auto" w:val="clear"/>
              </w:rPr>
              <w:t>14050704238</w:t>
            </w:r>
            <w:proofErr w:type="spellEnd"/>
          </w:p>
        </w:tc>
        <w:tc>
          <w:tcPr>
            <w:tcW w:type="pct" w:w="606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 xml:space="preserve">Savska cesta </w:t>
            </w:r>
            <w:proofErr w:type="spellStart"/>
            <w:r w:rsidRPr="007F75AE">
              <w:rPr>
                <w:sz w:val="20"/>
                <w:szCs w:val="20"/>
                <w:shd w:fill="F8F8F8" w:color="auto" w:val="clear"/>
              </w:rPr>
              <w:t>182</w:t>
            </w:r>
            <w:proofErr w:type="spellEnd"/>
            <w:r w:rsidRPr="007F75AE">
              <w:rPr>
                <w:sz w:val="20"/>
                <w:szCs w:val="20"/>
                <w:shd w:fill="F8F8F8" w:color="auto" w:val="clear"/>
              </w:rPr>
              <w:t xml:space="preserve">, </w:t>
            </w:r>
            <w:r w:rsidRPr="007F75AE">
              <w:rPr>
                <w:sz w:val="20"/>
                <w:szCs w:val="20"/>
              </w:rPr>
              <w:t xml:space="preserve"> Zagreb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1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Zemljišna knjiga: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6383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k.o. Šestine</w:t>
            </w:r>
          </w:p>
        </w:tc>
        <w:tc>
          <w:tcPr>
            <w:tcW w:type="pct" w:w="645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742.063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40</w:t>
            </w:r>
            <w:proofErr w:type="spellEnd"/>
          </w:p>
        </w:tc>
        <w:tc>
          <w:tcPr>
            <w:tcW w:type="pct" w:w="720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</w:rPr>
              <w:t>Rješenje Općinskog građanskog suda u Zagrebu Z-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11456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/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14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 xml:space="preserve"> (Sporazum o osiguranju potraživanja zasnivanjem založnog prava)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/2, “kuća 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1C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“dvorište“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1328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ukupno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1561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i 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/3, “oranica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Bijenik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39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sveukupne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1600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pct" w:w="718"/>
            <w:vAlign w:val="center"/>
          </w:tcPr>
          <w:p w:rsidRDefault="000436BE" w:rsidP="000436BE" w:rsidR="000436BE" w:rsidRPr="007F75AE">
            <w:pPr>
              <w:jc w:val="center"/>
              <w:rPr>
                <w:sz w:val="20"/>
                <w:szCs w:val="20"/>
                <w:shd w:fill="F8F8F8" w:color="auto" w:val="clear"/>
              </w:rPr>
            </w:pPr>
            <w:r>
              <w:rPr>
                <w:sz w:val="20"/>
                <w:szCs w:val="20"/>
                <w:shd w:fill="F8F8F8" w:color="auto" w:val="clear"/>
              </w:rPr>
              <w:t>4.</w:t>
            </w:r>
          </w:p>
        </w:tc>
        <w:tc>
          <w:tcPr>
            <w:tcW w:type="pct" w:w="718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>POSLOVNA ULAGANJA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38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  <w:shd w:fill="F8F8F8" w:color="auto" w:val="clear"/>
              </w:rPr>
              <w:t>14050704238</w:t>
            </w:r>
            <w:proofErr w:type="spellEnd"/>
          </w:p>
        </w:tc>
        <w:tc>
          <w:tcPr>
            <w:tcW w:type="pct" w:w="606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 xml:space="preserve">Savska cesta </w:t>
            </w:r>
            <w:proofErr w:type="spellStart"/>
            <w:r w:rsidRPr="007F75AE">
              <w:rPr>
                <w:sz w:val="20"/>
                <w:szCs w:val="20"/>
                <w:shd w:fill="F8F8F8" w:color="auto" w:val="clear"/>
              </w:rPr>
              <w:t>182</w:t>
            </w:r>
            <w:proofErr w:type="spellEnd"/>
            <w:r w:rsidRPr="007F75AE">
              <w:rPr>
                <w:sz w:val="20"/>
                <w:szCs w:val="20"/>
                <w:shd w:fill="F8F8F8" w:color="auto" w:val="clear"/>
              </w:rPr>
              <w:t xml:space="preserve">, </w:t>
            </w:r>
            <w:r w:rsidRPr="007F75AE">
              <w:rPr>
                <w:sz w:val="20"/>
                <w:szCs w:val="20"/>
              </w:rPr>
              <w:t xml:space="preserve"> Zagreb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1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Zemljišna knjiga: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6383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k.o. Šestine</w:t>
            </w:r>
          </w:p>
        </w:tc>
        <w:tc>
          <w:tcPr>
            <w:tcW w:type="pct" w:w="645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162.644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>,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05</w:t>
            </w:r>
            <w:proofErr w:type="spellEnd"/>
          </w:p>
        </w:tc>
        <w:tc>
          <w:tcPr>
            <w:tcW w:type="pct" w:w="720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</w:rPr>
              <w:t>Rješenje Općinskog građanskog suda u Zagrebu Z-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16852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/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14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 xml:space="preserve"> (Sporazum o osiguranju potraživanja zasnivanjem založnog prava)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9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lastRenderedPageBreak/>
              <w:t xml:space="preserve">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/2, “kuća 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1C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“dvorište“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1328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ukupno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1561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i 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/3, “oranica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Bijenik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39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sveukupne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lastRenderedPageBreak/>
              <w:t>1600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pct" w:w="718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type="pct" w:w="718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Republika Hrvatska</w:t>
            </w:r>
          </w:p>
        </w:tc>
        <w:tc>
          <w:tcPr>
            <w:tcW w:type="pct" w:w="38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pct" w:w="606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Zastupana po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ŽDO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, Zagreb, Savska cesta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41</w:t>
            </w:r>
            <w:proofErr w:type="spellEnd"/>
          </w:p>
        </w:tc>
        <w:tc>
          <w:tcPr>
            <w:tcW w:type="pct" w:w="41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Zemljišna knjiga: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6383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k.o. Šestine</w:t>
            </w:r>
          </w:p>
        </w:tc>
        <w:tc>
          <w:tcPr>
            <w:tcW w:type="pct" w:w="645"/>
          </w:tcPr>
          <w:p w:rsidRDefault="000436BE" w:rsidP="000436BE" w:rsidR="000436BE" w:rsidRPr="007F75AE">
            <w:pPr>
              <w:spacing w:lineRule="auto" w:line="276" w:after="200"/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</w:pPr>
            <w:proofErr w:type="spellStart"/>
            <w:r w:rsidRPr="007F75AE"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  <w:t>79.930</w:t>
            </w:r>
            <w:proofErr w:type="spellEnd"/>
            <w:r w:rsidRPr="007F75AE"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  <w:t>,</w:t>
            </w:r>
            <w:proofErr w:type="spellStart"/>
            <w:r w:rsidRPr="007F75AE"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  <w:t>93</w:t>
            </w:r>
            <w:proofErr w:type="spellEnd"/>
          </w:p>
        </w:tc>
        <w:tc>
          <w:tcPr>
            <w:tcW w:type="pct" w:w="720"/>
          </w:tcPr>
          <w:p w:rsidRDefault="000436BE" w:rsidP="000436BE" w:rsidR="000436BE" w:rsidRPr="007F75AE">
            <w:pPr>
              <w:spacing w:lineRule="auto" w:line="276" w:after="200"/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</w:pPr>
            <w:r w:rsidRPr="007F75AE">
              <w:rPr>
                <w:sz w:val="20"/>
                <w:szCs w:val="20"/>
              </w:rPr>
              <w:t>Rješenje Općinskog građanskog suda u Zagrebu Z-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7621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/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17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 xml:space="preserve"> (rješenje o 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osiguranjuOGSZG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 xml:space="preserve"> 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Ovr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-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4796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/</w:t>
            </w:r>
            <w:proofErr w:type="spellStart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16</w:t>
            </w:r>
            <w:proofErr w:type="spellEnd"/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)</w:t>
            </w:r>
          </w:p>
        </w:tc>
        <w:tc>
          <w:tcPr>
            <w:tcW w:type="pct" w:w="79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/2, “kuća 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1C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“dvorište“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1328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ukupno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1561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i 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2133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/3, “oranica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Bijenik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“,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39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sveukupne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1600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m2</w:t>
            </w:r>
            <w:proofErr w:type="spellEnd"/>
          </w:p>
        </w:tc>
      </w:tr>
      <w:tr w:rsidTr="000436BE" w:rsidR="000436BE" w:rsidRPr="007F75AE">
        <w:trPr>
          <w:jc w:val="center"/>
        </w:trPr>
        <w:tc>
          <w:tcPr>
            <w:tcW w:type="pct" w:w="718"/>
            <w:vAlign w:val="center"/>
          </w:tcPr>
          <w:p w:rsidRDefault="000436BE" w:rsidP="000436BE" w:rsidR="000436BE" w:rsidRPr="007F75AE">
            <w:pPr>
              <w:jc w:val="center"/>
              <w:rPr>
                <w:sz w:val="20"/>
                <w:szCs w:val="20"/>
                <w:shd w:fill="F8F8F8" w:color="auto" w:val="clear"/>
              </w:rPr>
            </w:pPr>
            <w:r>
              <w:rPr>
                <w:sz w:val="20"/>
                <w:szCs w:val="20"/>
                <w:shd w:fill="F8F8F8" w:color="auto" w:val="clear"/>
              </w:rPr>
              <w:t>6.</w:t>
            </w:r>
          </w:p>
        </w:tc>
        <w:tc>
          <w:tcPr>
            <w:tcW w:type="pct" w:w="718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>POSLOVNA ULAGANJA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 d.o.o.</w:t>
            </w:r>
          </w:p>
        </w:tc>
        <w:tc>
          <w:tcPr>
            <w:tcW w:type="pct" w:w="383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  <w:shd w:fill="F8F8F8" w:color="auto" w:val="clear"/>
              </w:rPr>
              <w:t>14050704238</w:t>
            </w:r>
            <w:proofErr w:type="spellEnd"/>
          </w:p>
        </w:tc>
        <w:tc>
          <w:tcPr>
            <w:tcW w:type="pct" w:w="606"/>
          </w:tcPr>
          <w:p w:rsidRDefault="000436BE" w:rsidP="000436BE" w:rsidR="000436BE" w:rsidRPr="007F75AE">
            <w:pPr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  <w:shd w:fill="F8F8F8" w:color="auto" w:val="clear"/>
              </w:rPr>
              <w:t xml:space="preserve">Savska cesta </w:t>
            </w:r>
            <w:proofErr w:type="spellStart"/>
            <w:r w:rsidRPr="007F75AE">
              <w:rPr>
                <w:sz w:val="20"/>
                <w:szCs w:val="20"/>
                <w:shd w:fill="F8F8F8" w:color="auto" w:val="clear"/>
              </w:rPr>
              <w:t>182</w:t>
            </w:r>
            <w:proofErr w:type="spellEnd"/>
            <w:r w:rsidRPr="007F75AE">
              <w:rPr>
                <w:sz w:val="20"/>
                <w:szCs w:val="20"/>
                <w:shd w:fill="F8F8F8" w:color="auto" w:val="clear"/>
              </w:rPr>
              <w:t xml:space="preserve">, </w:t>
            </w:r>
            <w:r w:rsidRPr="007F75AE">
              <w:rPr>
                <w:sz w:val="20"/>
                <w:szCs w:val="20"/>
              </w:rPr>
              <w:t xml:space="preserve"> Zagreb</w:t>
            </w: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1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Zemljišna knjiga: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Zk.ul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. </w:t>
            </w: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1619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k.o. Sv. Jakov</w:t>
            </w:r>
          </w:p>
        </w:tc>
        <w:tc>
          <w:tcPr>
            <w:tcW w:type="pct" w:w="645"/>
          </w:tcPr>
          <w:p w:rsidRDefault="000436BE" w:rsidP="000436BE" w:rsidR="000436BE" w:rsidRPr="007F75AE">
            <w:pPr>
              <w:spacing w:lineRule="auto" w:line="276" w:after="200"/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</w:pPr>
            <w:r w:rsidRPr="007F75AE"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  <w:t>2.602.304,</w:t>
            </w:r>
            <w:proofErr w:type="spellStart"/>
            <w:r w:rsidRPr="007F75AE">
              <w:rPr>
                <w:rFonts w:cstheme="minorBidi" w:eastAsiaTheme="minorEastAsia"/>
                <w:sz w:val="20"/>
                <w:szCs w:val="20"/>
                <w:shd w:fill="FFFFFF" w:color="auto" w:val="clear"/>
              </w:rPr>
              <w:t>51</w:t>
            </w:r>
            <w:proofErr w:type="spellEnd"/>
          </w:p>
        </w:tc>
        <w:tc>
          <w:tcPr>
            <w:tcW w:type="pct" w:w="720"/>
          </w:tcPr>
          <w:p w:rsidRDefault="000436BE" w:rsidP="000436BE" w:rsidR="000436BE" w:rsidRPr="007F75AE">
            <w:pPr>
              <w:spacing w:lineRule="auto" w:line="276" w:after="200"/>
              <w:rPr>
                <w:sz w:val="20"/>
                <w:szCs w:val="20"/>
              </w:rPr>
            </w:pPr>
            <w:r w:rsidRPr="007F75AE">
              <w:rPr>
                <w:sz w:val="20"/>
                <w:szCs w:val="20"/>
              </w:rPr>
              <w:t>Rješenje Općinskog suda u Crikvenici Z-</w:t>
            </w:r>
            <w:proofErr w:type="spellStart"/>
            <w:r w:rsidRPr="007F75AE">
              <w:rPr>
                <w:sz w:val="20"/>
                <w:szCs w:val="20"/>
              </w:rPr>
              <w:t>3983</w:t>
            </w:r>
            <w:proofErr w:type="spellEnd"/>
            <w:r w:rsidRPr="007F75AE">
              <w:rPr>
                <w:sz w:val="20"/>
                <w:szCs w:val="20"/>
              </w:rPr>
              <w:t>/</w:t>
            </w:r>
            <w:proofErr w:type="spellStart"/>
            <w:r w:rsidRPr="007F75AE">
              <w:rPr>
                <w:sz w:val="20"/>
                <w:szCs w:val="20"/>
              </w:rPr>
              <w:t>13</w:t>
            </w:r>
            <w:proofErr w:type="spellEnd"/>
            <w:r w:rsidRPr="007F75AE">
              <w:rPr>
                <w:sz w:val="20"/>
                <w:szCs w:val="20"/>
              </w:rPr>
              <w:t xml:space="preserve"> </w:t>
            </w:r>
            <w:r w:rsidRPr="007F75AE">
              <w:rPr>
                <w:color w:val="000000"/>
                <w:sz w:val="20"/>
                <w:szCs w:val="20"/>
                <w:shd w:fill="FFFFFF" w:color="auto" w:val="clear"/>
              </w:rPr>
              <w:t>(Sporazum o osiguranju potraživanja zasnivanjem založnog prava)</w:t>
            </w:r>
          </w:p>
        </w:tc>
        <w:tc>
          <w:tcPr>
            <w:tcW w:type="pct" w:w="793"/>
          </w:tcPr>
          <w:p w:rsidRDefault="000436BE" w:rsidP="000436BE" w:rsidR="000436BE" w:rsidRPr="007F75AE">
            <w:pPr>
              <w:pStyle w:val="Bezproreda"/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</w:pPr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k.č.br.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3534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/4 k.o. Sv. Jakov, kuća i dvor površine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161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čhv</w:t>
            </w:r>
            <w:proofErr w:type="spellEnd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 xml:space="preserve">, etaže 1 do </w:t>
            </w:r>
            <w:proofErr w:type="spellStart"/>
            <w:r w:rsidRPr="007F75AE">
              <w:rPr>
                <w:rFonts w:cs="Tahoma" w:hAnsi="Times New Roman" w:ascii="Times New Roman"/>
                <w:bCs/>
                <w:color w:themeShade="1A" w:themeColor="background2" w:val="1D1B11"/>
                <w:sz w:val="20"/>
                <w:szCs w:val="20"/>
              </w:rPr>
              <w:t>10</w:t>
            </w:r>
            <w:proofErr w:type="spellEnd"/>
          </w:p>
        </w:tc>
      </w:tr>
    </w:tbl>
    <w:p w:rsidRDefault="000436BE" w:rsidP="000436BE" w:rsidR="000436BE" w:rsidRPr="007F75AE">
      <w:pPr>
        <w:jc w:val="center"/>
        <w:rPr>
          <w:sz w:val="20"/>
          <w:szCs w:val="20"/>
        </w:rPr>
      </w:pPr>
    </w:p>
    <w:p w:rsidRDefault="000436BE" w:rsidP="000436BE" w:rsidR="000436BE" w:rsidRPr="007F75AE">
      <w:pPr>
        <w:jc w:val="center"/>
        <w:rPr>
          <w:b/>
          <w:sz w:val="20"/>
          <w:szCs w:val="20"/>
        </w:rPr>
      </w:pPr>
      <w:r w:rsidRPr="007F75AE">
        <w:rPr>
          <w:b/>
          <w:sz w:val="20"/>
          <w:szCs w:val="20"/>
        </w:rPr>
        <w:t>III. TABLICA IZLUČNIH PRAVA</w:t>
      </w:r>
    </w:p>
    <w:p w:rsidRDefault="000436BE" w:rsidP="000436BE" w:rsidR="000436BE" w:rsidRPr="007F75AE">
      <w:pPr>
        <w:jc w:val="center"/>
        <w:rPr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95"/>
        <w:gridCol w:w="1759"/>
        <w:gridCol w:w="2155"/>
        <w:gridCol w:w="1739"/>
        <w:gridCol w:w="2240"/>
        <w:gridCol w:w="2838"/>
        <w:gridCol w:w="1350"/>
      </w:tblGrid>
      <w:tr w:rsidTr="000436BE" w:rsidR="000436BE" w:rsidRPr="007F75AE">
        <w:trPr>
          <w:jc w:val="center"/>
        </w:trPr>
        <w:tc>
          <w:tcPr>
            <w:tcW w:type="pct" w:w="425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7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Ime i prezime /  tvrtka ili naziv izlučnog vjerovnika</w:t>
            </w:r>
          </w:p>
        </w:tc>
        <w:tc>
          <w:tcPr>
            <w:tcW w:type="pct" w:w="827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7F75AE">
              <w:rPr>
                <w:rFonts w:hAnsi="Times New Roman" w:ascii="Times New Roman"/>
                <w:sz w:val="20"/>
                <w:szCs w:val="20"/>
              </w:rPr>
              <w:t>OIB</w:t>
            </w:r>
            <w:proofErr w:type="spellEnd"/>
            <w:r w:rsidRPr="007F75AE">
              <w:rPr>
                <w:rFonts w:hAnsi="Times New Roman" w:ascii="Times New Roman"/>
                <w:sz w:val="20"/>
                <w:szCs w:val="20"/>
              </w:rPr>
              <w:t xml:space="preserve"> izlučnog vjerovnika </w:t>
            </w:r>
          </w:p>
        </w:tc>
        <w:tc>
          <w:tcPr>
            <w:tcW w:type="pct" w:w="669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Adresa / sjedište izlučnog vjerovnika</w:t>
            </w:r>
          </w:p>
        </w:tc>
        <w:tc>
          <w:tcPr>
            <w:tcW w:type="pct" w:w="859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pct" w:w="1086"/>
            <w:vAlign w:val="center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  <w:tc>
          <w:tcPr>
            <w:tcW w:type="pct" w:w="457"/>
          </w:tcPr>
          <w:p w:rsidRDefault="000436BE" w:rsidP="000436BE" w:rsidR="000436BE" w:rsidRPr="007F75AE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NAPOMENA</w:t>
            </w:r>
          </w:p>
        </w:tc>
      </w:tr>
      <w:tr w:rsidTr="000436BE" w:rsidR="000436BE" w:rsidRPr="007F75AE">
        <w:trPr>
          <w:jc w:val="center"/>
        </w:trPr>
        <w:tc>
          <w:tcPr>
            <w:tcW w:type="pct" w:w="425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82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669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859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1086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>-</w:t>
            </w:r>
          </w:p>
        </w:tc>
        <w:tc>
          <w:tcPr>
            <w:tcW w:type="pct" w:w="45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7F75AE">
              <w:rPr>
                <w:rFonts w:hAnsi="Times New Roman" w:ascii="Times New Roman"/>
                <w:sz w:val="20"/>
                <w:szCs w:val="20"/>
              </w:rPr>
              <w:t xml:space="preserve">-   </w:t>
            </w:r>
          </w:p>
        </w:tc>
      </w:tr>
      <w:tr w:rsidTr="000436BE" w:rsidR="000436BE" w:rsidRPr="007F75AE">
        <w:trPr>
          <w:jc w:val="center"/>
        </w:trPr>
        <w:tc>
          <w:tcPr>
            <w:tcW w:type="pct" w:w="425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7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2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669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859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1086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457"/>
          </w:tcPr>
          <w:p w:rsidRDefault="000436BE" w:rsidP="000436BE" w:rsidR="000436BE" w:rsidRPr="007F75A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:rsidRDefault="000436BE" w:rsidP="000436BE" w:rsidR="000436BE" w:rsidRPr="007F75AE">
      <w:pPr>
        <w:jc w:val="center"/>
        <w:rPr>
          <w:sz w:val="20"/>
          <w:szCs w:val="20"/>
        </w:rPr>
      </w:pPr>
    </w:p>
    <w:p w:rsidRDefault="000436BE" w:rsidP="000436BE" w:rsidR="008A6FB9">
      <w:pPr>
        <w:rPr>
          <w:sz w:val="20"/>
          <w:szCs w:val="20"/>
        </w:rPr>
      </w:pPr>
      <w:r w:rsidRPr="007F75AE">
        <w:rPr>
          <w:sz w:val="20"/>
          <w:szCs w:val="20"/>
        </w:rPr>
        <w:t xml:space="preserve">Mjesto i datum </w:t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p w:rsidRDefault="000436BE" w:rsidP="000436BE" w:rsidR="000436BE" w:rsidRPr="007F75AE">
      <w:pPr>
        <w:rPr>
          <w:sz w:val="20"/>
          <w:szCs w:val="20"/>
        </w:rPr>
      </w:pPr>
      <w:r w:rsidRPr="007F75AE">
        <w:rPr>
          <w:sz w:val="20"/>
          <w:szCs w:val="20"/>
        </w:rPr>
        <w:t xml:space="preserve">Zagreb, 4. veljače </w:t>
      </w:r>
      <w:proofErr w:type="spellStart"/>
      <w:r w:rsidRPr="007F75AE">
        <w:rPr>
          <w:sz w:val="20"/>
          <w:szCs w:val="20"/>
        </w:rPr>
        <w:t>2019</w:t>
      </w:r>
      <w:proofErr w:type="spellEnd"/>
      <w:r w:rsidRPr="007F75AE">
        <w:rPr>
          <w:sz w:val="20"/>
          <w:szCs w:val="20"/>
        </w:rPr>
        <w:t xml:space="preserve">. godine </w:t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 w:rsidRPr="007F75AE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607927">
        <w:rPr>
          <w:sz w:val="20"/>
          <w:szCs w:val="20"/>
        </w:rPr>
        <w:t xml:space="preserve"> </w:t>
      </w:r>
    </w:p>
    <w:p w:rsidRDefault="00607927" w:rsidP="00850D9B" w:rsidR="000436BE" w:rsidRPr="00607927">
      <w:pPr>
        <w:rPr>
          <w:color w:val="1D1B11"/>
          <w:sz w:val="20"/>
          <w:szCs w:val="20"/>
        </w:rPr>
      </w:pP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>
        <w:rPr>
          <w:rFonts w:hAnsi="Arial" w:ascii="Arial"/>
          <w:color w:val="1D1B11"/>
          <w:sz w:val="22"/>
          <w:szCs w:val="22"/>
        </w:rPr>
        <w:tab/>
      </w:r>
      <w:r w:rsidRPr="00607927">
        <w:rPr>
          <w:color w:val="1D1B11"/>
          <w:sz w:val="20"/>
          <w:szCs w:val="20"/>
        </w:rPr>
        <w:t>Stečajni upravitelj</w:t>
      </w:r>
    </w:p>
    <w:p w:rsidRDefault="00607927" w:rsidP="00850D9B" w:rsidR="00607927" w:rsidRPr="00607927">
      <w:pPr>
        <w:rPr>
          <w:color w:val="1D1B11"/>
          <w:sz w:val="20"/>
          <w:szCs w:val="20"/>
        </w:rPr>
      </w:pP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</w:r>
      <w:r w:rsidRPr="00607927">
        <w:rPr>
          <w:color w:val="1D1B11"/>
          <w:sz w:val="20"/>
          <w:szCs w:val="20"/>
        </w:rPr>
        <w:tab/>
        <w:t>Marijana Sabljić</w:t>
      </w:r>
    </w:p>
    <w:p w:rsidRDefault="005E56E7" w:rsidP="00850D9B" w:rsidR="005E56E7">
      <w:pPr>
        <w:rPr>
          <w:rFonts w:hAnsi="Arial" w:ascii="Arial"/>
          <w:color w:val="1D1B11"/>
          <w:sz w:val="22"/>
          <w:szCs w:val="22"/>
        </w:rPr>
      </w:pPr>
    </w:p>
    <w:tbl>
      <w:tblPr>
        <w:tblW w:type="dxa" w:w="9680"/>
        <w:tblInd w:type="dxa" w:w="108"/>
        <w:tblLook w:val="0000" w:noVBand="0" w:noHBand="0" w:lastColumn="0" w:firstColumn="0" w:lastRow="0" w:firstRow="0"/>
      </w:tblPr>
      <w:tblGrid>
        <w:gridCol w:w="595"/>
        <w:gridCol w:w="4025"/>
        <w:gridCol w:w="2047"/>
        <w:gridCol w:w="3013"/>
      </w:tblGrid>
      <w:tr w:rsidTr="000F35E9" w:rsidR="005E56E7" w:rsidRPr="00E9215A">
        <w:trPr>
          <w:trHeight w:val="240"/>
        </w:trPr>
        <w:tc>
          <w:tcPr>
            <w:tcW w:type="dxa" w:w="4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sz w:val="22"/>
              </w:rPr>
              <w:t xml:space="preserve">Stečajna masa iza </w:t>
            </w:r>
            <w:proofErr w:type="spellStart"/>
            <w:r w:rsidRPr="00E9215A">
              <w:rPr>
                <w:rFonts w:hAnsi="Arial" w:ascii="Arial"/>
                <w:b/>
                <w:sz w:val="22"/>
              </w:rPr>
              <w:t>MANDEL</w:t>
            </w:r>
            <w:proofErr w:type="spellEnd"/>
            <w:r w:rsidRPr="00E9215A">
              <w:rPr>
                <w:rFonts w:hAnsi="Arial" w:ascii="Arial"/>
                <w:b/>
                <w:sz w:val="22"/>
              </w:rPr>
              <w:t xml:space="preserve"> </w:t>
            </w:r>
            <w:proofErr w:type="spellStart"/>
            <w:r w:rsidRPr="00E9215A">
              <w:rPr>
                <w:rFonts w:hAnsi="Arial" w:ascii="Arial"/>
                <w:b/>
                <w:sz w:val="22"/>
              </w:rPr>
              <w:t>94</w:t>
            </w:r>
            <w:proofErr w:type="spellEnd"/>
            <w:r w:rsidRPr="00E9215A">
              <w:rPr>
                <w:rFonts w:hAnsi="Arial" w:ascii="Arial"/>
                <w:b/>
                <w:sz w:val="22"/>
              </w:rPr>
              <w:t xml:space="preserve"> d. o. o. u stečaju</w:t>
            </w: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TRGOVAČKI SUD U ZAGREBU</w:t>
            </w:r>
          </w:p>
        </w:tc>
      </w:tr>
      <w:tr w:rsidTr="000F35E9" w:rsidR="005E56E7" w:rsidRPr="00E9215A">
        <w:trPr>
          <w:trHeight w:val="240"/>
        </w:trPr>
        <w:tc>
          <w:tcPr>
            <w:tcW w:type="dxa" w:w="4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sz w:val="22"/>
              </w:rPr>
              <w:t xml:space="preserve">Ulica grada Chicaga </w:t>
            </w:r>
            <w:proofErr w:type="spellStart"/>
            <w:r w:rsidRPr="00E9215A">
              <w:rPr>
                <w:rFonts w:hAnsi="Arial" w:ascii="Arial"/>
                <w:b/>
                <w:sz w:val="22"/>
              </w:rPr>
              <w:t>18</w:t>
            </w:r>
            <w:proofErr w:type="spellEnd"/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 xml:space="preserve">Stečajni sudac </w:t>
            </w:r>
            <w:r w:rsidRPr="00E9215A">
              <w:rPr>
                <w:rFonts w:hAnsi="Arial" w:ascii="Arial"/>
                <w:b/>
                <w:sz w:val="22"/>
              </w:rPr>
              <w:t>Mihael Kovačić</w:t>
            </w:r>
          </w:p>
        </w:tc>
      </w:tr>
      <w:tr w:rsidTr="000F35E9" w:rsidR="005E56E7" w:rsidRPr="00E9215A">
        <w:trPr>
          <w:trHeight w:val="240"/>
        </w:trPr>
        <w:tc>
          <w:tcPr>
            <w:tcW w:type="dxa" w:w="4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Zagreb</w:t>
            </w: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proofErr w:type="spellStart"/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Posl.br</w:t>
            </w:r>
            <w:proofErr w:type="spellEnd"/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: St-</w:t>
            </w:r>
            <w:proofErr w:type="spellStart"/>
            <w:r w:rsidRPr="00E9215A">
              <w:rPr>
                <w:rFonts w:hAnsi="Arial" w:ascii="Arial"/>
                <w:b/>
                <w:sz w:val="22"/>
              </w:rPr>
              <w:t>4699</w:t>
            </w:r>
            <w:proofErr w:type="spellEnd"/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/</w:t>
            </w:r>
            <w:proofErr w:type="spellStart"/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2016</w:t>
            </w:r>
            <w:proofErr w:type="spellEnd"/>
          </w:p>
        </w:tc>
      </w:tr>
      <w:tr w:rsidTr="000F35E9" w:rsidR="005E56E7" w:rsidRPr="00E9215A">
        <w:trPr>
          <w:trHeight w:val="240"/>
        </w:trPr>
        <w:tc>
          <w:tcPr>
            <w:tcW w:type="dxa" w:w="4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proofErr w:type="spellStart"/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OIB</w:t>
            </w:r>
            <w:proofErr w:type="spellEnd"/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 xml:space="preserve">: </w:t>
            </w:r>
            <w:proofErr w:type="spellStart"/>
            <w:r w:rsidRPr="00E9215A">
              <w:rPr>
                <w:rFonts w:hAnsi="Arial" w:ascii="Arial"/>
                <w:b/>
                <w:sz w:val="22"/>
                <w:szCs w:val="16"/>
                <w:shd w:fill="F8F8F8" w:color="auto" w:val="clear"/>
              </w:rPr>
              <w:t>91796154462</w:t>
            </w:r>
            <w:proofErr w:type="spellEnd"/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40"/>
        </w:trPr>
        <w:tc>
          <w:tcPr>
            <w:tcW w:type="dxa" w:w="5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40"/>
        </w:trPr>
        <w:tc>
          <w:tcPr>
            <w:tcW w:type="dxa" w:w="5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340"/>
        </w:trPr>
        <w:tc>
          <w:tcPr>
            <w:tcW w:type="dxa" w:w="96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8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8"/>
              </w:rPr>
              <w:t>POPIS PREDMETA STEČAJNE MASE</w:t>
            </w:r>
          </w:p>
        </w:tc>
      </w:tr>
      <w:tr w:rsidTr="000F35E9" w:rsidR="005E56E7" w:rsidRPr="00E9215A">
        <w:trPr>
          <w:trHeight w:val="300"/>
        </w:trPr>
        <w:tc>
          <w:tcPr>
            <w:tcW w:type="dxa" w:w="968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</w:rPr>
            </w:pPr>
            <w:r w:rsidRPr="00E9215A">
              <w:rPr>
                <w:rFonts w:hAnsi="Arial" w:ascii="Arial"/>
                <w:b/>
                <w:bCs/>
                <w:sz w:val="22"/>
              </w:rPr>
              <w:t xml:space="preserve">(Članak </w:t>
            </w:r>
            <w:proofErr w:type="spellStart"/>
            <w:r w:rsidRPr="00E9215A">
              <w:rPr>
                <w:rFonts w:hAnsi="Arial" w:ascii="Arial"/>
                <w:b/>
                <w:bCs/>
                <w:sz w:val="22"/>
              </w:rPr>
              <w:t>221</w:t>
            </w:r>
            <w:proofErr w:type="spellEnd"/>
            <w:r w:rsidRPr="00E9215A">
              <w:rPr>
                <w:rFonts w:hAnsi="Arial" w:ascii="Arial"/>
                <w:b/>
                <w:bCs/>
                <w:sz w:val="22"/>
              </w:rPr>
              <w:t>. Stečajnog zakona)</w:t>
            </w:r>
          </w:p>
        </w:tc>
      </w:tr>
      <w:tr w:rsidTr="000F35E9" w:rsidR="005E56E7" w:rsidRPr="00E9215A">
        <w:trPr>
          <w:trHeight w:val="240"/>
        </w:trPr>
        <w:tc>
          <w:tcPr>
            <w:tcW w:type="dxa" w:w="5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60"/>
        </w:trPr>
        <w:tc>
          <w:tcPr>
            <w:tcW w:type="dxa" w:w="5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40"/>
        </w:trPr>
        <w:tc>
          <w:tcPr>
            <w:tcW w:type="dxa" w:w="59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R. BR.</w:t>
            </w:r>
          </w:p>
        </w:tc>
        <w:tc>
          <w:tcPr>
            <w:tcW w:type="dxa" w:w="4025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STAVKA</w:t>
            </w:r>
          </w:p>
        </w:tc>
        <w:tc>
          <w:tcPr>
            <w:tcW w:type="dxa" w:w="5060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IZNOS U KN</w:t>
            </w:r>
          </w:p>
        </w:tc>
      </w:tr>
      <w:tr w:rsidTr="000F35E9" w:rsidR="005E56E7" w:rsidRPr="00E9215A">
        <w:trPr>
          <w:trHeight w:val="260"/>
        </w:trPr>
        <w:tc>
          <w:tcPr>
            <w:tcW w:type="dxa" w:w="59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2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Knjigovodstvena</w:t>
            </w:r>
          </w:p>
        </w:tc>
        <w:tc>
          <w:tcPr>
            <w:tcW w:type="dxa" w:w="3013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  <w:proofErr w:type="spellStart"/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Procjenjena</w:t>
            </w:r>
            <w:proofErr w:type="spellEnd"/>
          </w:p>
        </w:tc>
      </w:tr>
      <w:tr w:rsidTr="000F35E9" w:rsidR="005E56E7" w:rsidRPr="00E9215A">
        <w:trPr>
          <w:trHeight w:val="360"/>
        </w:trPr>
        <w:tc>
          <w:tcPr>
            <w:tcW w:type="dxa" w:w="59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E9215A">
              <w:rPr>
                <w:rFonts w:hAnsi="Arial" w:ascii="Arial"/>
                <w:sz w:val="22"/>
                <w:szCs w:val="20"/>
              </w:rPr>
              <w:t>1</w:t>
            </w:r>
          </w:p>
        </w:tc>
        <w:tc>
          <w:tcPr>
            <w:tcW w:type="dxa" w:w="4025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k.č.br.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2133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/2, oznake zemljišta “kuća br.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1C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“, površine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233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m2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, “dvorište“ površine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1328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m2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, ukupno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1561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m2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, i k.č.br.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2133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/3, oznake zemljišta “oranica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Bijenik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“, površine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39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m2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, odnosno sveukupne površine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1600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m2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, upisana u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zk.ul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.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6383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 </w:t>
            </w:r>
            <w:proofErr w:type="spellStart"/>
            <w:r w:rsidRPr="00E9215A">
              <w:rPr>
                <w:rFonts w:cs="Tahoma" w:hAnsi="Arial" w:ascii="Arial"/>
                <w:bCs/>
                <w:sz w:val="22"/>
                <w:szCs w:val="22"/>
              </w:rPr>
              <w:t>k.o</w:t>
            </w:r>
            <w:proofErr w:type="spellEnd"/>
            <w:r w:rsidRPr="00E9215A">
              <w:rPr>
                <w:rFonts w:cs="Tahoma" w:hAnsi="Arial" w:ascii="Arial"/>
                <w:bCs/>
                <w:sz w:val="22"/>
                <w:szCs w:val="22"/>
              </w:rPr>
              <w:t xml:space="preserve"> Šestine</w:t>
            </w:r>
          </w:p>
        </w:tc>
        <w:tc>
          <w:tcPr>
            <w:tcW w:type="dxa" w:w="2047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E9215A">
              <w:rPr>
                <w:rFonts w:hAnsi="Arial" w:ascii="Arial"/>
                <w:sz w:val="22"/>
                <w:szCs w:val="20"/>
              </w:rPr>
              <w:t xml:space="preserve">    0,</w:t>
            </w:r>
            <w:proofErr w:type="spellStart"/>
            <w:r w:rsidRPr="00E9215A">
              <w:rPr>
                <w:rFonts w:hAnsi="Arial" w:ascii="Arial"/>
                <w:sz w:val="22"/>
                <w:szCs w:val="20"/>
              </w:rPr>
              <w:t>00</w:t>
            </w:r>
            <w:proofErr w:type="spellEnd"/>
            <w:r w:rsidRPr="00E9215A">
              <w:rPr>
                <w:rFonts w:hAnsi="Arial" w:ascii="Arial"/>
                <w:sz w:val="22"/>
                <w:szCs w:val="20"/>
              </w:rPr>
              <w:t xml:space="preserve"> kn</w:t>
            </w:r>
          </w:p>
        </w:tc>
        <w:tc>
          <w:tcPr>
            <w:tcW w:type="dxa" w:w="301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</w:rPr>
            </w:pPr>
            <w:r w:rsidRPr="00E9215A">
              <w:rPr>
                <w:rFonts w:hAnsi="Arial" w:ascii="Arial"/>
                <w:sz w:val="22"/>
              </w:rPr>
              <w:t xml:space="preserve">                   1.598.618,</w:t>
            </w:r>
            <w:proofErr w:type="spellStart"/>
            <w:r w:rsidRPr="00E9215A">
              <w:rPr>
                <w:rFonts w:hAnsi="Arial" w:ascii="Arial"/>
                <w:sz w:val="22"/>
              </w:rPr>
              <w:t>70</w:t>
            </w:r>
            <w:proofErr w:type="spellEnd"/>
            <w:r w:rsidRPr="00E9215A">
              <w:rPr>
                <w:rFonts w:hAnsi="Arial" w:ascii="Arial"/>
                <w:sz w:val="22"/>
              </w:rPr>
              <w:t xml:space="preserve"> kn</w:t>
            </w:r>
          </w:p>
        </w:tc>
      </w:tr>
      <w:tr w:rsidTr="000F35E9" w:rsidR="005E56E7" w:rsidRPr="00E9215A">
        <w:trPr>
          <w:trHeight w:val="360"/>
        </w:trPr>
        <w:tc>
          <w:tcPr>
            <w:tcW w:type="dxa" w:w="59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sz w:val="22"/>
                <w:szCs w:val="20"/>
              </w:rPr>
            </w:pPr>
            <w:r w:rsidRPr="00E9215A">
              <w:rPr>
                <w:rFonts w:hAnsi="Arial" w:ascii="Arial"/>
                <w:sz w:val="22"/>
                <w:szCs w:val="20"/>
              </w:rPr>
              <w:t>2.</w:t>
            </w:r>
          </w:p>
        </w:tc>
        <w:tc>
          <w:tcPr>
            <w:tcW w:type="dxa" w:w="4025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cs="Tahoma" w:hAnsi="Arial" w:ascii="Arial"/>
                <w:bCs/>
                <w:sz w:val="22"/>
                <w:szCs w:val="22"/>
              </w:rPr>
            </w:pPr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 xml:space="preserve">k.č.br. </w:t>
            </w:r>
            <w:proofErr w:type="spellStart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>3534</w:t>
            </w:r>
            <w:proofErr w:type="spellEnd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 xml:space="preserve">/4 k.o. Sv. Jakov, kuća i dvor površine </w:t>
            </w:r>
            <w:proofErr w:type="spellStart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>161</w:t>
            </w:r>
            <w:proofErr w:type="spellEnd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 xml:space="preserve"> </w:t>
            </w:r>
            <w:proofErr w:type="spellStart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>čhv</w:t>
            </w:r>
            <w:proofErr w:type="spellEnd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 xml:space="preserve">, etaže 1 do </w:t>
            </w:r>
            <w:proofErr w:type="spellStart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>10</w:t>
            </w:r>
            <w:proofErr w:type="spellEnd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 xml:space="preserve">, upisane u </w:t>
            </w:r>
            <w:proofErr w:type="spellStart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>zk.ul</w:t>
            </w:r>
            <w:proofErr w:type="spellEnd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 xml:space="preserve">. </w:t>
            </w:r>
            <w:proofErr w:type="spellStart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>1619</w:t>
            </w:r>
            <w:proofErr w:type="spellEnd"/>
            <w:r w:rsidRPr="00E9215A">
              <w:rPr>
                <w:rFonts w:cs="Tahoma" w:hAnsi="Arial" w:ascii="Arial"/>
                <w:bCs/>
                <w:color w:themeShade="1A" w:themeColor="background2" w:val="1D1B11"/>
                <w:sz w:val="22"/>
              </w:rPr>
              <w:t xml:space="preserve"> k.o. Sv. Jakov</w:t>
            </w:r>
          </w:p>
        </w:tc>
        <w:tc>
          <w:tcPr>
            <w:tcW w:type="dxa" w:w="2047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</w:p>
          <w:p w:rsidRDefault="005E56E7" w:rsidP="000F35E9" w:rsidR="005E56E7" w:rsidRPr="00E9215A">
            <w:pPr>
              <w:jc w:val="right"/>
              <w:rPr>
                <w:rFonts w:hAnsi="Arial" w:ascii="Arial"/>
                <w:sz w:val="22"/>
                <w:szCs w:val="20"/>
              </w:rPr>
            </w:pPr>
            <w:r w:rsidRPr="00E9215A">
              <w:rPr>
                <w:rFonts w:hAnsi="Arial" w:ascii="Arial"/>
                <w:sz w:val="22"/>
                <w:szCs w:val="20"/>
              </w:rPr>
              <w:t>0,</w:t>
            </w:r>
            <w:proofErr w:type="spellStart"/>
            <w:r w:rsidRPr="00E9215A">
              <w:rPr>
                <w:rFonts w:hAnsi="Arial" w:ascii="Arial"/>
                <w:sz w:val="22"/>
                <w:szCs w:val="20"/>
              </w:rPr>
              <w:t>00</w:t>
            </w:r>
            <w:proofErr w:type="spellEnd"/>
            <w:r w:rsidRPr="00E9215A">
              <w:rPr>
                <w:rFonts w:hAnsi="Arial" w:ascii="Arial"/>
                <w:sz w:val="22"/>
                <w:szCs w:val="20"/>
              </w:rPr>
              <w:t xml:space="preserve"> kn</w:t>
            </w:r>
          </w:p>
        </w:tc>
        <w:tc>
          <w:tcPr>
            <w:tcW w:type="dxa" w:w="301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</w:rPr>
            </w:pPr>
            <w:r w:rsidRPr="00E9215A">
              <w:rPr>
                <w:rFonts w:cs="Calibri" w:hAnsi="Arial" w:ascii="Arial"/>
                <w:sz w:val="22"/>
              </w:rPr>
              <w:t xml:space="preserve">                   4.366.000,</w:t>
            </w:r>
            <w:proofErr w:type="spellStart"/>
            <w:r w:rsidRPr="00E9215A">
              <w:rPr>
                <w:rFonts w:cs="Calibri" w:hAnsi="Arial" w:ascii="Arial"/>
                <w:sz w:val="22"/>
              </w:rPr>
              <w:t>00</w:t>
            </w:r>
            <w:proofErr w:type="spellEnd"/>
            <w:r w:rsidRPr="00E9215A">
              <w:rPr>
                <w:rFonts w:cs="Calibri" w:hAnsi="Arial" w:ascii="Arial"/>
                <w:sz w:val="22"/>
              </w:rPr>
              <w:t xml:space="preserve"> kn</w:t>
            </w:r>
          </w:p>
        </w:tc>
      </w:tr>
      <w:tr w:rsidTr="000F35E9" w:rsidR="005E56E7" w:rsidRPr="00E9215A">
        <w:trPr>
          <w:trHeight w:val="240"/>
        </w:trPr>
        <w:tc>
          <w:tcPr>
            <w:tcW w:type="dxa" w:w="4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UKUPNO IMOVINA:</w:t>
            </w: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sz w:val="22"/>
                <w:szCs w:val="20"/>
              </w:rPr>
              <w:t>0,</w:t>
            </w:r>
            <w:proofErr w:type="spellStart"/>
            <w:r w:rsidRPr="00E9215A">
              <w:rPr>
                <w:rFonts w:hAnsi="Arial" w:ascii="Arial"/>
                <w:b/>
                <w:sz w:val="22"/>
                <w:szCs w:val="20"/>
              </w:rPr>
              <w:t>00</w:t>
            </w:r>
            <w:proofErr w:type="spellEnd"/>
            <w:r w:rsidRPr="00E9215A">
              <w:rPr>
                <w:rFonts w:hAnsi="Arial" w:ascii="Arial"/>
                <w:b/>
                <w:sz w:val="22"/>
                <w:szCs w:val="20"/>
              </w:rPr>
              <w:t xml:space="preserve"> </w:t>
            </w: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jc w:val="right"/>
              <w:rPr>
                <w:rFonts w:hAnsi="Arial" w:ascii="Arial"/>
                <w:b/>
                <w:bCs/>
                <w:sz w:val="22"/>
                <w:szCs w:val="20"/>
              </w:rPr>
            </w:pPr>
            <w:r w:rsidRPr="00E9215A">
              <w:rPr>
                <w:rFonts w:hAnsi="Arial" w:ascii="Arial"/>
                <w:b/>
                <w:sz w:val="22"/>
              </w:rPr>
              <w:t>5.964.618,</w:t>
            </w:r>
            <w:proofErr w:type="spellStart"/>
            <w:r w:rsidRPr="00E9215A">
              <w:rPr>
                <w:rFonts w:hAnsi="Arial" w:ascii="Arial"/>
                <w:b/>
                <w:sz w:val="22"/>
              </w:rPr>
              <w:t>70</w:t>
            </w:r>
            <w:proofErr w:type="spellEnd"/>
            <w:r w:rsidRPr="00E9215A">
              <w:rPr>
                <w:rFonts w:hAnsi="Arial" w:ascii="Arial"/>
                <w:b/>
                <w:sz w:val="22"/>
              </w:rPr>
              <w:t xml:space="preserve"> </w:t>
            </w:r>
            <w:r w:rsidRPr="00E9215A">
              <w:rPr>
                <w:rFonts w:hAnsi="Arial" w:ascii="Arial"/>
                <w:b/>
                <w:bCs/>
                <w:sz w:val="22"/>
                <w:szCs w:val="20"/>
              </w:rPr>
              <w:t>kn</w:t>
            </w:r>
          </w:p>
        </w:tc>
      </w:tr>
      <w:tr w:rsidTr="000F35E9" w:rsidR="005E56E7" w:rsidRPr="00E9215A">
        <w:trPr>
          <w:trHeight w:val="240"/>
        </w:trPr>
        <w:tc>
          <w:tcPr>
            <w:tcW w:type="dxa" w:w="5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4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40"/>
        </w:trPr>
        <w:tc>
          <w:tcPr>
            <w:tcW w:type="dxa" w:w="5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  <w:u w:val="single"/>
              </w:rPr>
            </w:pPr>
          </w:p>
        </w:tc>
        <w:tc>
          <w:tcPr>
            <w:tcW w:type="dxa" w:w="4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40"/>
        </w:trPr>
        <w:tc>
          <w:tcPr>
            <w:tcW w:type="dxa" w:w="4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  <w:r w:rsidRPr="00E9215A">
              <w:rPr>
                <w:rFonts w:hAnsi="Arial" w:ascii="Arial"/>
                <w:sz w:val="22"/>
                <w:szCs w:val="20"/>
              </w:rPr>
              <w:t xml:space="preserve">U Zagrebu, 4. veljače </w:t>
            </w:r>
            <w:proofErr w:type="spellStart"/>
            <w:r w:rsidRPr="00E9215A">
              <w:rPr>
                <w:rFonts w:hAnsi="Arial" w:ascii="Arial"/>
                <w:sz w:val="22"/>
                <w:szCs w:val="20"/>
              </w:rPr>
              <w:t>2019</w:t>
            </w:r>
            <w:proofErr w:type="spellEnd"/>
            <w:r w:rsidRPr="00E9215A">
              <w:rPr>
                <w:rFonts w:hAnsi="Arial" w:ascii="Arial"/>
                <w:sz w:val="22"/>
                <w:szCs w:val="20"/>
              </w:rPr>
              <w:t>.</w:t>
            </w: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40"/>
        </w:trPr>
        <w:tc>
          <w:tcPr>
            <w:tcW w:type="dxa" w:w="5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5E56E7" w:rsidP="000F35E9" w:rsidR="005E56E7" w:rsidRPr="00E9215A">
            <w:pPr>
              <w:jc w:val="center"/>
              <w:rPr>
                <w:rFonts w:hAnsi="Arial" w:ascii="Arial"/>
                <w:b/>
                <w:bCs/>
                <w:sz w:val="22"/>
                <w:szCs w:val="20"/>
              </w:rPr>
            </w:pPr>
          </w:p>
        </w:tc>
        <w:tc>
          <w:tcPr>
            <w:tcW w:type="dxa" w:w="4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</w:tr>
      <w:tr w:rsidTr="000F35E9" w:rsidR="005E56E7" w:rsidRPr="00E9215A">
        <w:trPr>
          <w:trHeight w:val="240"/>
        </w:trPr>
        <w:tc>
          <w:tcPr>
            <w:tcW w:type="dxa" w:w="462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  <w:r w:rsidRPr="00E9215A">
              <w:rPr>
                <w:rFonts w:hAnsi="Arial" w:ascii="Arial"/>
                <w:sz w:val="22"/>
                <w:szCs w:val="20"/>
              </w:rPr>
              <w:t>stečajna upraviteljica Marijana Sabljić</w:t>
            </w:r>
          </w:p>
        </w:tc>
        <w:tc>
          <w:tcPr>
            <w:tcW w:type="dxa" w:w="20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  <w:tc>
          <w:tcPr>
            <w:tcW w:type="dxa" w:w="30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5E56E7" w:rsidP="000F35E9" w:rsidR="005E56E7" w:rsidRPr="00E9215A">
            <w:pPr>
              <w:rPr>
                <w:rFonts w:hAnsi="Arial" w:ascii="Arial"/>
                <w:sz w:val="22"/>
                <w:szCs w:val="20"/>
              </w:rPr>
            </w:pPr>
          </w:p>
        </w:tc>
      </w:tr>
    </w:tbl>
    <w:p w:rsidRDefault="009D654A" w:rsidP="005E56E7" w:rsidR="009D654A">
      <w:pPr>
        <w:rPr>
          <w:rFonts w:hAnsi="Arial" w:ascii="Arial"/>
          <w:sz w:val="22"/>
        </w:rPr>
      </w:pPr>
    </w:p>
    <w:tbl>
      <w:tblPr>
        <w:tblW w:type="dxa" w:w="13050"/>
        <w:tblInd w:type="dxa" w:w="108"/>
        <w:tblLook w:val="0000" w:noVBand="0" w:noHBand="0" w:lastColumn="0" w:firstColumn="0" w:lastRow="0" w:firstRow="0"/>
      </w:tblPr>
      <w:tblGrid>
        <w:gridCol w:w="4598"/>
        <w:gridCol w:w="2048"/>
        <w:gridCol w:w="6404"/>
      </w:tblGrid>
      <w:tr w:rsidTr="00112086" w:rsidR="009D654A" w:rsidRPr="001C556B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  <w:r w:rsidRPr="001C556B">
              <w:rPr>
                <w:b/>
              </w:rPr>
              <w:t xml:space="preserve">Stečajna masa iza </w:t>
            </w:r>
            <w:proofErr w:type="spellStart"/>
            <w:r w:rsidRPr="001C556B">
              <w:rPr>
                <w:b/>
              </w:rPr>
              <w:t>MANDEL</w:t>
            </w:r>
            <w:proofErr w:type="spellEnd"/>
            <w:r w:rsidRPr="001C556B">
              <w:rPr>
                <w:b/>
              </w:rPr>
              <w:t xml:space="preserve"> </w:t>
            </w:r>
            <w:proofErr w:type="spellStart"/>
            <w:r w:rsidRPr="001C556B">
              <w:rPr>
                <w:b/>
              </w:rPr>
              <w:t>94</w:t>
            </w:r>
            <w:proofErr w:type="spellEnd"/>
            <w:r w:rsidRPr="001C556B">
              <w:rPr>
                <w:b/>
              </w:rPr>
              <w:t xml:space="preserve"> d. o. o. u stečaju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jc w:val="right"/>
              <w:rPr>
                <w:b/>
                <w:bCs/>
                <w:szCs w:val="20"/>
              </w:rPr>
            </w:pPr>
            <w:r w:rsidRPr="001C556B">
              <w:rPr>
                <w:b/>
                <w:bCs/>
                <w:szCs w:val="20"/>
              </w:rPr>
              <w:t>TRGOVAČKI SUD U ZAGREBU</w:t>
            </w:r>
          </w:p>
        </w:tc>
      </w:tr>
      <w:tr w:rsidTr="00112086" w:rsidR="009D654A" w:rsidRPr="001C556B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  <w:r w:rsidRPr="001C556B">
              <w:rPr>
                <w:b/>
              </w:rPr>
              <w:t xml:space="preserve">Ulica grada Chicaga </w:t>
            </w:r>
            <w:proofErr w:type="spellStart"/>
            <w:r w:rsidRPr="001C556B">
              <w:rPr>
                <w:b/>
              </w:rPr>
              <w:t>18</w:t>
            </w:r>
            <w:proofErr w:type="spellEnd"/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jc w:val="right"/>
              <w:rPr>
                <w:b/>
                <w:bCs/>
                <w:szCs w:val="20"/>
              </w:rPr>
            </w:pPr>
            <w:r w:rsidRPr="001C556B">
              <w:rPr>
                <w:b/>
                <w:bCs/>
                <w:szCs w:val="20"/>
              </w:rPr>
              <w:t xml:space="preserve">Stečajni sudac: </w:t>
            </w:r>
            <w:r w:rsidRPr="001C556B">
              <w:rPr>
                <w:b/>
              </w:rPr>
              <w:t>Mihael Kovačić</w:t>
            </w:r>
          </w:p>
        </w:tc>
      </w:tr>
      <w:tr w:rsidTr="00112086" w:rsidR="009D654A" w:rsidRPr="001C556B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  <w:r w:rsidRPr="001C556B">
              <w:rPr>
                <w:b/>
                <w:bCs/>
                <w:szCs w:val="20"/>
              </w:rPr>
              <w:t>Zagreb</w:t>
            </w:r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jc w:val="right"/>
              <w:rPr>
                <w:b/>
                <w:bCs/>
                <w:szCs w:val="20"/>
              </w:rPr>
            </w:pPr>
            <w:proofErr w:type="spellStart"/>
            <w:r w:rsidRPr="001C556B">
              <w:rPr>
                <w:b/>
                <w:bCs/>
                <w:szCs w:val="20"/>
              </w:rPr>
              <w:t>Posl.br</w:t>
            </w:r>
            <w:proofErr w:type="spellEnd"/>
            <w:r w:rsidRPr="001C556B">
              <w:rPr>
                <w:b/>
                <w:bCs/>
                <w:szCs w:val="20"/>
              </w:rPr>
              <w:t>: St-</w:t>
            </w:r>
            <w:proofErr w:type="spellStart"/>
            <w:r w:rsidRPr="001C556B">
              <w:rPr>
                <w:b/>
              </w:rPr>
              <w:t>4699</w:t>
            </w:r>
            <w:proofErr w:type="spellEnd"/>
            <w:r w:rsidRPr="001C556B">
              <w:rPr>
                <w:b/>
                <w:bCs/>
                <w:szCs w:val="20"/>
              </w:rPr>
              <w:t>/</w:t>
            </w:r>
            <w:proofErr w:type="spellStart"/>
            <w:r w:rsidRPr="001C556B">
              <w:rPr>
                <w:b/>
                <w:bCs/>
                <w:szCs w:val="20"/>
              </w:rPr>
              <w:t>2016</w:t>
            </w:r>
            <w:proofErr w:type="spellEnd"/>
          </w:p>
        </w:tc>
      </w:tr>
      <w:tr w:rsidTr="00112086" w:rsidR="009D654A" w:rsidRPr="001C556B">
        <w:trPr>
          <w:trHeight w:val="240"/>
        </w:trPr>
        <w:tc>
          <w:tcPr>
            <w:tcW w:type="dxa" w:w="45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  <w:proofErr w:type="spellStart"/>
            <w:r w:rsidRPr="001C556B">
              <w:rPr>
                <w:b/>
                <w:bCs/>
                <w:szCs w:val="20"/>
              </w:rPr>
              <w:t>OIB</w:t>
            </w:r>
            <w:proofErr w:type="spellEnd"/>
            <w:r w:rsidRPr="001C556B">
              <w:rPr>
                <w:b/>
                <w:bCs/>
                <w:szCs w:val="20"/>
              </w:rPr>
              <w:t xml:space="preserve">: </w:t>
            </w:r>
            <w:proofErr w:type="spellStart"/>
            <w:r w:rsidRPr="001C556B">
              <w:rPr>
                <w:rFonts w:eastAsiaTheme="minorHAnsi"/>
                <w:b/>
                <w:szCs w:val="16"/>
                <w:shd w:fill="F8F8F8" w:color="auto" w:val="clear"/>
              </w:rPr>
              <w:t>91796154462</w:t>
            </w:r>
            <w:proofErr w:type="spellEnd"/>
          </w:p>
        </w:tc>
        <w:tc>
          <w:tcPr>
            <w:tcW w:type="dxa" w:w="20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</w:p>
        </w:tc>
        <w:tc>
          <w:tcPr>
            <w:tcW w:type="dxa" w:w="640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D654A" w:rsidP="00112086" w:rsidR="009D654A" w:rsidRPr="001C556B">
            <w:pPr>
              <w:rPr>
                <w:b/>
                <w:bCs/>
                <w:szCs w:val="20"/>
              </w:rPr>
            </w:pPr>
          </w:p>
        </w:tc>
      </w:tr>
    </w:tbl>
    <w:p w:rsidRDefault="009D654A" w:rsidP="009D654A" w:rsidR="009D654A" w:rsidRPr="001C556B">
      <w:pPr>
        <w:pStyle w:val="Naslov1"/>
        <w:jc w:val="center"/>
        <w:rPr>
          <w:sz w:val="24"/>
        </w:rPr>
      </w:pPr>
    </w:p>
    <w:p w:rsidRDefault="009D654A" w:rsidP="009D654A" w:rsidR="009D654A" w:rsidRPr="001C556B">
      <w:pPr>
        <w:pStyle w:val="Naslov1"/>
        <w:jc w:val="center"/>
        <w:rPr>
          <w:sz w:val="24"/>
        </w:rPr>
      </w:pPr>
      <w:r w:rsidRPr="001C556B">
        <w:rPr>
          <w:sz w:val="24"/>
        </w:rPr>
        <w:t>POPIS VJEROVNIKA</w:t>
      </w:r>
    </w:p>
    <w:p w:rsidRDefault="009D654A" w:rsidP="009D654A" w:rsidR="009D654A" w:rsidRPr="001C556B">
      <w:pPr>
        <w:jc w:val="center"/>
      </w:pPr>
      <w:r w:rsidRPr="001C556B">
        <w:t xml:space="preserve">(ČL. </w:t>
      </w:r>
      <w:proofErr w:type="spellStart"/>
      <w:r w:rsidRPr="001C556B">
        <w:t>222</w:t>
      </w:r>
      <w:proofErr w:type="spellEnd"/>
      <w:r w:rsidRPr="001C556B">
        <w:t>. STEČAJNOG ZAKONA)</w:t>
      </w:r>
    </w:p>
    <w:p w:rsidRDefault="009D654A" w:rsidP="009D654A" w:rsidR="009D654A" w:rsidRPr="001C556B">
      <w:pPr>
        <w:pStyle w:val="Naslov1"/>
        <w:jc w:val="center"/>
        <w:rPr>
          <w:sz w:val="24"/>
        </w:rPr>
      </w:pPr>
      <w:r w:rsidRPr="001C556B">
        <w:rPr>
          <w:sz w:val="24"/>
        </w:rPr>
        <w:t>PRVI  VIŠI ISPLATNI RED</w:t>
      </w:r>
    </w:p>
    <w:p w:rsidRDefault="009D654A" w:rsidP="009D654A" w:rsidR="009D654A" w:rsidRPr="001C556B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278"/>
        <w:gridCol w:w="1890"/>
        <w:gridCol w:w="1440"/>
        <w:gridCol w:w="1350"/>
        <w:gridCol w:w="1350"/>
        <w:gridCol w:w="1980"/>
        <w:gridCol w:w="1440"/>
        <w:gridCol w:w="1350"/>
        <w:gridCol w:w="1440"/>
      </w:tblGrid>
      <w:tr w:rsidTr="00112086" w:rsidR="009D654A" w:rsidRPr="001C556B">
        <w:trPr>
          <w:trHeight w:val="489"/>
        </w:trPr>
        <w:tc>
          <w:tcPr>
            <w:tcW w:type="dxa" w:w="1278"/>
            <w:shd w:fill="auto" w:color="auto" w:val="clear"/>
          </w:tcPr>
          <w:p w:rsidRDefault="009D654A" w:rsidP="00112086" w:rsidR="009D654A" w:rsidRPr="001C556B">
            <w:pPr>
              <w:jc w:val="center"/>
              <w:rPr>
                <w:b/>
              </w:rPr>
            </w:pPr>
            <w:r w:rsidRPr="001C556B">
              <w:rPr>
                <w:b/>
              </w:rPr>
              <w:t>Broj prijave i datum</w:t>
            </w:r>
          </w:p>
        </w:tc>
        <w:tc>
          <w:tcPr>
            <w:tcW w:type="dxa" w:w="189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Naziv vjerovnika i adresa</w:t>
            </w:r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Osnova tražbine</w:t>
            </w:r>
          </w:p>
        </w:tc>
        <w:tc>
          <w:tcPr>
            <w:tcW w:type="dxa" w:w="1350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Bruto</w:t>
            </w:r>
          </w:p>
        </w:tc>
        <w:tc>
          <w:tcPr>
            <w:tcW w:type="dxa" w:w="1350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Neto</w:t>
            </w:r>
          </w:p>
        </w:tc>
        <w:tc>
          <w:tcPr>
            <w:tcW w:type="dxa" w:w="198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Glavnica (kn)</w:t>
            </w:r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r w:rsidRPr="001C556B">
              <w:rPr>
                <w:b/>
              </w:rPr>
              <w:t>Kamata (kn)</w:t>
            </w:r>
          </w:p>
        </w:tc>
        <w:tc>
          <w:tcPr>
            <w:tcW w:type="dxa" w:w="1350"/>
            <w:shd w:fill="C0C0C0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Ukupno priznato</w:t>
            </w:r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Napomena</w:t>
            </w:r>
          </w:p>
        </w:tc>
      </w:tr>
      <w:tr w:rsidTr="00112086" w:rsidR="009D654A" w:rsidRPr="001C556B">
        <w:trPr>
          <w:trHeight w:val="747"/>
        </w:trPr>
        <w:tc>
          <w:tcPr>
            <w:tcW w:type="dxa" w:w="1278"/>
            <w:shd w:fill="auto" w:color="auto" w:val="clear"/>
          </w:tcPr>
          <w:p w:rsidRDefault="009D654A" w:rsidP="00112086" w:rsidR="009D654A" w:rsidRPr="001C556B">
            <w:pPr>
              <w:jc w:val="center"/>
              <w:rPr>
                <w:b/>
              </w:rPr>
            </w:pPr>
            <w:r w:rsidRPr="001C556B">
              <w:rPr>
                <w:b/>
              </w:rPr>
              <w:t>1.</w:t>
            </w:r>
          </w:p>
          <w:p w:rsidRDefault="009D654A" w:rsidP="00112086" w:rsidR="009D654A" w:rsidRPr="001C556B">
            <w:pPr>
              <w:jc w:val="center"/>
              <w:rPr>
                <w:b/>
              </w:rPr>
            </w:pPr>
            <w:r w:rsidRPr="001C556B">
              <w:rPr>
                <w:b/>
              </w:rPr>
              <w:t>21.12.18.</w:t>
            </w:r>
          </w:p>
        </w:tc>
        <w:tc>
          <w:tcPr>
            <w:tcW w:type="dxa" w:w="1890"/>
            <w:shd w:fill="auto" w:color="auto" w:val="clear"/>
          </w:tcPr>
          <w:p w:rsidRDefault="009D654A" w:rsidP="00112086" w:rsidR="009D654A" w:rsidRPr="001C556B">
            <w:pPr>
              <w:jc w:val="both"/>
            </w:pPr>
            <w:r w:rsidRPr="001C556B">
              <w:t xml:space="preserve">Republika Hrvatska, Ministarstvo financija, Porezna uprava, PU Zagreb, </w:t>
            </w: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t>18683136487</w:t>
            </w:r>
            <w:proofErr w:type="spellEnd"/>
            <w:r w:rsidRPr="001C556B">
              <w:t xml:space="preserve">, Zastupana po Županijskom državnom odvjetništvu  u </w:t>
            </w:r>
            <w:r w:rsidRPr="001C556B">
              <w:lastRenderedPageBreak/>
              <w:t xml:space="preserve">Zagrebu </w:t>
            </w:r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>
            <w:pPr>
              <w:jc w:val="both"/>
            </w:pPr>
            <w:proofErr w:type="spellStart"/>
            <w:r w:rsidRPr="001C556B">
              <w:lastRenderedPageBreak/>
              <w:t>JOPPD</w:t>
            </w:r>
            <w:proofErr w:type="spellEnd"/>
            <w:r w:rsidRPr="001C556B">
              <w:t xml:space="preserve"> obrasci: </w:t>
            </w:r>
            <w:proofErr w:type="spellStart"/>
            <w:r w:rsidRPr="001C556B">
              <w:t>14227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14210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14181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14151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14072</w:t>
            </w:r>
            <w:proofErr w:type="spellEnd"/>
            <w:r w:rsidRPr="001C556B">
              <w:t xml:space="preserve"> (konto </w:t>
            </w:r>
            <w:proofErr w:type="spellStart"/>
            <w:r w:rsidRPr="001C556B">
              <w:t>1406</w:t>
            </w:r>
            <w:proofErr w:type="spellEnd"/>
            <w:r w:rsidRPr="001C556B">
              <w:t>: dohodak od nesamostaln</w:t>
            </w:r>
            <w:r w:rsidRPr="001C556B">
              <w:lastRenderedPageBreak/>
              <w:t xml:space="preserve">og rada, konto </w:t>
            </w:r>
            <w:proofErr w:type="spellStart"/>
            <w:r w:rsidRPr="001C556B">
              <w:t>1880</w:t>
            </w:r>
            <w:proofErr w:type="spellEnd"/>
            <w:r w:rsidRPr="001C556B">
              <w:t xml:space="preserve">: porez na dohodak od nesamostalnog rada, konto </w:t>
            </w:r>
            <w:proofErr w:type="spellStart"/>
            <w:r w:rsidRPr="001C556B">
              <w:t>2283</w:t>
            </w:r>
            <w:proofErr w:type="spellEnd"/>
            <w:r w:rsidRPr="001C556B">
              <w:t xml:space="preserve"> </w:t>
            </w:r>
            <w:proofErr w:type="spellStart"/>
            <w:r w:rsidRPr="001C556B">
              <w:t>MO</w:t>
            </w:r>
            <w:proofErr w:type="spellEnd"/>
            <w:r w:rsidRPr="001C556B">
              <w:t xml:space="preserve"> II, </w:t>
            </w:r>
            <w:proofErr w:type="spellStart"/>
            <w:r w:rsidRPr="001C556B">
              <w:t>8168</w:t>
            </w:r>
            <w:proofErr w:type="spellEnd"/>
            <w:r w:rsidRPr="001C556B">
              <w:t xml:space="preserve"> </w:t>
            </w:r>
            <w:proofErr w:type="spellStart"/>
            <w:r w:rsidRPr="001C556B">
              <w:t>MO</w:t>
            </w:r>
            <w:proofErr w:type="spellEnd"/>
            <w:r w:rsidRPr="001C556B">
              <w:t>)</w:t>
            </w:r>
          </w:p>
        </w:tc>
        <w:tc>
          <w:tcPr>
            <w:tcW w:type="dxa" w:w="1350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</w:p>
        </w:tc>
        <w:tc>
          <w:tcPr>
            <w:tcW w:type="dxa" w:w="1350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rPr>
                <w:b/>
              </w:rPr>
              <w:t>69.781</w:t>
            </w:r>
            <w:proofErr w:type="spellEnd"/>
            <w:r w:rsidRPr="001C556B">
              <w:rPr>
                <w:b/>
              </w:rPr>
              <w:t>,</w:t>
            </w:r>
            <w:proofErr w:type="spellStart"/>
            <w:r w:rsidRPr="001C556B">
              <w:rPr>
                <w:b/>
              </w:rPr>
              <w:t>33</w:t>
            </w:r>
            <w:proofErr w:type="spellEnd"/>
          </w:p>
        </w:tc>
        <w:tc>
          <w:tcPr>
            <w:tcW w:type="dxa" w:w="1980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t>50.559</w:t>
            </w:r>
            <w:proofErr w:type="spellEnd"/>
            <w:r w:rsidRPr="001C556B">
              <w:t>,</w:t>
            </w:r>
            <w:proofErr w:type="spellStart"/>
            <w:r w:rsidRPr="001C556B">
              <w:t>39</w:t>
            </w:r>
            <w:proofErr w:type="spellEnd"/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t>19.221</w:t>
            </w:r>
            <w:proofErr w:type="spellEnd"/>
            <w:r w:rsidRPr="001C556B">
              <w:t>,</w:t>
            </w:r>
            <w:proofErr w:type="spellStart"/>
            <w:r w:rsidRPr="001C556B">
              <w:t>94</w:t>
            </w:r>
            <w:proofErr w:type="spellEnd"/>
          </w:p>
        </w:tc>
        <w:tc>
          <w:tcPr>
            <w:tcW w:type="dxa" w:w="1350"/>
            <w:shd w:fill="C0C0C0" w:color="auto" w:val="clear"/>
          </w:tcPr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rPr>
                <w:b/>
              </w:rPr>
              <w:t>69.781</w:t>
            </w:r>
            <w:proofErr w:type="spellEnd"/>
            <w:r w:rsidRPr="001C556B">
              <w:rPr>
                <w:b/>
              </w:rPr>
              <w:t>,</w:t>
            </w:r>
            <w:proofErr w:type="spellStart"/>
            <w:r w:rsidRPr="001C556B">
              <w:rPr>
                <w:b/>
              </w:rPr>
              <w:t>33</w:t>
            </w:r>
            <w:proofErr w:type="spellEnd"/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/>
        </w:tc>
      </w:tr>
      <w:tr w:rsidTr="00112086" w:rsidR="009D654A" w:rsidRPr="001C556B">
        <w:trPr>
          <w:trHeight w:val="63"/>
        </w:trPr>
        <w:tc>
          <w:tcPr>
            <w:tcW w:type="dxa" w:w="1278"/>
            <w:shd w:fill="auto" w:color="auto" w:val="clear"/>
          </w:tcPr>
          <w:p w:rsidRDefault="009D654A" w:rsidP="00112086" w:rsidR="009D654A" w:rsidRPr="001C556B">
            <w:pPr>
              <w:jc w:val="center"/>
              <w:rPr>
                <w:b/>
              </w:rPr>
            </w:pPr>
          </w:p>
        </w:tc>
        <w:tc>
          <w:tcPr>
            <w:tcW w:type="dxa" w:w="1890"/>
            <w:shd w:fill="auto" w:color="auto" w:val="clear"/>
          </w:tcPr>
          <w:p w:rsidRDefault="009D654A" w:rsidP="00112086" w:rsidR="009D654A" w:rsidRPr="001C556B"/>
          <w:p w:rsidRDefault="009D654A" w:rsidP="00112086" w:rsidR="009D654A" w:rsidRPr="001C556B">
            <w:r w:rsidRPr="001C556B">
              <w:t>SVEUKUPNO</w:t>
            </w:r>
          </w:p>
          <w:p w:rsidRDefault="009D654A" w:rsidP="00112086" w:rsidR="009D654A" w:rsidRPr="001C556B"/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/>
        </w:tc>
        <w:tc>
          <w:tcPr>
            <w:tcW w:type="dxa" w:w="1350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</w:p>
        </w:tc>
        <w:tc>
          <w:tcPr>
            <w:tcW w:type="dxa" w:w="1350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</w:p>
        </w:tc>
        <w:tc>
          <w:tcPr>
            <w:tcW w:type="dxa" w:w="1980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</w:p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50.559</w:t>
            </w:r>
            <w:proofErr w:type="spellEnd"/>
            <w:r w:rsidRPr="001C556B">
              <w:t>,</w:t>
            </w:r>
            <w:proofErr w:type="spellStart"/>
            <w:r w:rsidRPr="001C556B">
              <w:t>39</w:t>
            </w:r>
            <w:proofErr w:type="spellEnd"/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>
            <w:pPr>
              <w:jc w:val="right"/>
            </w:pPr>
          </w:p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t>19.221</w:t>
            </w:r>
            <w:proofErr w:type="spellEnd"/>
            <w:r w:rsidRPr="001C556B">
              <w:t>,</w:t>
            </w:r>
            <w:proofErr w:type="spellStart"/>
            <w:r w:rsidRPr="001C556B">
              <w:t>94</w:t>
            </w:r>
            <w:proofErr w:type="spellEnd"/>
          </w:p>
        </w:tc>
        <w:tc>
          <w:tcPr>
            <w:tcW w:type="dxa" w:w="1350"/>
            <w:shd w:fill="C0C0C0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</w:p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rPr>
                <w:b/>
              </w:rPr>
              <w:t>69.781</w:t>
            </w:r>
            <w:proofErr w:type="spellEnd"/>
            <w:r w:rsidRPr="001C556B">
              <w:rPr>
                <w:b/>
              </w:rPr>
              <w:t>,</w:t>
            </w:r>
            <w:proofErr w:type="spellStart"/>
            <w:r w:rsidRPr="001C556B">
              <w:rPr>
                <w:b/>
              </w:rPr>
              <w:t>33</w:t>
            </w:r>
            <w:proofErr w:type="spellEnd"/>
          </w:p>
        </w:tc>
        <w:tc>
          <w:tcPr>
            <w:tcW w:type="dxa" w:w="1440"/>
            <w:shd w:fill="auto" w:color="auto" w:val="clear"/>
          </w:tcPr>
          <w:p w:rsidRDefault="009D654A" w:rsidP="00112086" w:rsidR="009D654A" w:rsidRPr="001C556B"/>
          <w:p w:rsidRDefault="009D654A" w:rsidP="00112086" w:rsidR="009D654A" w:rsidRPr="001C556B"/>
        </w:tc>
      </w:tr>
    </w:tbl>
    <w:p w:rsidRDefault="009D654A" w:rsidP="009D654A" w:rsidR="009D654A" w:rsidRPr="001C556B"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</w:p>
    <w:p w:rsidRDefault="009D654A" w:rsidP="009D654A" w:rsidR="009D654A" w:rsidRPr="001C556B">
      <w:pPr>
        <w:pStyle w:val="Naslov1"/>
        <w:jc w:val="center"/>
        <w:rPr>
          <w:sz w:val="24"/>
        </w:rPr>
      </w:pPr>
      <w:r w:rsidRPr="001C556B">
        <w:rPr>
          <w:sz w:val="24"/>
        </w:rPr>
        <w:t>DRUGI VIŠI ISPLATNI RED</w:t>
      </w:r>
    </w:p>
    <w:p w:rsidRDefault="009D654A" w:rsidP="009D654A" w:rsidR="009D654A" w:rsidRPr="001C556B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21"/>
        <w:gridCol w:w="2987"/>
        <w:gridCol w:w="2340"/>
        <w:gridCol w:w="1625"/>
        <w:gridCol w:w="1441"/>
        <w:gridCol w:w="1801"/>
        <w:gridCol w:w="1621"/>
      </w:tblGrid>
      <w:tr w:rsidTr="00112086" w:rsidR="009D654A" w:rsidRPr="001C556B">
        <w:trPr>
          <w:trHeight w:val="489"/>
        </w:trPr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pPr>
              <w:jc w:val="center"/>
              <w:rPr>
                <w:b/>
              </w:rPr>
            </w:pPr>
            <w:r w:rsidRPr="001C556B">
              <w:rPr>
                <w:b/>
              </w:rPr>
              <w:t>Broj prijave i datum</w:t>
            </w:r>
          </w:p>
        </w:tc>
        <w:tc>
          <w:tcPr>
            <w:tcW w:type="dxa" w:w="2987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Naziv vjerovnika i adresa</w:t>
            </w:r>
          </w:p>
        </w:tc>
        <w:tc>
          <w:tcPr>
            <w:tcW w:type="dxa" w:w="234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Osnova tražbine</w:t>
            </w:r>
          </w:p>
        </w:tc>
        <w:tc>
          <w:tcPr>
            <w:tcW w:type="dxa" w:w="1625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Iznos tražbine – prijavljeno kn</w:t>
            </w:r>
          </w:p>
        </w:tc>
        <w:tc>
          <w:tcPr>
            <w:tcW w:type="dxa" w:w="1441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r w:rsidRPr="001C556B">
              <w:rPr>
                <w:b/>
              </w:rPr>
              <w:t>Osporeno</w:t>
            </w:r>
          </w:p>
        </w:tc>
        <w:tc>
          <w:tcPr>
            <w:tcW w:type="dxa" w:w="1801"/>
            <w:shd w:fill="C0C0C0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Priznato</w:t>
            </w:r>
          </w:p>
        </w:tc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Napomena</w:t>
            </w:r>
          </w:p>
        </w:tc>
      </w:tr>
      <w:tr w:rsidTr="00112086" w:rsidR="009D654A" w:rsidRPr="001C556B">
        <w:trPr>
          <w:trHeight w:val="747"/>
        </w:trPr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pPr>
              <w:jc w:val="center"/>
            </w:pPr>
            <w:r w:rsidRPr="001C556B">
              <w:t>1</w:t>
            </w:r>
          </w:p>
          <w:p w:rsidRDefault="009D654A" w:rsidP="00112086" w:rsidR="009D654A" w:rsidRPr="001C556B">
            <w:pPr>
              <w:jc w:val="center"/>
            </w:pPr>
            <w:r w:rsidRPr="001C556B">
              <w:t>14.12.18.</w:t>
            </w:r>
          </w:p>
        </w:tc>
        <w:tc>
          <w:tcPr>
            <w:tcW w:type="dxa" w:w="2987"/>
            <w:shd w:fill="auto" w:color="auto" w:val="clear"/>
          </w:tcPr>
          <w:p w:rsidRDefault="009D654A" w:rsidP="00112086" w:rsidR="009D654A" w:rsidRPr="001C556B">
            <w:r w:rsidRPr="001C556B">
              <w:t>Grad Crikvenica</w:t>
            </w:r>
          </w:p>
          <w:p w:rsidRDefault="009D654A" w:rsidP="00112086" w:rsidR="009D654A" w:rsidRPr="001C556B"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t>81687755716</w:t>
            </w:r>
            <w:proofErr w:type="spellEnd"/>
          </w:p>
          <w:p w:rsidRDefault="009D654A" w:rsidP="00112086" w:rsidR="009D654A" w:rsidRPr="001C556B">
            <w:r w:rsidRPr="001C556B">
              <w:t xml:space="preserve">Ulica kralja Tomislava </w:t>
            </w:r>
            <w:proofErr w:type="spellStart"/>
            <w:r w:rsidRPr="001C556B">
              <w:t>85</w:t>
            </w:r>
            <w:proofErr w:type="spellEnd"/>
            <w:r w:rsidRPr="001C556B">
              <w:t>, Crikvenica</w:t>
            </w:r>
          </w:p>
        </w:tc>
        <w:tc>
          <w:tcPr>
            <w:tcW w:type="dxa" w:w="2340"/>
            <w:shd w:fill="auto" w:color="auto" w:val="clear"/>
          </w:tcPr>
          <w:p w:rsidRDefault="009D654A" w:rsidP="00112086" w:rsidR="009D654A" w:rsidRPr="001C556B">
            <w:r w:rsidRPr="001C556B">
              <w:t xml:space="preserve">Rješenje o određivanju komunalne naknade, Klasa: </w:t>
            </w:r>
            <w:proofErr w:type="spellStart"/>
            <w:r w:rsidRPr="001C556B">
              <w:t>UP</w:t>
            </w:r>
            <w:proofErr w:type="spellEnd"/>
            <w:r w:rsidRPr="001C556B">
              <w:t>/I-</w:t>
            </w:r>
            <w:proofErr w:type="spellStart"/>
            <w:r w:rsidRPr="001C556B">
              <w:t>363</w:t>
            </w:r>
            <w:proofErr w:type="spellEnd"/>
            <w:r w:rsidRPr="001C556B">
              <w:t>-</w:t>
            </w:r>
            <w:proofErr w:type="spellStart"/>
            <w:r w:rsidRPr="001C556B">
              <w:t>03</w:t>
            </w:r>
            <w:proofErr w:type="spellEnd"/>
            <w:r w:rsidRPr="001C556B">
              <w:t>/</w:t>
            </w:r>
            <w:proofErr w:type="spellStart"/>
            <w:r w:rsidRPr="001C556B">
              <w:t>14</w:t>
            </w:r>
            <w:proofErr w:type="spellEnd"/>
            <w:r w:rsidRPr="001C556B">
              <w:t>-</w:t>
            </w:r>
            <w:proofErr w:type="spellStart"/>
            <w:r w:rsidRPr="001C556B">
              <w:t>01</w:t>
            </w:r>
            <w:proofErr w:type="spellEnd"/>
            <w:r w:rsidRPr="001C556B">
              <w:t>/</w:t>
            </w:r>
            <w:proofErr w:type="spellStart"/>
            <w:r w:rsidRPr="001C556B">
              <w:t>264</w:t>
            </w:r>
            <w:proofErr w:type="spellEnd"/>
          </w:p>
        </w:tc>
        <w:tc>
          <w:tcPr>
            <w:tcW w:type="dxa" w:w="1625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133</w:t>
            </w:r>
            <w:proofErr w:type="spellEnd"/>
            <w:r w:rsidRPr="001C556B">
              <w:t>,</w:t>
            </w:r>
            <w:proofErr w:type="spellStart"/>
            <w:r w:rsidRPr="001C556B">
              <w:t>79</w:t>
            </w:r>
            <w:proofErr w:type="spellEnd"/>
          </w:p>
        </w:tc>
        <w:tc>
          <w:tcPr>
            <w:tcW w:type="dxa" w:w="1441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t>00</w:t>
            </w:r>
            <w:proofErr w:type="spellEnd"/>
            <w:r w:rsidRPr="001C556B">
              <w:t>,</w:t>
            </w:r>
            <w:proofErr w:type="spellStart"/>
            <w:r w:rsidRPr="001C556B">
              <w:t>00</w:t>
            </w:r>
            <w:proofErr w:type="spellEnd"/>
          </w:p>
        </w:tc>
        <w:tc>
          <w:tcPr>
            <w:tcW w:type="dxa" w:w="1801"/>
            <w:shd w:fill="C0C0C0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133</w:t>
            </w:r>
            <w:proofErr w:type="spellEnd"/>
            <w:r w:rsidRPr="001C556B">
              <w:t>,</w:t>
            </w:r>
            <w:proofErr w:type="spellStart"/>
            <w:r w:rsidRPr="001C556B">
              <w:t>79</w:t>
            </w:r>
            <w:proofErr w:type="spellEnd"/>
          </w:p>
        </w:tc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r w:rsidRPr="001C556B">
              <w:t>Plaćena je sudska pristojba 2,</w:t>
            </w:r>
            <w:proofErr w:type="spellStart"/>
            <w:r w:rsidRPr="001C556B">
              <w:t>67</w:t>
            </w:r>
            <w:proofErr w:type="spellEnd"/>
            <w:r w:rsidRPr="001C556B">
              <w:t xml:space="preserve"> kn</w:t>
            </w:r>
          </w:p>
        </w:tc>
      </w:tr>
      <w:tr w:rsidTr="00112086" w:rsidR="009D654A" w:rsidRPr="001C556B">
        <w:trPr>
          <w:trHeight w:val="702"/>
        </w:trPr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pPr>
              <w:jc w:val="center"/>
            </w:pPr>
          </w:p>
          <w:p w:rsidRDefault="009D654A" w:rsidP="00112086" w:rsidR="009D654A" w:rsidRPr="001C556B">
            <w:pPr>
              <w:jc w:val="center"/>
            </w:pPr>
            <w:r w:rsidRPr="001C556B">
              <w:t>2</w:t>
            </w:r>
            <w:r w:rsidRPr="001C556B">
              <w:br/>
              <w:t>18.12.18.</w:t>
            </w:r>
          </w:p>
        </w:tc>
        <w:tc>
          <w:tcPr>
            <w:tcW w:type="dxa" w:w="2987"/>
            <w:shd w:fill="auto" w:color="auto" w:val="clear"/>
          </w:tcPr>
          <w:p w:rsidRDefault="009D654A" w:rsidP="00112086" w:rsidR="009D654A" w:rsidRPr="001C556B">
            <w:r w:rsidRPr="001C556B">
              <w:t xml:space="preserve">Zagrebački holding d.o.o., </w:t>
            </w: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t>85584865987</w:t>
            </w:r>
            <w:proofErr w:type="spellEnd"/>
            <w:r w:rsidRPr="001C556B">
              <w:t xml:space="preserve">, Ulica grada Vukovara </w:t>
            </w:r>
            <w:proofErr w:type="spellStart"/>
            <w:r w:rsidRPr="001C556B">
              <w:t>41</w:t>
            </w:r>
            <w:proofErr w:type="spellEnd"/>
            <w:r w:rsidRPr="001C556B">
              <w:t xml:space="preserve">, Zagreb, </w:t>
            </w:r>
            <w:proofErr w:type="spellStart"/>
            <w:r w:rsidRPr="001C556B">
              <w:t>IBAN</w:t>
            </w:r>
            <w:proofErr w:type="spellEnd"/>
            <w:r w:rsidRPr="001C556B">
              <w:t xml:space="preserve">: </w:t>
            </w:r>
            <w:proofErr w:type="spellStart"/>
            <w:r w:rsidRPr="001C556B">
              <w:t>HR6623600001101360753</w:t>
            </w:r>
            <w:proofErr w:type="spellEnd"/>
          </w:p>
        </w:tc>
        <w:tc>
          <w:tcPr>
            <w:tcW w:type="dxa" w:w="2340"/>
            <w:shd w:fill="auto" w:color="auto" w:val="clear"/>
          </w:tcPr>
          <w:p w:rsidRDefault="009D654A" w:rsidP="00112086" w:rsidR="009D654A" w:rsidRPr="001C556B">
            <w:r w:rsidRPr="001C556B">
              <w:t xml:space="preserve">Rješenje o ovrsi </w:t>
            </w:r>
            <w:proofErr w:type="spellStart"/>
            <w:r w:rsidRPr="001C556B">
              <w:t>Ovrv</w:t>
            </w:r>
            <w:proofErr w:type="spellEnd"/>
            <w:r w:rsidRPr="001C556B">
              <w:t>-</w:t>
            </w:r>
            <w:proofErr w:type="spellStart"/>
            <w:r w:rsidRPr="001C556B">
              <w:t>5200</w:t>
            </w:r>
            <w:proofErr w:type="spellEnd"/>
            <w:r w:rsidRPr="001C556B">
              <w:t>/</w:t>
            </w:r>
            <w:proofErr w:type="spellStart"/>
            <w:r w:rsidRPr="001C556B">
              <w:t>16</w:t>
            </w:r>
            <w:proofErr w:type="spellEnd"/>
          </w:p>
        </w:tc>
        <w:tc>
          <w:tcPr>
            <w:tcW w:type="dxa" w:w="1625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373</w:t>
            </w:r>
            <w:proofErr w:type="spellEnd"/>
            <w:r w:rsidRPr="001C556B">
              <w:t>,</w:t>
            </w:r>
            <w:proofErr w:type="spellStart"/>
            <w:r w:rsidRPr="001C556B">
              <w:t>53</w:t>
            </w:r>
            <w:proofErr w:type="spellEnd"/>
          </w:p>
        </w:tc>
        <w:tc>
          <w:tcPr>
            <w:tcW w:type="dxa" w:w="1441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r w:rsidRPr="001C556B">
              <w:t>0,</w:t>
            </w:r>
            <w:proofErr w:type="spellStart"/>
            <w:r w:rsidRPr="001C556B">
              <w:t>00</w:t>
            </w:r>
            <w:proofErr w:type="spellEnd"/>
          </w:p>
        </w:tc>
        <w:tc>
          <w:tcPr>
            <w:tcW w:type="dxa" w:w="1801"/>
            <w:shd w:fill="C0C0C0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373</w:t>
            </w:r>
            <w:proofErr w:type="spellEnd"/>
            <w:r w:rsidRPr="001C556B">
              <w:t>,</w:t>
            </w:r>
            <w:proofErr w:type="spellStart"/>
            <w:r w:rsidRPr="001C556B">
              <w:t>53</w:t>
            </w:r>
            <w:proofErr w:type="spellEnd"/>
          </w:p>
        </w:tc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r w:rsidRPr="001C556B">
              <w:t>Plaćena je sudska pristojba 7,</w:t>
            </w:r>
            <w:proofErr w:type="spellStart"/>
            <w:r w:rsidRPr="001C556B">
              <w:t>47</w:t>
            </w:r>
            <w:proofErr w:type="spellEnd"/>
            <w:r w:rsidRPr="001C556B">
              <w:t xml:space="preserve"> kn</w:t>
            </w:r>
          </w:p>
        </w:tc>
      </w:tr>
      <w:tr w:rsidTr="00112086" w:rsidR="009D654A" w:rsidRPr="001C556B">
        <w:trPr>
          <w:trHeight w:val="747"/>
        </w:trPr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pPr>
              <w:jc w:val="center"/>
            </w:pPr>
          </w:p>
          <w:p w:rsidRDefault="009D654A" w:rsidP="00112086" w:rsidR="009D654A" w:rsidRPr="001C556B">
            <w:pPr>
              <w:jc w:val="center"/>
            </w:pPr>
            <w:r w:rsidRPr="001C556B">
              <w:t>3</w:t>
            </w:r>
          </w:p>
          <w:p w:rsidRDefault="009D654A" w:rsidP="00112086" w:rsidR="009D654A" w:rsidRPr="001C556B">
            <w:pPr>
              <w:jc w:val="center"/>
            </w:pPr>
            <w:r w:rsidRPr="001C556B">
              <w:t>20.12.18.</w:t>
            </w:r>
          </w:p>
        </w:tc>
        <w:tc>
          <w:tcPr>
            <w:tcW w:type="dxa" w:w="2987"/>
            <w:shd w:fill="auto" w:color="auto" w:val="clear"/>
          </w:tcPr>
          <w:p w:rsidRDefault="009D654A" w:rsidP="00112086" w:rsidR="009D654A" w:rsidRPr="001C556B">
            <w:r w:rsidRPr="001C556B">
              <w:t xml:space="preserve">Odvjetnica </w:t>
            </w:r>
            <w:proofErr w:type="spellStart"/>
            <w:r w:rsidRPr="001C556B">
              <w:t>Mirella</w:t>
            </w:r>
            <w:proofErr w:type="spellEnd"/>
            <w:r w:rsidRPr="001C556B">
              <w:t xml:space="preserve"> Paola </w:t>
            </w:r>
            <w:proofErr w:type="spellStart"/>
            <w:r w:rsidRPr="001C556B">
              <w:t>Frlan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t>84668577668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Jaruščica</w:t>
            </w:r>
            <w:proofErr w:type="spellEnd"/>
            <w:r w:rsidRPr="001C556B">
              <w:t xml:space="preserve"> </w:t>
            </w:r>
            <w:proofErr w:type="spellStart"/>
            <w:r w:rsidRPr="001C556B">
              <w:t>5A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10020</w:t>
            </w:r>
            <w:proofErr w:type="spellEnd"/>
            <w:r w:rsidRPr="001C556B">
              <w:t xml:space="preserve"> Novi Zagreb</w:t>
            </w:r>
          </w:p>
        </w:tc>
        <w:tc>
          <w:tcPr>
            <w:tcW w:type="dxa" w:w="2340"/>
            <w:shd w:fill="auto" w:color="auto" w:val="clear"/>
          </w:tcPr>
          <w:p w:rsidRDefault="009D654A" w:rsidP="00112086" w:rsidR="009D654A" w:rsidRPr="001C556B">
            <w:r w:rsidRPr="001C556B">
              <w:t>Račun za sastav tužbe, zabilježbu spora i pravne savjete</w:t>
            </w:r>
          </w:p>
        </w:tc>
        <w:tc>
          <w:tcPr>
            <w:tcW w:type="dxa" w:w="1625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3.500</w:t>
            </w:r>
            <w:proofErr w:type="spellEnd"/>
            <w:r w:rsidRPr="001C556B">
              <w:t>,</w:t>
            </w:r>
            <w:proofErr w:type="spellStart"/>
            <w:r w:rsidRPr="001C556B">
              <w:t>00</w:t>
            </w:r>
            <w:proofErr w:type="spellEnd"/>
          </w:p>
        </w:tc>
        <w:tc>
          <w:tcPr>
            <w:tcW w:type="dxa" w:w="1441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r w:rsidRPr="001C556B">
              <w:t>0,</w:t>
            </w:r>
            <w:proofErr w:type="spellStart"/>
            <w:r w:rsidRPr="001C556B">
              <w:t>00</w:t>
            </w:r>
            <w:proofErr w:type="spellEnd"/>
          </w:p>
        </w:tc>
        <w:tc>
          <w:tcPr>
            <w:tcW w:type="dxa" w:w="1801"/>
            <w:shd w:fill="C0C0C0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3.500</w:t>
            </w:r>
            <w:proofErr w:type="spellEnd"/>
            <w:r w:rsidRPr="001C556B">
              <w:t>,</w:t>
            </w:r>
            <w:proofErr w:type="spellStart"/>
            <w:r w:rsidRPr="001C556B">
              <w:t>00</w:t>
            </w:r>
            <w:proofErr w:type="spellEnd"/>
          </w:p>
        </w:tc>
        <w:tc>
          <w:tcPr>
            <w:tcW w:type="dxa" w:w="1621"/>
            <w:shd w:fill="auto" w:color="auto" w:val="clear"/>
          </w:tcPr>
          <w:p w:rsidRDefault="009D654A" w:rsidP="00112086" w:rsidR="009D654A" w:rsidRPr="001C556B"/>
        </w:tc>
      </w:tr>
      <w:tr w:rsidTr="00112086" w:rsidR="009D654A" w:rsidRPr="001C556B">
        <w:trPr>
          <w:trHeight w:val="1250"/>
        </w:trPr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pPr>
              <w:jc w:val="center"/>
            </w:pPr>
          </w:p>
          <w:p w:rsidRDefault="009D654A" w:rsidP="00112086" w:rsidR="009D654A" w:rsidRPr="001C556B">
            <w:pPr>
              <w:jc w:val="center"/>
            </w:pPr>
            <w:r w:rsidRPr="001C556B">
              <w:t>4.</w:t>
            </w:r>
          </w:p>
          <w:p w:rsidRDefault="009D654A" w:rsidP="00112086" w:rsidR="009D654A" w:rsidRPr="001C556B">
            <w:pPr>
              <w:jc w:val="center"/>
            </w:pPr>
            <w:r w:rsidRPr="001C556B">
              <w:t>21.12.18.</w:t>
            </w:r>
          </w:p>
        </w:tc>
        <w:tc>
          <w:tcPr>
            <w:tcW w:type="dxa" w:w="2987"/>
            <w:shd w:fill="auto" w:color="auto" w:val="clear"/>
          </w:tcPr>
          <w:p w:rsidRDefault="009D654A" w:rsidP="00112086" w:rsidR="009D654A" w:rsidRPr="001C556B">
            <w:r w:rsidRPr="001C556B">
              <w:t xml:space="preserve">Republika Hrvatska zastupana po Županijskom državnom odvjetništvu u Zagrebu </w:t>
            </w:r>
            <w:proofErr w:type="spellStart"/>
            <w:r w:rsidRPr="001C556B">
              <w:t>OIB</w:t>
            </w:r>
            <w:proofErr w:type="spellEnd"/>
            <w:r w:rsidRPr="001C556B">
              <w:t xml:space="preserve"> </w:t>
            </w:r>
            <w:proofErr w:type="spellStart"/>
            <w:r w:rsidRPr="001C556B">
              <w:t>18683136487</w:t>
            </w:r>
            <w:proofErr w:type="spellEnd"/>
          </w:p>
        </w:tc>
        <w:tc>
          <w:tcPr>
            <w:tcW w:type="dxa" w:w="2340"/>
            <w:shd w:fill="auto" w:color="auto" w:val="clear"/>
          </w:tcPr>
          <w:p w:rsidRDefault="009D654A" w:rsidP="00112086" w:rsidR="009D654A" w:rsidRPr="001C556B">
            <w:pPr>
              <w:pStyle w:val="Bezproreda"/>
              <w:framePr w:y="1" w:xAlign="center" w:vAnchor="text" w:hAnchor="text" w:wrap="around" w:hSpace="180"/>
              <w:suppressOverlap/>
              <w:rPr>
                <w:rFonts w:hAnsi="Times New Roman" w:ascii="Times New Roman"/>
                <w:sz w:val="24"/>
                <w:szCs w:val="24"/>
              </w:rPr>
            </w:pPr>
            <w:r w:rsidRPr="001C556B">
              <w:rPr>
                <w:rFonts w:hAnsi="Times New Roman" w:ascii="Times New Roman"/>
                <w:sz w:val="24"/>
                <w:szCs w:val="24"/>
              </w:rPr>
              <w:t xml:space="preserve">Rješenje o osiguranju naplate Klasa: 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UP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/I-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415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02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16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09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03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urbroj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 xml:space="preserve">: 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513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07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24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07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16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02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 xml:space="preserve">, </w:t>
            </w:r>
          </w:p>
          <w:p w:rsidRDefault="009D654A" w:rsidP="00112086" w:rsidR="009D654A" w:rsidRPr="001C556B">
            <w:pPr>
              <w:pStyle w:val="Bezproreda"/>
              <w:framePr w:y="1" w:xAlign="center" w:vAnchor="text" w:hAnchor="text" w:wrap="around" w:hSpace="180"/>
              <w:suppressOverlap/>
              <w:rPr>
                <w:rFonts w:hAnsi="Times New Roman" w:ascii="Times New Roman"/>
                <w:sz w:val="24"/>
                <w:szCs w:val="24"/>
              </w:rPr>
            </w:pPr>
            <w:r w:rsidRPr="001C556B">
              <w:rPr>
                <w:rFonts w:hAnsi="Times New Roman" w:ascii="Times New Roman"/>
                <w:sz w:val="24"/>
                <w:szCs w:val="24"/>
              </w:rPr>
              <w:t xml:space="preserve">- Obrazac 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ID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12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2013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 xml:space="preserve">, </w:t>
            </w:r>
          </w:p>
          <w:p w:rsidRDefault="009D654A" w:rsidP="00112086" w:rsidR="009D654A" w:rsidRPr="001C556B">
            <w:pPr>
              <w:pStyle w:val="Bezproreda"/>
              <w:framePr w:y="1" w:xAlign="center" w:vAnchor="text" w:hAnchor="text" w:wrap="around" w:hSpace="180"/>
              <w:suppressOverlap/>
              <w:rPr>
                <w:rFonts w:hAnsi="Times New Roman" w:ascii="Times New Roman"/>
                <w:sz w:val="24"/>
                <w:szCs w:val="24"/>
              </w:rPr>
            </w:pPr>
            <w:r w:rsidRPr="001C556B">
              <w:rPr>
                <w:rFonts w:hAnsi="Times New Roman" w:ascii="Times New Roman"/>
                <w:sz w:val="24"/>
                <w:szCs w:val="24"/>
              </w:rPr>
              <w:t xml:space="preserve">- prijava turističke članarine za 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2012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 xml:space="preserve"> i </w:t>
            </w:r>
            <w:proofErr w:type="spellStart"/>
            <w:r w:rsidRPr="001C556B">
              <w:rPr>
                <w:rFonts w:hAnsi="Times New Roman" w:ascii="Times New Roman"/>
                <w:sz w:val="24"/>
                <w:szCs w:val="24"/>
              </w:rPr>
              <w:t>2013</w:t>
            </w:r>
            <w:proofErr w:type="spellEnd"/>
            <w:r w:rsidRPr="001C556B">
              <w:rPr>
                <w:rFonts w:hAnsi="Times New Roman" w:ascii="Times New Roman"/>
                <w:sz w:val="24"/>
                <w:szCs w:val="24"/>
              </w:rPr>
              <w:t xml:space="preserve">, </w:t>
            </w:r>
          </w:p>
          <w:p w:rsidRDefault="009D654A" w:rsidP="00112086" w:rsidR="009D654A" w:rsidRPr="001C556B">
            <w:r w:rsidRPr="001C556B">
              <w:t>-</w:t>
            </w:r>
            <w:proofErr w:type="spellStart"/>
            <w:r w:rsidRPr="001C556B">
              <w:t>izlist</w:t>
            </w:r>
            <w:proofErr w:type="spellEnd"/>
            <w:r w:rsidRPr="001C556B">
              <w:t xml:space="preserve"> stanja računa za konta </w:t>
            </w:r>
            <w:proofErr w:type="spellStart"/>
            <w:r w:rsidRPr="001C556B">
              <w:t>4251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4227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5262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1783</w:t>
            </w:r>
            <w:proofErr w:type="spellEnd"/>
            <w:r w:rsidRPr="001C556B">
              <w:t xml:space="preserve">, </w:t>
            </w:r>
            <w:proofErr w:type="spellStart"/>
            <w:r w:rsidRPr="001C556B">
              <w:t>2848</w:t>
            </w:r>
            <w:proofErr w:type="spellEnd"/>
            <w:r w:rsidRPr="001C556B">
              <w:t xml:space="preserve"> i </w:t>
            </w:r>
            <w:proofErr w:type="spellStart"/>
            <w:r w:rsidRPr="001C556B">
              <w:t>1732</w:t>
            </w:r>
            <w:proofErr w:type="spellEnd"/>
          </w:p>
        </w:tc>
        <w:tc>
          <w:tcPr>
            <w:tcW w:type="dxa" w:w="1625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268.378</w:t>
            </w:r>
            <w:proofErr w:type="spellEnd"/>
            <w:r w:rsidRPr="001C556B">
              <w:t>,</w:t>
            </w:r>
            <w:proofErr w:type="spellStart"/>
            <w:r w:rsidRPr="001C556B">
              <w:t>90</w:t>
            </w:r>
            <w:proofErr w:type="spellEnd"/>
          </w:p>
        </w:tc>
        <w:tc>
          <w:tcPr>
            <w:tcW w:type="dxa" w:w="1441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r w:rsidRPr="001C556B">
              <w:t>0,</w:t>
            </w:r>
            <w:proofErr w:type="spellStart"/>
            <w:r w:rsidRPr="001C556B">
              <w:t>00</w:t>
            </w:r>
            <w:proofErr w:type="spellEnd"/>
          </w:p>
        </w:tc>
        <w:tc>
          <w:tcPr>
            <w:tcW w:type="dxa" w:w="1801"/>
            <w:shd w:fill="C0C0C0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t>268.378</w:t>
            </w:r>
            <w:proofErr w:type="spellEnd"/>
            <w:r w:rsidRPr="001C556B">
              <w:t>,</w:t>
            </w:r>
            <w:proofErr w:type="spellStart"/>
            <w:r w:rsidRPr="001C556B">
              <w:t>90</w:t>
            </w:r>
            <w:proofErr w:type="spellEnd"/>
          </w:p>
        </w:tc>
        <w:tc>
          <w:tcPr>
            <w:tcW w:type="dxa" w:w="1621"/>
            <w:shd w:fill="auto" w:color="auto" w:val="clear"/>
          </w:tcPr>
          <w:p w:rsidRDefault="009D654A" w:rsidP="00112086" w:rsidR="009D654A" w:rsidRPr="001C556B"/>
        </w:tc>
      </w:tr>
      <w:tr w:rsidTr="00112086" w:rsidR="009D654A" w:rsidRPr="001C556B">
        <w:trPr>
          <w:trHeight w:val="411"/>
        </w:trPr>
        <w:tc>
          <w:tcPr>
            <w:tcW w:type="dxa" w:w="1621"/>
            <w:shd w:fill="auto" w:color="auto" w:val="clear"/>
          </w:tcPr>
          <w:p w:rsidRDefault="009D654A" w:rsidP="00112086" w:rsidR="009D654A" w:rsidRPr="001C556B">
            <w:pPr>
              <w:jc w:val="center"/>
              <w:rPr>
                <w:b/>
              </w:rPr>
            </w:pPr>
          </w:p>
        </w:tc>
        <w:tc>
          <w:tcPr>
            <w:tcW w:type="dxa" w:w="2987"/>
            <w:shd w:fill="auto" w:color="auto" w:val="clear"/>
          </w:tcPr>
          <w:p w:rsidRDefault="009D654A" w:rsidP="00112086" w:rsidR="009D654A" w:rsidRPr="001C556B"/>
          <w:p w:rsidRDefault="009D654A" w:rsidP="00112086" w:rsidR="009D654A" w:rsidRPr="001C556B">
            <w:r w:rsidRPr="001C556B">
              <w:t>SVEUKUPNO</w:t>
            </w:r>
          </w:p>
          <w:p w:rsidRDefault="009D654A" w:rsidP="00112086" w:rsidR="009D654A" w:rsidRPr="001C556B"/>
        </w:tc>
        <w:tc>
          <w:tcPr>
            <w:tcW w:type="dxa" w:w="2340"/>
            <w:shd w:fill="auto" w:color="auto" w:val="clear"/>
          </w:tcPr>
          <w:p w:rsidRDefault="009D654A" w:rsidP="00112086" w:rsidR="009D654A" w:rsidRPr="001C556B"/>
        </w:tc>
        <w:tc>
          <w:tcPr>
            <w:tcW w:type="dxa" w:w="1625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</w:p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rPr>
                <w:b/>
              </w:rPr>
              <w:t>272.386</w:t>
            </w:r>
            <w:proofErr w:type="spellEnd"/>
            <w:r w:rsidRPr="001C556B">
              <w:rPr>
                <w:b/>
              </w:rPr>
              <w:t>,</w:t>
            </w:r>
            <w:proofErr w:type="spellStart"/>
            <w:r w:rsidRPr="001C556B">
              <w:rPr>
                <w:b/>
              </w:rPr>
              <w:t>22</w:t>
            </w:r>
            <w:proofErr w:type="spellEnd"/>
          </w:p>
        </w:tc>
        <w:tc>
          <w:tcPr>
            <w:tcW w:type="dxa" w:w="1441"/>
            <w:shd w:fill="auto" w:color="auto" w:val="clear"/>
          </w:tcPr>
          <w:p w:rsidRDefault="009D654A" w:rsidP="00112086" w:rsidR="009D654A" w:rsidRPr="001C556B">
            <w:pPr>
              <w:jc w:val="right"/>
            </w:pPr>
          </w:p>
          <w:p w:rsidRDefault="009D654A" w:rsidP="00112086" w:rsidR="009D654A" w:rsidRPr="001C556B">
            <w:pPr>
              <w:jc w:val="right"/>
              <w:rPr>
                <w:b/>
              </w:rPr>
            </w:pPr>
            <w:r w:rsidRPr="001C556B">
              <w:rPr>
                <w:b/>
              </w:rPr>
              <w:t>0,</w:t>
            </w:r>
            <w:proofErr w:type="spellStart"/>
            <w:r w:rsidRPr="001C556B">
              <w:rPr>
                <w:b/>
              </w:rPr>
              <w:t>00</w:t>
            </w:r>
            <w:proofErr w:type="spellEnd"/>
          </w:p>
        </w:tc>
        <w:tc>
          <w:tcPr>
            <w:tcW w:type="dxa" w:w="1801"/>
            <w:shd w:fill="C0C0C0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</w:p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rPr>
                <w:b/>
              </w:rPr>
              <w:t>272.386</w:t>
            </w:r>
            <w:proofErr w:type="spellEnd"/>
            <w:r w:rsidRPr="001C556B">
              <w:rPr>
                <w:b/>
              </w:rPr>
              <w:t>,</w:t>
            </w:r>
            <w:proofErr w:type="spellStart"/>
            <w:r w:rsidRPr="001C556B">
              <w:rPr>
                <w:b/>
              </w:rPr>
              <w:t>22</w:t>
            </w:r>
            <w:proofErr w:type="spellEnd"/>
          </w:p>
        </w:tc>
        <w:tc>
          <w:tcPr>
            <w:tcW w:type="dxa" w:w="1621"/>
            <w:shd w:fill="auto" w:color="auto" w:val="clear"/>
          </w:tcPr>
          <w:p w:rsidRDefault="009D654A" w:rsidP="00112086" w:rsidR="009D654A" w:rsidRPr="001C556B"/>
          <w:p w:rsidRDefault="009D654A" w:rsidP="00112086" w:rsidR="009D654A" w:rsidRPr="001C556B"/>
        </w:tc>
      </w:tr>
    </w:tbl>
    <w:p w:rsidRDefault="009D654A" w:rsidP="009D654A" w:rsidR="009D654A" w:rsidRPr="001C556B"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</w:p>
    <w:p w:rsidRDefault="009D654A" w:rsidP="009D654A" w:rsidR="009D654A" w:rsidRPr="001C556B"/>
    <w:p w:rsidRDefault="009D654A" w:rsidP="009D654A" w:rsidR="009D654A" w:rsidRPr="001C556B">
      <w:pPr>
        <w:pStyle w:val="Naslov1"/>
        <w:jc w:val="center"/>
        <w:rPr>
          <w:sz w:val="24"/>
        </w:rPr>
      </w:pPr>
      <w:r w:rsidRPr="001C556B">
        <w:rPr>
          <w:sz w:val="24"/>
        </w:rPr>
        <w:t xml:space="preserve">POPIS </w:t>
      </w:r>
      <w:proofErr w:type="spellStart"/>
      <w:r w:rsidRPr="001C556B">
        <w:rPr>
          <w:sz w:val="24"/>
        </w:rPr>
        <w:t>RAZLUČNIH</w:t>
      </w:r>
      <w:proofErr w:type="spellEnd"/>
      <w:r w:rsidRPr="001C556B">
        <w:rPr>
          <w:sz w:val="24"/>
        </w:rPr>
        <w:t xml:space="preserve"> VJEROVNIKA</w:t>
      </w:r>
    </w:p>
    <w:p w:rsidRDefault="009D654A" w:rsidP="009D654A" w:rsidR="009D654A" w:rsidRPr="001C556B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01"/>
        <w:gridCol w:w="2247"/>
        <w:gridCol w:w="1710"/>
        <w:gridCol w:w="1620"/>
        <w:gridCol w:w="1350"/>
        <w:gridCol w:w="2250"/>
        <w:gridCol w:w="1620"/>
        <w:gridCol w:w="1530"/>
      </w:tblGrid>
      <w:tr w:rsidTr="00112086" w:rsidR="009D654A" w:rsidRPr="001C556B">
        <w:trPr>
          <w:trHeight w:val="489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  <w:rPr>
                <w:b/>
              </w:rPr>
            </w:pPr>
            <w:r w:rsidRPr="001C556B">
              <w:rPr>
                <w:b/>
              </w:rPr>
              <w:t>Broj prijave i datum</w:t>
            </w: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>Naziv vjerovnika i adresa</w:t>
            </w:r>
          </w:p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 xml:space="preserve">Iznos tražbine iz obavijesti o </w:t>
            </w:r>
            <w:proofErr w:type="spellStart"/>
            <w:r w:rsidRPr="001C556B">
              <w:rPr>
                <w:b/>
              </w:rPr>
              <w:t>razlučnom</w:t>
            </w:r>
            <w:proofErr w:type="spellEnd"/>
            <w:r w:rsidRPr="001C556B">
              <w:rPr>
                <w:b/>
              </w:rPr>
              <w:t xml:space="preserve"> pravu u kn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 xml:space="preserve">Iznos priznate tražbine pokrivene </w:t>
            </w:r>
            <w:proofErr w:type="spellStart"/>
            <w:r w:rsidRPr="001C556B">
              <w:rPr>
                <w:b/>
              </w:rPr>
              <w:lastRenderedPageBreak/>
              <w:t>razlučnim</w:t>
            </w:r>
            <w:proofErr w:type="spellEnd"/>
            <w:r w:rsidRPr="001C556B">
              <w:rPr>
                <w:b/>
              </w:rPr>
              <w:t xml:space="preserve"> pravom</w:t>
            </w:r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lastRenderedPageBreak/>
              <w:t xml:space="preserve">Način stjecanja </w:t>
            </w:r>
            <w:proofErr w:type="spellStart"/>
            <w:r w:rsidRPr="001C556B">
              <w:rPr>
                <w:b/>
              </w:rPr>
              <w:t>razlučnog</w:t>
            </w:r>
            <w:proofErr w:type="spellEnd"/>
            <w:r w:rsidRPr="001C556B">
              <w:rPr>
                <w:b/>
              </w:rPr>
              <w:t xml:space="preserve"> prava</w:t>
            </w:r>
          </w:p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</w:rPr>
              <w:t xml:space="preserve">Dio imovine na koje se odnosi </w:t>
            </w:r>
            <w:proofErr w:type="spellStart"/>
            <w:r w:rsidRPr="001C556B">
              <w:rPr>
                <w:b/>
              </w:rPr>
              <w:t>razlučno</w:t>
            </w:r>
            <w:proofErr w:type="spellEnd"/>
            <w:r w:rsidRPr="001C556B">
              <w:rPr>
                <w:b/>
              </w:rPr>
              <w:t xml:space="preserve"> pravo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b/>
              </w:rPr>
              <w:t xml:space="preserve">Procjena vrijednosti u kn (na dan 7.9.2017. </w:t>
            </w:r>
            <w:r w:rsidRPr="001C556B">
              <w:rPr>
                <w:b/>
              </w:rPr>
              <w:lastRenderedPageBreak/>
              <w:t xml:space="preserve">godine tečaj </w:t>
            </w:r>
            <w:r w:rsidRPr="001C556B">
              <w:rPr>
                <w:b/>
                <w:szCs w:val="16"/>
                <w:shd w:fill="FFFFFF" w:color="auto" w:val="clear"/>
              </w:rPr>
              <w:t>7,</w:t>
            </w:r>
            <w:proofErr w:type="spellStart"/>
            <w:r w:rsidRPr="001C556B">
              <w:rPr>
                <w:b/>
                <w:szCs w:val="16"/>
                <w:shd w:fill="FFFFFF" w:color="auto" w:val="clear"/>
              </w:rPr>
              <w:t>420634</w:t>
            </w:r>
            <w:proofErr w:type="spellEnd"/>
            <w:r w:rsidRPr="001C556B">
              <w:rPr>
                <w:szCs w:val="16"/>
                <w:shd w:fill="FFFFFF" w:color="auto" w:val="clear"/>
              </w:rPr>
              <w:t>)</w:t>
            </w:r>
          </w:p>
          <w:p w:rsidRDefault="009D654A" w:rsidP="00112086" w:rsidR="009D654A" w:rsidRPr="001C556B">
            <w:pPr>
              <w:rPr>
                <w:b/>
              </w:rPr>
            </w:pPr>
          </w:p>
        </w:tc>
        <w:tc>
          <w:tcPr>
            <w:tcW w:type="dxa" w:w="1530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b/>
                <w:szCs w:val="32"/>
              </w:rPr>
              <w:lastRenderedPageBreak/>
              <w:t xml:space="preserve">Vjerojatni iznos u HRK za koji vjerovnik </w:t>
            </w:r>
            <w:r w:rsidRPr="001C556B">
              <w:rPr>
                <w:b/>
                <w:szCs w:val="32"/>
              </w:rPr>
              <w:lastRenderedPageBreak/>
              <w:t>neće biti odvojeno namiren</w:t>
            </w:r>
          </w:p>
        </w:tc>
      </w:tr>
      <w:tr w:rsidTr="00112086" w:rsidR="009D654A" w:rsidRPr="001C556B">
        <w:trPr>
          <w:trHeight w:val="747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</w:pPr>
          </w:p>
          <w:p w:rsidRDefault="009D654A" w:rsidP="00112086" w:rsidR="009D654A" w:rsidRPr="001C556B">
            <w:pPr>
              <w:jc w:val="center"/>
            </w:pPr>
            <w:r w:rsidRPr="001C556B">
              <w:t>1</w:t>
            </w:r>
          </w:p>
          <w:p w:rsidRDefault="009D654A" w:rsidP="00112086" w:rsidR="009D654A" w:rsidRPr="001C556B">
            <w:pPr>
              <w:jc w:val="center"/>
            </w:pP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>POSLOVNA ULAGANJA</w:t>
            </w:r>
          </w:p>
          <w:p w:rsidRDefault="009D654A" w:rsidP="00112086" w:rsidR="009D654A" w:rsidRPr="001C556B">
            <w:r w:rsidRPr="001C556B">
              <w:t xml:space="preserve"> d.o.o., Zagreb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 xml:space="preserve">Savska cesta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182</w:t>
            </w:r>
            <w:proofErr w:type="spellEnd"/>
            <w:r w:rsidRPr="001C556B">
              <w:t xml:space="preserve">, 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14050704238</w:t>
            </w:r>
            <w:proofErr w:type="spellEnd"/>
          </w:p>
          <w:p w:rsidRDefault="009D654A" w:rsidP="00112086" w:rsidR="009D654A" w:rsidRPr="001C556B">
            <w:r w:rsidRPr="001C556B">
              <w:t xml:space="preserve">(ranija tvrtka: </w:t>
            </w:r>
            <w:proofErr w:type="spellStart"/>
            <w:r w:rsidRPr="001C556B">
              <w:t>MIKMA</w:t>
            </w:r>
            <w:proofErr w:type="spellEnd"/>
            <w:r w:rsidRPr="001C556B">
              <w:t xml:space="preserve"> d.o.o.)</w:t>
            </w:r>
          </w:p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r w:rsidRPr="001C556B">
              <w:t>0,</w:t>
            </w:r>
            <w:proofErr w:type="spellStart"/>
            <w:r w:rsidRPr="001C556B">
              <w:t>00</w:t>
            </w:r>
            <w:proofErr w:type="spellEnd"/>
          </w:p>
          <w:p w:rsidRDefault="009D654A" w:rsidP="00112086" w:rsidR="009D654A" w:rsidRPr="001C556B"/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b/>
              </w:rPr>
            </w:pPr>
            <w:r w:rsidRPr="001C556B">
              <w:t xml:space="preserve">EUR </w:t>
            </w:r>
            <w:proofErr w:type="spellStart"/>
            <w:r w:rsidRPr="001C556B">
              <w:t>230.136</w:t>
            </w:r>
            <w:proofErr w:type="spellEnd"/>
            <w:r w:rsidRPr="001C556B">
              <w:t>,</w:t>
            </w:r>
            <w:proofErr w:type="spellStart"/>
            <w:r w:rsidRPr="001C556B">
              <w:t>99</w:t>
            </w:r>
            <w:proofErr w:type="spellEnd"/>
            <w:r w:rsidRPr="001C556B">
              <w:t xml:space="preserve"> </w:t>
            </w:r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t>Rješenje Općinskog građanskog suda u Zagrebu Z-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48222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/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13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 xml:space="preserve"> (Sporazum o osiguranju potraživanja zasnivanjem založnog prava)</w:t>
            </w:r>
          </w:p>
          <w:p w:rsidRDefault="009D654A" w:rsidP="00112086" w:rsidR="009D654A" w:rsidRPr="001C556B">
            <w:pPr>
              <w:jc w:val="right"/>
            </w:pPr>
          </w:p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/2, oznake zemljišta “kuća 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1C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“dvorište“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1328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ukupno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1561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i 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/3, oznake zemljišta “oranica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Bijenik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39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odnosno sveukupne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1600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upisana u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zk.ul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6383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k.o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Šestine 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r w:rsidRPr="001C556B">
              <w:rPr>
                <w:szCs w:val="20"/>
              </w:rPr>
              <w:t>1.707.762,</w:t>
            </w:r>
            <w:proofErr w:type="spellStart"/>
            <w:r w:rsidRPr="001C556B">
              <w:rPr>
                <w:szCs w:val="20"/>
              </w:rPr>
              <w:t>37</w:t>
            </w:r>
            <w:proofErr w:type="spellEnd"/>
          </w:p>
        </w:tc>
        <w:tc>
          <w:tcPr>
            <w:tcW w:type="dxa" w:w="1530"/>
          </w:tcPr>
          <w:p w:rsidRDefault="009D654A" w:rsidP="00112086" w:rsidR="009D654A" w:rsidRPr="001C556B">
            <w:pPr>
              <w:jc w:val="right"/>
            </w:pPr>
            <w:r w:rsidRPr="001C556B">
              <w:t>0,</w:t>
            </w:r>
            <w:proofErr w:type="spellStart"/>
            <w:r w:rsidRPr="001C556B">
              <w:t>00</w:t>
            </w:r>
            <w:proofErr w:type="spellEnd"/>
          </w:p>
        </w:tc>
      </w:tr>
      <w:tr w:rsidTr="00112086" w:rsidR="009D654A" w:rsidRPr="001C556B">
        <w:trPr>
          <w:trHeight w:val="1250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</w:pPr>
          </w:p>
          <w:p w:rsidRDefault="009D654A" w:rsidP="00112086" w:rsidR="009D654A" w:rsidRPr="001C556B">
            <w:pPr>
              <w:jc w:val="center"/>
            </w:pPr>
            <w:r w:rsidRPr="001C556B">
              <w:t>2.</w:t>
            </w: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>POSLOVNA ULAGANJA</w:t>
            </w:r>
          </w:p>
          <w:p w:rsidRDefault="009D654A" w:rsidP="00112086" w:rsidR="009D654A" w:rsidRPr="001C556B">
            <w:r w:rsidRPr="001C556B">
              <w:t xml:space="preserve"> d.o.o., Zagreb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 xml:space="preserve">Savska cesta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182</w:t>
            </w:r>
            <w:proofErr w:type="spellEnd"/>
            <w:r w:rsidRPr="001C556B">
              <w:t xml:space="preserve">, 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14050704238</w:t>
            </w:r>
            <w:proofErr w:type="spellEnd"/>
          </w:p>
          <w:p w:rsidRDefault="009D654A" w:rsidP="00112086" w:rsidR="009D654A" w:rsidRPr="001C556B">
            <w:r w:rsidRPr="001C556B">
              <w:t xml:space="preserve">(ranija tvrtka: </w:t>
            </w:r>
            <w:proofErr w:type="spellStart"/>
            <w:r w:rsidRPr="001C556B">
              <w:t>MIKMA</w:t>
            </w:r>
            <w:proofErr w:type="spellEnd"/>
            <w:r w:rsidRPr="001C556B">
              <w:t xml:space="preserve"> d.o.o.)</w:t>
            </w:r>
          </w:p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20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20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 xml:space="preserve">EUR 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98.630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14</w:t>
            </w:r>
            <w:proofErr w:type="spellEnd"/>
          </w:p>
          <w:p w:rsidRDefault="009D654A" w:rsidP="00112086" w:rsidR="009D654A" w:rsidRPr="001C556B">
            <w:pPr>
              <w:jc w:val="right"/>
              <w:rPr>
                <w:b/>
              </w:rPr>
            </w:pPr>
          </w:p>
          <w:p w:rsidRDefault="009D654A" w:rsidP="00112086" w:rsidR="009D654A" w:rsidRPr="001C556B">
            <w:pPr>
              <w:jc w:val="right"/>
              <w:rPr>
                <w:b/>
              </w:rPr>
            </w:pPr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t>Rješenje Općinskog građanskog suda u Zagrebu Z-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57659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/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13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 xml:space="preserve"> (Sporazum o osiguranju potraživanja zasnivanjem založnog </w:t>
            </w:r>
            <w:r w:rsidRPr="001C556B">
              <w:rPr>
                <w:color w:val="000000"/>
                <w:szCs w:val="15"/>
                <w:shd w:fill="FFFFFF" w:color="auto" w:val="clear"/>
              </w:rPr>
              <w:lastRenderedPageBreak/>
              <w:t>prava)</w:t>
            </w:r>
          </w:p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lastRenderedPageBreak/>
              <w:t xml:space="preserve">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/2, oznake zemljišta “kuća 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1C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“dvorište“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1328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ukupno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1561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i 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/3, oznake zemljišta “oranica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Bijenik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39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odnosno sveukupne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1600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upisana u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lastRenderedPageBreak/>
              <w:t>zk.ul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6383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k.o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Šestine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rPr>
                <w:szCs w:val="20"/>
              </w:rPr>
              <w:lastRenderedPageBreak/>
              <w:t>731.898</w:t>
            </w:r>
            <w:proofErr w:type="spellEnd"/>
            <w:r w:rsidRPr="001C556B">
              <w:rPr>
                <w:szCs w:val="20"/>
              </w:rPr>
              <w:t>,</w:t>
            </w:r>
            <w:proofErr w:type="spellStart"/>
            <w:r w:rsidRPr="001C556B">
              <w:rPr>
                <w:szCs w:val="20"/>
              </w:rPr>
              <w:t>17</w:t>
            </w:r>
            <w:proofErr w:type="spellEnd"/>
          </w:p>
        </w:tc>
        <w:tc>
          <w:tcPr>
            <w:tcW w:type="dxa" w:w="1530"/>
          </w:tcPr>
          <w:p w:rsidRDefault="009D654A" w:rsidP="00112086" w:rsidR="009D654A" w:rsidRPr="001C556B">
            <w:pPr>
              <w:jc w:val="right"/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  <w:r w:rsidRPr="001C556B">
              <w:t xml:space="preserve"> </w:t>
            </w:r>
          </w:p>
        </w:tc>
      </w:tr>
      <w:tr w:rsidTr="00112086" w:rsidR="009D654A" w:rsidRPr="001C556B">
        <w:trPr>
          <w:trHeight w:val="741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</w:pPr>
          </w:p>
          <w:p w:rsidRDefault="009D654A" w:rsidP="00112086" w:rsidR="009D654A" w:rsidRPr="001C556B">
            <w:pPr>
              <w:jc w:val="center"/>
            </w:pPr>
            <w:r w:rsidRPr="001C556B">
              <w:t>3.</w:t>
            </w:r>
          </w:p>
          <w:p w:rsidRDefault="009D654A" w:rsidP="00112086" w:rsidR="009D654A" w:rsidRPr="001C556B">
            <w:pPr>
              <w:jc w:val="center"/>
            </w:pP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>POSLOVNA ULAGANJA</w:t>
            </w:r>
          </w:p>
          <w:p w:rsidRDefault="009D654A" w:rsidP="00112086" w:rsidR="009D654A" w:rsidRPr="001C556B">
            <w:r w:rsidRPr="001C556B">
              <w:t xml:space="preserve"> d.o.o., Zagreb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 xml:space="preserve">Savska cesta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182</w:t>
            </w:r>
            <w:proofErr w:type="spellEnd"/>
            <w:r w:rsidRPr="001C556B">
              <w:t xml:space="preserve">, 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14050704238</w:t>
            </w:r>
            <w:proofErr w:type="spellEnd"/>
          </w:p>
          <w:p w:rsidRDefault="009D654A" w:rsidP="00112086" w:rsidR="009D654A" w:rsidRPr="001C556B"/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20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  <w:p w:rsidRDefault="009D654A" w:rsidP="00112086" w:rsidR="009D654A" w:rsidRPr="001C556B"/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EUR</w:t>
            </w:r>
          </w:p>
          <w:p w:rsidRDefault="009D654A" w:rsidP="00112086" w:rsidR="009D654A" w:rsidRPr="001C556B">
            <w:pPr>
              <w:jc w:val="right"/>
              <w:rPr>
                <w:b/>
              </w:rPr>
            </w:pP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100.000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t>Rješenje Općinskog građanskog suda u Zagrebu Z-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11456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/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14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 xml:space="preserve"> (Sporazum o osiguranju potraživanja zasnivanjem založnog prava)</w:t>
            </w:r>
          </w:p>
          <w:p w:rsidRDefault="009D654A" w:rsidP="00112086" w:rsidR="009D654A" w:rsidRPr="001C556B">
            <w:pPr>
              <w:jc w:val="right"/>
            </w:pPr>
          </w:p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/2, oznake zemljišta “kuća 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1C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“dvorište“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1328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ukupno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1561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i 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/3, oznake zemljišta “oranica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Bijenik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39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odnosno sveukupne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1600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upisana u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zk.ul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6383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k.o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Šestine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rPr>
                <w:szCs w:val="20"/>
              </w:rPr>
              <w:t>742.063</w:t>
            </w:r>
            <w:proofErr w:type="spellEnd"/>
            <w:r w:rsidRPr="001C556B">
              <w:rPr>
                <w:szCs w:val="20"/>
              </w:rPr>
              <w:t>,</w:t>
            </w:r>
            <w:proofErr w:type="spellStart"/>
            <w:r w:rsidRPr="001C556B">
              <w:rPr>
                <w:szCs w:val="20"/>
              </w:rPr>
              <w:t>40</w:t>
            </w:r>
            <w:proofErr w:type="spellEnd"/>
          </w:p>
        </w:tc>
        <w:tc>
          <w:tcPr>
            <w:tcW w:type="dxa" w:w="1530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20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  <w:p w:rsidRDefault="009D654A" w:rsidP="00112086" w:rsidR="009D654A" w:rsidRPr="001C556B"/>
        </w:tc>
      </w:tr>
      <w:tr w:rsidTr="00112086" w:rsidR="009D654A" w:rsidRPr="001C556B">
        <w:trPr>
          <w:trHeight w:val="741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</w:pPr>
            <w:r w:rsidRPr="001C556B">
              <w:t>4.</w:t>
            </w:r>
          </w:p>
          <w:p w:rsidRDefault="009D654A" w:rsidP="00112086" w:rsidR="009D654A" w:rsidRPr="001C556B">
            <w:pPr>
              <w:jc w:val="center"/>
            </w:pP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>POSLOVNA ULAGANJA</w:t>
            </w:r>
          </w:p>
          <w:p w:rsidRDefault="009D654A" w:rsidP="00112086" w:rsidR="009D654A" w:rsidRPr="001C556B">
            <w:r w:rsidRPr="001C556B">
              <w:t xml:space="preserve"> d.o.o., Zagreb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 xml:space="preserve">Savska cesta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182</w:t>
            </w:r>
            <w:proofErr w:type="spellEnd"/>
            <w:r w:rsidRPr="001C556B">
              <w:t xml:space="preserve">, 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14050704238</w:t>
            </w:r>
            <w:proofErr w:type="spellEnd"/>
          </w:p>
          <w:p w:rsidRDefault="009D654A" w:rsidP="00112086" w:rsidR="009D654A" w:rsidRPr="001C556B"/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20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  <w:p w:rsidRDefault="009D654A" w:rsidP="00112086" w:rsidR="009D654A" w:rsidRPr="001C556B"/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EUR</w:t>
            </w:r>
          </w:p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20"/>
              </w:rPr>
            </w:pP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21.917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81</w:t>
            </w:r>
            <w:proofErr w:type="spellEnd"/>
          </w:p>
          <w:p w:rsidRDefault="009D654A" w:rsidP="00112086" w:rsidR="009D654A" w:rsidRPr="001C556B">
            <w:pPr>
              <w:jc w:val="right"/>
              <w:rPr>
                <w:b/>
              </w:rPr>
            </w:pPr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t>Rješenje Općinskog građanskog suda u Zagrebu Z-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16852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/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14</w:t>
            </w:r>
            <w:proofErr w:type="spellEnd"/>
          </w:p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color w:val="000000"/>
                <w:szCs w:val="15"/>
                <w:shd w:fill="FFFFFF" w:color="auto" w:val="clear"/>
              </w:rPr>
              <w:t xml:space="preserve">(Sporazum o osiguranju potraživanja </w:t>
            </w:r>
            <w:r w:rsidRPr="001C556B">
              <w:rPr>
                <w:color w:val="000000"/>
                <w:szCs w:val="15"/>
                <w:shd w:fill="FFFFFF" w:color="auto" w:val="clear"/>
              </w:rPr>
              <w:lastRenderedPageBreak/>
              <w:t>zasnivanjem založnog prava)</w:t>
            </w:r>
          </w:p>
          <w:p w:rsidRDefault="009D654A" w:rsidP="00112086" w:rsidR="009D654A" w:rsidRPr="001C556B">
            <w:pPr>
              <w:jc w:val="right"/>
            </w:pPr>
          </w:p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b/>
              </w:rPr>
            </w:pPr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lastRenderedPageBreak/>
              <w:t xml:space="preserve">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/2, oznake zemljišta “kuća 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1C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“dvorište“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1328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ukupno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1561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i 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/3, oznake zemljišta “oranica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Bijenik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39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odnosno </w:t>
            </w:r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lastRenderedPageBreak/>
              <w:t xml:space="preserve">sveukupne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1600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upisana u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zk.ul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6383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k.o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Šestine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</w:pPr>
            <w:proofErr w:type="spellStart"/>
            <w:r w:rsidRPr="001C556B">
              <w:rPr>
                <w:szCs w:val="20"/>
              </w:rPr>
              <w:lastRenderedPageBreak/>
              <w:t>162.644</w:t>
            </w:r>
            <w:proofErr w:type="spellEnd"/>
            <w:r w:rsidRPr="001C556B">
              <w:rPr>
                <w:szCs w:val="20"/>
              </w:rPr>
              <w:t>,</w:t>
            </w:r>
            <w:proofErr w:type="spellStart"/>
            <w:r w:rsidRPr="001C556B">
              <w:rPr>
                <w:szCs w:val="20"/>
              </w:rPr>
              <w:t>05</w:t>
            </w:r>
            <w:proofErr w:type="spellEnd"/>
          </w:p>
        </w:tc>
        <w:tc>
          <w:tcPr>
            <w:tcW w:type="dxa" w:w="1530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20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  <w:p w:rsidRDefault="009D654A" w:rsidP="00112086" w:rsidR="009D654A" w:rsidRPr="001C556B"/>
        </w:tc>
      </w:tr>
      <w:tr w:rsidTr="00112086" w:rsidR="009D654A" w:rsidRPr="001C556B">
        <w:trPr>
          <w:trHeight w:val="741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</w:pPr>
            <w:r w:rsidRPr="001C556B">
              <w:lastRenderedPageBreak/>
              <w:t>5.</w:t>
            </w:r>
          </w:p>
          <w:p w:rsidRDefault="009D654A" w:rsidP="00112086" w:rsidR="009D654A" w:rsidRPr="001C556B">
            <w:pPr>
              <w:jc w:val="center"/>
            </w:pPr>
            <w:r w:rsidRPr="001C556B">
              <w:t>28.12.18.</w:t>
            </w: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r w:rsidRPr="001C556B">
              <w:t>REPUBLIKA HRVATSKA</w:t>
            </w:r>
          </w:p>
          <w:p w:rsidRDefault="009D654A" w:rsidP="00112086" w:rsidR="009D654A" w:rsidRPr="001C556B"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t>52634238587</w:t>
            </w:r>
            <w:proofErr w:type="spellEnd"/>
          </w:p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79.930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93</w:t>
            </w:r>
            <w:proofErr w:type="spellEnd"/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79.930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93</w:t>
            </w:r>
            <w:proofErr w:type="spellEnd"/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t>Rješenje Općinskog građanskog suda u Zagrebu Z-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7621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/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17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 xml:space="preserve"> (rješenje o 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osiguranjuOGSZG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 xml:space="preserve"> 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Ovr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-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4796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/</w:t>
            </w:r>
            <w:proofErr w:type="spellStart"/>
            <w:r w:rsidRPr="001C556B">
              <w:rPr>
                <w:color w:val="000000"/>
                <w:szCs w:val="15"/>
                <w:shd w:fill="FFFFFF" w:color="auto" w:val="clear"/>
              </w:rPr>
              <w:t>16</w:t>
            </w:r>
            <w:proofErr w:type="spellEnd"/>
            <w:r w:rsidRPr="001C556B">
              <w:rPr>
                <w:color w:val="000000"/>
                <w:szCs w:val="15"/>
                <w:shd w:fill="FFFFFF" w:color="auto" w:val="clear"/>
              </w:rPr>
              <w:t>)</w:t>
            </w:r>
          </w:p>
          <w:p w:rsidRDefault="009D654A" w:rsidP="00112086" w:rsidR="009D654A" w:rsidRPr="001C556B">
            <w:pPr>
              <w:spacing w:lineRule="auto" w:line="276" w:after="200"/>
              <w:rPr>
                <w:rFonts w:cstheme="minorBidi" w:eastAsiaTheme="minorEastAsia"/>
                <w:szCs w:val="15"/>
                <w:shd w:fill="FFFFFF" w:color="auto" w:val="clear"/>
              </w:rPr>
            </w:pPr>
          </w:p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rFonts w:cs="Tahoma"/>
                <w:bCs/>
                <w:color w:themeShade="1A" w:themeColor="background2" w:val="1D1B11"/>
                <w:szCs w:val="22"/>
              </w:rPr>
            </w:pPr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/2, oznake zemljišta “kuća 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1C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“dvorište“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1328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ukupno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1561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i 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2133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/3, oznake zemljišta “oranica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Bijenik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“,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39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odnosno sveukupne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1600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m2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, upisana u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zk.ul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6383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>k.o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  <w:szCs w:val="22"/>
              </w:rPr>
              <w:t xml:space="preserve"> Šestine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szCs w:val="20"/>
              </w:rPr>
            </w:pP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79.930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93</w:t>
            </w:r>
            <w:proofErr w:type="spellEnd"/>
          </w:p>
        </w:tc>
        <w:tc>
          <w:tcPr>
            <w:tcW w:type="dxa" w:w="1530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79.930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93</w:t>
            </w:r>
            <w:proofErr w:type="spellEnd"/>
          </w:p>
        </w:tc>
      </w:tr>
      <w:tr w:rsidTr="00112086" w:rsidR="009D654A" w:rsidRPr="001C556B">
        <w:trPr>
          <w:trHeight w:val="741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</w:pPr>
            <w:r w:rsidRPr="001C556B">
              <w:t>6.</w:t>
            </w: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>POSLOVNA ULAGANJA</w:t>
            </w:r>
          </w:p>
          <w:p w:rsidRDefault="009D654A" w:rsidP="00112086" w:rsidR="009D654A" w:rsidRPr="001C556B">
            <w:r w:rsidRPr="001C556B">
              <w:t xml:space="preserve"> d.o.o., Zagreb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r w:rsidRPr="001C556B">
              <w:rPr>
                <w:szCs w:val="16"/>
                <w:shd w:fill="F8F8F8" w:color="auto" w:val="clear"/>
              </w:rPr>
              <w:t xml:space="preserve">Savska cesta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182</w:t>
            </w:r>
            <w:proofErr w:type="spellEnd"/>
            <w:r w:rsidRPr="001C556B">
              <w:t xml:space="preserve">, </w:t>
            </w:r>
          </w:p>
          <w:p w:rsidRDefault="009D654A" w:rsidP="00112086" w:rsidR="009D654A" w:rsidRPr="001C556B">
            <w:pPr>
              <w:rPr>
                <w:szCs w:val="20"/>
              </w:rPr>
            </w:pPr>
            <w:proofErr w:type="spellStart"/>
            <w:r w:rsidRPr="001C556B">
              <w:t>OIB</w:t>
            </w:r>
            <w:proofErr w:type="spellEnd"/>
            <w:r w:rsidRPr="001C556B">
              <w:t xml:space="preserve">: </w:t>
            </w:r>
            <w:proofErr w:type="spellStart"/>
            <w:r w:rsidRPr="001C556B">
              <w:rPr>
                <w:szCs w:val="16"/>
                <w:shd w:fill="F8F8F8" w:color="auto" w:val="clear"/>
              </w:rPr>
              <w:t>14050704238</w:t>
            </w:r>
            <w:proofErr w:type="spellEnd"/>
          </w:p>
          <w:p w:rsidRDefault="009D654A" w:rsidP="00112086" w:rsidR="009D654A" w:rsidRPr="001C556B"/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 xml:space="preserve">EUR 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350.684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93</w:t>
            </w:r>
            <w:proofErr w:type="spellEnd"/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>
            <w:r w:rsidRPr="001C556B">
              <w:t>Rješenje Općinskog suda u Crikvenici Z-</w:t>
            </w:r>
            <w:proofErr w:type="spellStart"/>
            <w:r w:rsidRPr="001C556B">
              <w:t>3983</w:t>
            </w:r>
            <w:proofErr w:type="spellEnd"/>
            <w:r w:rsidRPr="001C556B">
              <w:t>/</w:t>
            </w:r>
            <w:proofErr w:type="spellStart"/>
            <w:r w:rsidRPr="001C556B">
              <w:t>13</w:t>
            </w:r>
            <w:proofErr w:type="spellEnd"/>
            <w:r w:rsidRPr="001C556B">
              <w:t xml:space="preserve"> </w:t>
            </w:r>
            <w:r w:rsidRPr="001C556B">
              <w:rPr>
                <w:color w:val="000000"/>
                <w:szCs w:val="15"/>
                <w:shd w:fill="FFFFFF" w:color="auto" w:val="clear"/>
              </w:rPr>
              <w:t xml:space="preserve">(Sporazum o osiguranju potraživanja zasnivanjem založnog </w:t>
            </w:r>
            <w:r w:rsidRPr="001C556B">
              <w:rPr>
                <w:color w:val="000000"/>
                <w:szCs w:val="15"/>
                <w:shd w:fill="FFFFFF" w:color="auto" w:val="clear"/>
              </w:rPr>
              <w:lastRenderedPageBreak/>
              <w:t>prava)</w:t>
            </w:r>
          </w:p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rFonts w:cs="Tahoma"/>
                <w:bCs/>
                <w:color w:themeShade="1A" w:themeColor="background2" w:val="1D1B11"/>
                <w:szCs w:val="22"/>
              </w:rPr>
            </w:pPr>
            <w:r w:rsidRPr="001C556B">
              <w:rPr>
                <w:rFonts w:cs="Tahoma"/>
                <w:bCs/>
                <w:color w:themeShade="1A" w:themeColor="background2" w:val="1D1B11"/>
              </w:rPr>
              <w:lastRenderedPageBreak/>
              <w:t xml:space="preserve">k.č.br.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</w:rPr>
              <w:t>3534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</w:rPr>
              <w:t xml:space="preserve">/4 k.o. Sv. Jakov, kuća i dvor površine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</w:rPr>
              <w:t>161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</w:rPr>
              <w:t xml:space="preserve">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</w:rPr>
              <w:t>čhv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</w:rPr>
              <w:t xml:space="preserve">, etaže 1 do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</w:rPr>
              <w:t>10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</w:rPr>
              <w:t xml:space="preserve">, upisane u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</w:rPr>
              <w:t>zk.ul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</w:rPr>
              <w:t xml:space="preserve">. </w:t>
            </w:r>
            <w:proofErr w:type="spellStart"/>
            <w:r w:rsidRPr="001C556B">
              <w:rPr>
                <w:rFonts w:cs="Tahoma"/>
                <w:bCs/>
                <w:color w:themeShade="1A" w:themeColor="background2" w:val="1D1B11"/>
              </w:rPr>
              <w:t>1619</w:t>
            </w:r>
            <w:proofErr w:type="spellEnd"/>
            <w:r w:rsidRPr="001C556B">
              <w:rPr>
                <w:rFonts w:cs="Tahoma"/>
                <w:bCs/>
                <w:color w:themeShade="1A" w:themeColor="background2" w:val="1D1B11"/>
              </w:rPr>
              <w:t xml:space="preserve"> k.o. Sv. Jakov</w:t>
            </w: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2.602.304,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51</w:t>
            </w:r>
            <w:proofErr w:type="spellEnd"/>
          </w:p>
        </w:tc>
        <w:tc>
          <w:tcPr>
            <w:tcW w:type="dxa" w:w="1530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00</w:t>
            </w:r>
            <w:proofErr w:type="spellEnd"/>
          </w:p>
        </w:tc>
      </w:tr>
      <w:tr w:rsidTr="00112086" w:rsidR="009D654A" w:rsidRPr="001C556B">
        <w:trPr>
          <w:trHeight w:val="741"/>
        </w:trPr>
        <w:tc>
          <w:tcPr>
            <w:tcW w:type="dxa" w:w="1101"/>
            <w:shd w:fill="auto" w:color="auto" w:val="clear"/>
          </w:tcPr>
          <w:p w:rsidRDefault="009D654A" w:rsidP="00112086" w:rsidR="009D654A" w:rsidRPr="001C556B">
            <w:pPr>
              <w:jc w:val="center"/>
            </w:pPr>
          </w:p>
        </w:tc>
        <w:tc>
          <w:tcPr>
            <w:tcW w:type="dxa" w:w="2247"/>
            <w:shd w:fill="auto" w:color="auto" w:val="clear"/>
          </w:tcPr>
          <w:p w:rsidRDefault="009D654A" w:rsidP="00112086" w:rsidR="009D654A" w:rsidRPr="001C556B">
            <w:pPr>
              <w:rPr>
                <w:szCs w:val="16"/>
                <w:shd w:fill="F8F8F8" w:color="auto" w:val="clear"/>
              </w:rPr>
            </w:pPr>
            <w:r>
              <w:rPr>
                <w:szCs w:val="16"/>
                <w:shd w:fill="F8F8F8" w:color="auto" w:val="clear"/>
              </w:rPr>
              <w:t>UKUPNO</w:t>
            </w:r>
          </w:p>
        </w:tc>
        <w:tc>
          <w:tcPr>
            <w:tcW w:type="dxa" w:w="171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</w:p>
        </w:tc>
        <w:tc>
          <w:tcPr>
            <w:tcW w:type="dxa" w:w="1350"/>
            <w:shd w:fill="auto" w:color="auto" w:val="clear"/>
          </w:tcPr>
          <w:p w:rsidRDefault="009D654A" w:rsidP="00112086" w:rsidR="009D654A" w:rsidRPr="001C556B"/>
        </w:tc>
        <w:tc>
          <w:tcPr>
            <w:tcW w:type="dxa" w:w="2250"/>
            <w:shd w:fill="C0C0C0" w:color="auto" w:val="clear"/>
          </w:tcPr>
          <w:p w:rsidRDefault="009D654A" w:rsidP="00112086" w:rsidR="009D654A" w:rsidRPr="001C556B">
            <w:pPr>
              <w:rPr>
                <w:rFonts w:cs="Tahoma"/>
                <w:bCs/>
                <w:color w:themeShade="1A" w:themeColor="background2" w:val="1D1B11"/>
              </w:rPr>
            </w:pPr>
          </w:p>
        </w:tc>
        <w:tc>
          <w:tcPr>
            <w:tcW w:type="dxa" w:w="1620"/>
            <w:shd w:fill="auto" w:color="auto" w:val="clear"/>
          </w:tcPr>
          <w:p w:rsidRDefault="009D654A" w:rsidP="00112086" w:rsidR="009D654A" w:rsidRPr="00AC06C1">
            <w:pPr>
              <w:jc w:val="right"/>
              <w:rPr>
                <w:rFonts w:cstheme="minorBidi" w:eastAsiaTheme="minorEastAsia"/>
                <w:b/>
                <w:szCs w:val="15"/>
                <w:shd w:fill="FFFFFF" w:color="auto" w:val="clear"/>
              </w:rPr>
            </w:pPr>
            <w:r w:rsidRPr="00AC06C1">
              <w:rPr>
                <w:rFonts w:cstheme="minorBidi" w:eastAsiaTheme="minorEastAsia"/>
                <w:b/>
                <w:szCs w:val="15"/>
                <w:shd w:fill="FFFFFF" w:color="auto" w:val="clear"/>
              </w:rPr>
              <w:t>6.026.603,</w:t>
            </w:r>
            <w:proofErr w:type="spellStart"/>
            <w:r w:rsidRPr="00AC06C1">
              <w:rPr>
                <w:rFonts w:cstheme="minorBidi" w:eastAsiaTheme="minorEastAsia"/>
                <w:b/>
                <w:szCs w:val="15"/>
                <w:shd w:fill="FFFFFF" w:color="auto" w:val="clear"/>
              </w:rPr>
              <w:t>43</w:t>
            </w:r>
            <w:proofErr w:type="spellEnd"/>
          </w:p>
        </w:tc>
        <w:tc>
          <w:tcPr>
            <w:tcW w:type="dxa" w:w="1530"/>
          </w:tcPr>
          <w:p w:rsidRDefault="009D654A" w:rsidP="00112086" w:rsidR="009D654A" w:rsidRPr="001C556B">
            <w:pPr>
              <w:spacing w:lineRule="auto" w:line="276" w:after="200"/>
              <w:jc w:val="right"/>
              <w:rPr>
                <w:rFonts w:cstheme="minorBidi" w:eastAsiaTheme="minorEastAsia"/>
                <w:szCs w:val="15"/>
                <w:shd w:fill="FFFFFF" w:color="auto" w:val="clear"/>
              </w:rPr>
            </w:pP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79.930</w:t>
            </w:r>
            <w:proofErr w:type="spellEnd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,</w:t>
            </w:r>
            <w:proofErr w:type="spellStart"/>
            <w:r w:rsidRPr="001C556B">
              <w:rPr>
                <w:rFonts w:cstheme="minorBidi" w:eastAsiaTheme="minorEastAsia"/>
                <w:szCs w:val="15"/>
                <w:shd w:fill="FFFFFF" w:color="auto" w:val="clear"/>
              </w:rPr>
              <w:t>93</w:t>
            </w:r>
            <w:proofErr w:type="spellEnd"/>
          </w:p>
        </w:tc>
      </w:tr>
    </w:tbl>
    <w:p w:rsidRDefault="009D654A" w:rsidP="009D654A" w:rsidR="009D654A" w:rsidRPr="001C556B">
      <w:pPr>
        <w:ind w:firstLine="720" w:left="7200"/>
      </w:pPr>
    </w:p>
    <w:p w:rsidRDefault="009D654A" w:rsidP="009D654A" w:rsidR="009D654A" w:rsidRPr="001C556B">
      <w:pPr>
        <w:jc w:val="center"/>
      </w:pPr>
      <w:r w:rsidRPr="001C556B">
        <w:t>MOGUĆNOSTI ZA PRIJEBOJ</w:t>
      </w:r>
    </w:p>
    <w:p w:rsidRDefault="009D654A" w:rsidP="009D654A" w:rsidR="009D654A" w:rsidRPr="001C556B">
      <w:pPr>
        <w:jc w:val="center"/>
      </w:pPr>
    </w:p>
    <w:p w:rsidRDefault="009D654A" w:rsidP="009D654A" w:rsidR="009D654A" w:rsidRPr="001C556B">
      <w:pPr>
        <w:jc w:val="both"/>
      </w:pPr>
      <w:r w:rsidRPr="001C556B">
        <w:t>Nisu utvrđene mogućnosti za prijeboj.</w:t>
      </w:r>
    </w:p>
    <w:p w:rsidRDefault="009D654A" w:rsidP="009D654A" w:rsidR="009D654A" w:rsidRPr="001C556B">
      <w:pPr>
        <w:jc w:val="both"/>
      </w:pPr>
    </w:p>
    <w:p w:rsidRDefault="009D654A" w:rsidP="009D654A" w:rsidR="009D654A" w:rsidRPr="001C556B">
      <w:pPr>
        <w:jc w:val="center"/>
      </w:pPr>
      <w:r w:rsidRPr="001C556B">
        <w:t>PROCJENA IZNOSA OBVEZA STEČAJNE MASE ZA SLUČAJ</w:t>
      </w:r>
    </w:p>
    <w:p w:rsidRDefault="009D654A" w:rsidP="009D654A" w:rsidR="009D654A" w:rsidRPr="001C556B">
      <w:pPr>
        <w:jc w:val="center"/>
      </w:pPr>
      <w:r w:rsidRPr="001C556B">
        <w:t>UZASTOPNOGA I NEPREKINUTOGA UNOVČENJA IMOVINE DUŽNIKA</w:t>
      </w:r>
    </w:p>
    <w:p w:rsidRDefault="009D654A" w:rsidP="009D654A" w:rsidR="009D654A" w:rsidRPr="001C556B">
      <w:pPr>
        <w:jc w:val="both"/>
      </w:pPr>
    </w:p>
    <w:p w:rsidRDefault="009D654A" w:rsidP="009D654A" w:rsidR="009D654A" w:rsidRPr="001C556B">
      <w:pPr>
        <w:jc w:val="both"/>
        <w:rPr>
          <w:szCs w:val="32"/>
        </w:rPr>
      </w:pPr>
    </w:p>
    <w:p w:rsidRDefault="009D654A" w:rsidP="009D654A" w:rsidR="009D654A" w:rsidRPr="001C556B">
      <w:pPr>
        <w:pStyle w:val="tb-na16"/>
        <w:spacing w:afterLines="0" w:beforeLines="0"/>
        <w:jc w:val="both"/>
        <w:textAlignment w:val="baseline"/>
        <w:rPr>
          <w:color w:val="000000"/>
          <w:szCs w:val="18"/>
          <w:lang w:val="hr-HR"/>
        </w:rPr>
      </w:pPr>
      <w:r w:rsidRPr="001C556B">
        <w:rPr>
          <w:rFonts w:hAnsi="Times New Roman" w:ascii="Times New Roman"/>
          <w:sz w:val="24"/>
          <w:szCs w:val="32"/>
          <w:lang w:val="hr-HR"/>
        </w:rPr>
        <w:t xml:space="preserve">Sukladno odredbama Pravilnika o vrstama i visini naknada za obavljanje poslova provedbe prodaje nekretnina i pokretnina u ovršnom postupku, procjenjujem da će obveze stečajne mase za slučaj uzastopnoga i neprekinutoga unovčenja imovine dužnika iznositi </w:t>
      </w:r>
      <w:proofErr w:type="spellStart"/>
      <w:r>
        <w:rPr>
          <w:rFonts w:hAnsi="Times New Roman" w:ascii="Times New Roman"/>
          <w:sz w:val="24"/>
          <w:szCs w:val="32"/>
          <w:lang w:val="hr-HR"/>
        </w:rPr>
        <w:t>2.</w:t>
      </w:r>
      <w:r w:rsidRPr="001C556B">
        <w:rPr>
          <w:rFonts w:hAnsi="Times New Roman" w:ascii="Times New Roman"/>
          <w:sz w:val="24"/>
          <w:szCs w:val="32"/>
          <w:lang w:val="hr-HR"/>
        </w:rPr>
        <w:t>800</w:t>
      </w:r>
      <w:proofErr w:type="spellEnd"/>
      <w:r w:rsidRPr="001C556B">
        <w:rPr>
          <w:rFonts w:hAnsi="Times New Roman" w:ascii="Times New Roman"/>
          <w:sz w:val="24"/>
          <w:szCs w:val="32"/>
          <w:lang w:val="hr-HR"/>
        </w:rPr>
        <w:t>,</w:t>
      </w:r>
      <w:proofErr w:type="spellStart"/>
      <w:r w:rsidRPr="001C556B">
        <w:rPr>
          <w:rFonts w:hAnsi="Times New Roman" w:ascii="Times New Roman"/>
          <w:sz w:val="24"/>
          <w:szCs w:val="32"/>
          <w:lang w:val="hr-HR"/>
        </w:rPr>
        <w:t>00</w:t>
      </w:r>
      <w:proofErr w:type="spellEnd"/>
      <w:r w:rsidRPr="001C556B">
        <w:rPr>
          <w:rFonts w:hAnsi="Times New Roman" w:ascii="Times New Roman"/>
          <w:sz w:val="24"/>
          <w:szCs w:val="32"/>
          <w:lang w:val="hr-HR"/>
        </w:rPr>
        <w:t xml:space="preserve"> kn</w:t>
      </w:r>
      <w:r>
        <w:rPr>
          <w:rFonts w:hAnsi="Times New Roman" w:ascii="Times New Roman"/>
          <w:sz w:val="24"/>
          <w:szCs w:val="32"/>
          <w:lang w:val="hr-HR"/>
        </w:rPr>
        <w:t>.</w:t>
      </w:r>
    </w:p>
    <w:p w:rsidRDefault="009D654A" w:rsidP="009D654A" w:rsidR="009D654A" w:rsidRPr="001C556B">
      <w:pPr>
        <w:pStyle w:val="Odlomakpopisa"/>
        <w:jc w:val="both"/>
        <w:rPr>
          <w:color w:val="000000"/>
          <w:szCs w:val="18"/>
        </w:rPr>
      </w:pPr>
    </w:p>
    <w:p w:rsidRDefault="009D654A" w:rsidP="009D654A" w:rsidR="009D654A" w:rsidRPr="001C556B">
      <w:pPr>
        <w:jc w:val="both"/>
      </w:pPr>
    </w:p>
    <w:p w:rsidRDefault="009D654A" w:rsidP="009D654A" w:rsidR="009D654A" w:rsidRPr="001C556B">
      <w:pPr>
        <w:ind w:firstLine="720" w:left="9360"/>
      </w:pPr>
      <w:r w:rsidRPr="001C556B">
        <w:t>Stečajni upravitelj:</w:t>
      </w:r>
    </w:p>
    <w:p w:rsidRDefault="009D654A" w:rsidP="009D654A" w:rsidR="009D654A" w:rsidRPr="001C556B"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</w:r>
      <w:r w:rsidRPr="001C556B">
        <w:tab/>
        <w:t>Marijana Sabljić</w:t>
      </w:r>
    </w:p>
    <w:p w:rsidRDefault="009D654A" w:rsidP="005E56E7" w:rsidR="009D654A">
      <w:pPr>
        <w:rPr>
          <w:rFonts w:hAnsi="Arial" w:ascii="Arial"/>
          <w:sz w:val="22"/>
        </w:rPr>
      </w:pPr>
    </w:p>
    <w:p w:rsidRDefault="009D654A" w:rsidP="005E56E7" w:rsidR="009D654A" w:rsidRPr="00E9215A">
      <w:pPr>
        <w:rPr>
          <w:rFonts w:hAnsi="Arial" w:ascii="Arial"/>
          <w:sz w:val="22"/>
        </w:rPr>
      </w:pPr>
    </w:p>
    <w:p w:rsidRDefault="005E56E7" w:rsidP="005E56E7" w:rsidR="005E56E7" w:rsidRPr="00E9215A">
      <w:pPr>
        <w:rPr>
          <w:rFonts w:hAnsi="Arial" w:ascii="Arial"/>
          <w:sz w:val="22"/>
        </w:rPr>
      </w:pPr>
    </w:p>
    <w:tbl>
      <w:tblPr>
        <w:tblW w:type="dxa" w:w="9680"/>
        <w:tblInd w:type="dxa" w:w="108"/>
        <w:tblLook w:val="0000" w:noVBand="0" w:noHBand="0" w:lastColumn="0" w:firstColumn="0" w:lastRow="0" w:firstRow="0"/>
      </w:tblPr>
      <w:tblGrid>
        <w:gridCol w:w="562"/>
        <w:gridCol w:w="4066"/>
        <w:gridCol w:w="214"/>
        <w:gridCol w:w="1828"/>
        <w:gridCol w:w="3010"/>
      </w:tblGrid>
      <w:tr w:rsidTr="000F35E9" w:rsidR="00AF09DC" w:rsidRPr="000F3D0A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>
            <w:pPr>
              <w:rPr>
                <w:rFonts w:hAnsi="Arial" w:ascii="Arial"/>
                <w:b/>
                <w:sz w:val="20"/>
              </w:rPr>
            </w:pPr>
          </w:p>
          <w:p w:rsidRDefault="00AF09DC" w:rsidP="000F35E9" w:rsidR="00AF09DC" w:rsidRPr="000F3D0A">
            <w:pPr>
              <w:rPr>
                <w:rFonts w:hAnsi="Arial" w:ascii="Arial"/>
                <w:b/>
                <w:sz w:val="20"/>
              </w:rPr>
            </w:pPr>
            <w:r w:rsidRPr="000F3D0A">
              <w:rPr>
                <w:rFonts w:hAnsi="Arial" w:ascii="Arial"/>
                <w:b/>
                <w:sz w:val="20"/>
              </w:rPr>
              <w:t xml:space="preserve">Stečajna masa iza </w:t>
            </w:r>
            <w:proofErr w:type="spellStart"/>
            <w:r w:rsidRPr="000F3D0A">
              <w:rPr>
                <w:rFonts w:hAnsi="Arial" w:ascii="Arial"/>
                <w:b/>
                <w:sz w:val="20"/>
              </w:rPr>
              <w:t>MANDEL</w:t>
            </w:r>
            <w:proofErr w:type="spellEnd"/>
            <w:r w:rsidRPr="000F3D0A">
              <w:rPr>
                <w:rFonts w:hAnsi="Arial" w:ascii="Arial"/>
                <w:b/>
                <w:sz w:val="20"/>
              </w:rPr>
              <w:t xml:space="preserve"> </w:t>
            </w:r>
            <w:proofErr w:type="spellStart"/>
            <w:r w:rsidRPr="000F3D0A">
              <w:rPr>
                <w:rFonts w:hAnsi="Arial" w:ascii="Arial"/>
                <w:b/>
                <w:sz w:val="20"/>
              </w:rPr>
              <w:t>94</w:t>
            </w:r>
            <w:proofErr w:type="spellEnd"/>
          </w:p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sz w:val="20"/>
              </w:rPr>
              <w:t>d. o. o. u stečaju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780C74" w:rsidP="000F35E9" w:rsidR="00780C74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</w:p>
          <w:p w:rsidRDefault="00AF09DC" w:rsidP="000F35E9" w:rsidR="00AF09DC" w:rsidRPr="000F3D0A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lastRenderedPageBreak/>
              <w:t>TRGOVAČKI SUD ZAGREBU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sz w:val="20"/>
              </w:rPr>
              <w:lastRenderedPageBreak/>
              <w:t xml:space="preserve">Ulica grada Chicaga </w:t>
            </w:r>
            <w:proofErr w:type="spellStart"/>
            <w:r w:rsidRPr="000F3D0A">
              <w:rPr>
                <w:rFonts w:hAnsi="Arial" w:ascii="Arial"/>
                <w:b/>
                <w:sz w:val="20"/>
              </w:rPr>
              <w:t>18</w:t>
            </w:r>
            <w:proofErr w:type="spellEnd"/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9506E1" w:rsidR="009506E1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 xml:space="preserve">Stečajni sudac: </w:t>
            </w:r>
          </w:p>
          <w:p w:rsidRDefault="009506E1" w:rsidP="009506E1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>
              <w:rPr>
                <w:rFonts w:hAnsi="Arial" w:ascii="Arial"/>
                <w:b/>
                <w:sz w:val="20"/>
              </w:rPr>
              <w:t xml:space="preserve">Mihael </w:t>
            </w:r>
            <w:r w:rsidR="00AF09DC" w:rsidRPr="000F3D0A">
              <w:rPr>
                <w:rFonts w:hAnsi="Arial" w:ascii="Arial"/>
                <w:b/>
                <w:sz w:val="20"/>
              </w:rPr>
              <w:t>Kovačić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Zagreb</w:t>
            </w: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9506E1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proofErr w:type="spellStart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Posl.br</w:t>
            </w:r>
            <w:proofErr w:type="spellEnd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: St-</w:t>
            </w:r>
            <w:proofErr w:type="spellStart"/>
            <w:r w:rsidRPr="000F3D0A">
              <w:rPr>
                <w:rFonts w:hAnsi="Arial" w:ascii="Arial"/>
                <w:b/>
                <w:sz w:val="20"/>
              </w:rPr>
              <w:t>4699</w:t>
            </w:r>
            <w:proofErr w:type="spellEnd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/</w:t>
            </w:r>
            <w:proofErr w:type="spellStart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2016</w:t>
            </w:r>
            <w:proofErr w:type="spellEnd"/>
          </w:p>
        </w:tc>
      </w:tr>
      <w:tr w:rsidTr="000F35E9" w:rsidR="00AF09DC" w:rsidRPr="000F3D0A">
        <w:trPr>
          <w:trHeight w:val="240"/>
        </w:trPr>
        <w:tc>
          <w:tcPr>
            <w:tcW w:type="dxa" w:w="462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proofErr w:type="spellStart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OIB</w:t>
            </w:r>
            <w:proofErr w:type="spellEnd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0F3D0A">
              <w:rPr>
                <w:rFonts w:hAnsi="Arial" w:ascii="Arial"/>
                <w:b/>
                <w:sz w:val="20"/>
                <w:szCs w:val="16"/>
                <w:shd w:fill="F8F8F8" w:color="auto" w:val="clear"/>
              </w:rPr>
              <w:t>91796154462</w:t>
            </w:r>
            <w:proofErr w:type="spellEnd"/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0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20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34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8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8"/>
              </w:rPr>
              <w:t>PREGLED IMOVINE I OBVEZA</w:t>
            </w:r>
          </w:p>
        </w:tc>
      </w:tr>
      <w:tr w:rsidTr="000F35E9" w:rsidR="00AF09DC" w:rsidRPr="000F3D0A">
        <w:trPr>
          <w:trHeight w:val="300"/>
        </w:trPr>
        <w:tc>
          <w:tcPr>
            <w:tcW w:type="dxa" w:w="968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</w:rPr>
            </w:pPr>
            <w:r w:rsidRPr="000F3D0A">
              <w:rPr>
                <w:rFonts w:hAnsi="Arial" w:ascii="Arial"/>
                <w:b/>
                <w:bCs/>
                <w:sz w:val="20"/>
              </w:rPr>
              <w:t xml:space="preserve">(Članak </w:t>
            </w:r>
            <w:proofErr w:type="spellStart"/>
            <w:r w:rsidRPr="000F3D0A">
              <w:rPr>
                <w:rFonts w:hAnsi="Arial" w:ascii="Arial"/>
                <w:b/>
                <w:bCs/>
                <w:sz w:val="20"/>
              </w:rPr>
              <w:t>223</w:t>
            </w:r>
            <w:proofErr w:type="spellEnd"/>
            <w:r w:rsidRPr="000F3D0A">
              <w:rPr>
                <w:rFonts w:hAnsi="Arial" w:ascii="Arial"/>
                <w:b/>
                <w:bCs/>
                <w:sz w:val="20"/>
              </w:rPr>
              <w:t>. Stečajnog zakona)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  <w:u w:val="single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  <w:u w:val="single"/>
              </w:rPr>
              <w:t>a) IMOVINA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6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4280"/>
            <w:gridSpan w:val="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STAVKA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0F35E9" w:rsidR="00AF09DC" w:rsidRPr="000F3D0A">
        <w:trPr>
          <w:trHeight w:val="260"/>
        </w:trPr>
        <w:tc>
          <w:tcPr>
            <w:tcW w:type="dxa" w:w="562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Knjigovodstvena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proofErr w:type="spellStart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Procjenjena</w:t>
            </w:r>
            <w:proofErr w:type="spellEnd"/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4280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Nekretnine</w:t>
            </w:r>
          </w:p>
        </w:tc>
        <w:tc>
          <w:tcPr>
            <w:tcW w:type="dxa" w:w="1828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3010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</w:rPr>
              <w:t>5.964.618,</w:t>
            </w:r>
            <w:proofErr w:type="spellStart"/>
            <w:r w:rsidRPr="000F3D0A">
              <w:rPr>
                <w:rFonts w:hAnsi="Arial" w:ascii="Arial"/>
                <w:sz w:val="20"/>
              </w:rPr>
              <w:t>70</w:t>
            </w:r>
            <w:proofErr w:type="spellEnd"/>
            <w:r w:rsidRPr="000F3D0A">
              <w:rPr>
                <w:rFonts w:hAnsi="Arial" w:ascii="Arial"/>
                <w:b/>
                <w:sz w:val="20"/>
              </w:rPr>
              <w:t xml:space="preserve"> </w:t>
            </w:r>
            <w:r w:rsidRPr="000F3D0A">
              <w:rPr>
                <w:rFonts w:hAnsi="Arial" w:ascii="Arial"/>
                <w:sz w:val="20"/>
                <w:szCs w:val="20"/>
              </w:rPr>
              <w:t>kn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Potraživanja od kupaca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Potraživanje od države i drugih institucija</w:t>
            </w:r>
          </w:p>
        </w:tc>
        <w:tc>
          <w:tcPr>
            <w:tcW w:type="dxa" w:w="1828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</w:tr>
      <w:tr w:rsidTr="000F35E9" w:rsidR="00AF09DC" w:rsidRPr="000F3D0A">
        <w:trPr>
          <w:trHeight w:val="260"/>
        </w:trPr>
        <w:tc>
          <w:tcPr>
            <w:tcW w:type="dxa" w:w="562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4280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Zalihe robe</w:t>
            </w:r>
          </w:p>
        </w:tc>
        <w:tc>
          <w:tcPr>
            <w:tcW w:type="dxa" w:w="182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301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sz w:val="20"/>
                <w:szCs w:val="20"/>
              </w:rPr>
              <w:t xml:space="preserve"> kn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UKUPNO IMOVINA: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sz w:val="20"/>
                <w:szCs w:val="20"/>
              </w:rPr>
              <w:t>0,</w:t>
            </w:r>
            <w:proofErr w:type="spellStart"/>
            <w:r w:rsidRPr="000F3D0A">
              <w:rPr>
                <w:rFonts w:hAnsi="Arial" w:ascii="Arial"/>
                <w:b/>
                <w:sz w:val="20"/>
                <w:szCs w:val="20"/>
              </w:rPr>
              <w:t>00</w:t>
            </w:r>
            <w:proofErr w:type="spellEnd"/>
            <w:r w:rsidRPr="000F3D0A">
              <w:rPr>
                <w:rFonts w:hAnsi="Arial" w:ascii="Arial"/>
                <w:b/>
                <w:sz w:val="20"/>
                <w:szCs w:val="20"/>
              </w:rPr>
              <w:t xml:space="preserve"> </w:t>
            </w: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sz w:val="20"/>
              </w:rPr>
              <w:t>5.964.618,</w:t>
            </w:r>
            <w:proofErr w:type="spellStart"/>
            <w:r w:rsidRPr="000F3D0A">
              <w:rPr>
                <w:rFonts w:hAnsi="Arial" w:ascii="Arial"/>
                <w:b/>
                <w:sz w:val="20"/>
              </w:rPr>
              <w:t>70</w:t>
            </w:r>
            <w:proofErr w:type="spellEnd"/>
            <w:r w:rsidRPr="000F3D0A">
              <w:rPr>
                <w:rFonts w:hAnsi="Arial" w:ascii="Arial"/>
                <w:b/>
                <w:sz w:val="20"/>
              </w:rPr>
              <w:t xml:space="preserve"> </w:t>
            </w: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  <w:u w:val="single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  <w:u w:val="single"/>
              </w:rPr>
              <w:t>b) OBVEZE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0F35E9" w:rsidR="00AF09DC" w:rsidRPr="000F3D0A">
        <w:trPr>
          <w:trHeight w:val="60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Tražbine 1.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proofErr w:type="spellStart"/>
            <w:r w:rsidRPr="000F3D0A">
              <w:rPr>
                <w:rFonts w:hAnsi="Arial" w:ascii="Arial"/>
                <w:sz w:val="20"/>
              </w:rPr>
              <w:t>69.781</w:t>
            </w:r>
            <w:proofErr w:type="spellEnd"/>
            <w:r w:rsidRPr="000F3D0A">
              <w:rPr>
                <w:rFonts w:hAnsi="Arial" w:ascii="Arial"/>
                <w:sz w:val="20"/>
              </w:rPr>
              <w:t>,</w:t>
            </w:r>
            <w:proofErr w:type="spellStart"/>
            <w:r w:rsidRPr="000F3D0A">
              <w:rPr>
                <w:rFonts w:hAnsi="Arial" w:ascii="Arial"/>
                <w:sz w:val="20"/>
              </w:rPr>
              <w:t>33</w:t>
            </w:r>
            <w:r w:rsidRPr="000F3D0A">
              <w:rPr>
                <w:rFonts w:hAnsi="Arial" w:ascii="Arial"/>
                <w:sz w:val="20"/>
                <w:szCs w:val="20"/>
              </w:rPr>
              <w:t>kn</w:t>
            </w:r>
            <w:proofErr w:type="spellEnd"/>
          </w:p>
        </w:tc>
      </w:tr>
      <w:tr w:rsidTr="000F35E9" w:rsidR="00AF09DC" w:rsidRPr="000F3D0A">
        <w:trPr>
          <w:trHeight w:val="600"/>
        </w:trPr>
        <w:tc>
          <w:tcPr>
            <w:tcW w:type="dxa" w:w="4842"/>
            <w:gridSpan w:val="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lastRenderedPageBreak/>
              <w:t>Tražbine 2. višeg isplatnog reda - prema tablici ispitanih tražbina</w:t>
            </w:r>
          </w:p>
        </w:tc>
        <w:tc>
          <w:tcPr>
            <w:tcW w:type="dxa" w:w="4838"/>
            <w:gridSpan w:val="2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proofErr w:type="spellStart"/>
            <w:r w:rsidRPr="000F3D0A">
              <w:rPr>
                <w:rFonts w:hAnsi="Arial" w:ascii="Arial"/>
                <w:sz w:val="20"/>
              </w:rPr>
              <w:t>272.386</w:t>
            </w:r>
            <w:proofErr w:type="spellEnd"/>
            <w:r w:rsidRPr="000F3D0A">
              <w:rPr>
                <w:rFonts w:hAnsi="Arial" w:ascii="Arial"/>
                <w:sz w:val="20"/>
              </w:rPr>
              <w:t>,</w:t>
            </w:r>
            <w:proofErr w:type="spellStart"/>
            <w:r w:rsidRPr="000F3D0A">
              <w:rPr>
                <w:rFonts w:hAnsi="Arial" w:ascii="Arial"/>
                <w:sz w:val="20"/>
              </w:rPr>
              <w:t>22</w:t>
            </w:r>
            <w:r w:rsidRPr="000F3D0A">
              <w:rPr>
                <w:rFonts w:hAnsi="Arial" w:ascii="Arial"/>
                <w:sz w:val="20"/>
                <w:szCs w:val="20"/>
              </w:rPr>
              <w:t>kn</w:t>
            </w:r>
            <w:proofErr w:type="spellEnd"/>
          </w:p>
        </w:tc>
      </w:tr>
      <w:tr w:rsidTr="000F35E9" w:rsidR="00AF09DC" w:rsidRPr="000F3D0A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UKUPNO OBVEZE: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proofErr w:type="spellStart"/>
            <w:r w:rsidRPr="000F3D0A">
              <w:rPr>
                <w:rFonts w:hAnsi="Arial" w:ascii="Arial"/>
                <w:b/>
                <w:sz w:val="20"/>
              </w:rPr>
              <w:t>342.167</w:t>
            </w:r>
            <w:proofErr w:type="spellEnd"/>
            <w:r w:rsidRPr="000F3D0A">
              <w:rPr>
                <w:rFonts w:hAnsi="Arial" w:ascii="Arial"/>
                <w:b/>
                <w:sz w:val="20"/>
              </w:rPr>
              <w:t>,</w:t>
            </w:r>
            <w:proofErr w:type="spellStart"/>
            <w:r w:rsidRPr="000F3D0A">
              <w:rPr>
                <w:rFonts w:hAnsi="Arial" w:ascii="Arial"/>
                <w:b/>
                <w:sz w:val="20"/>
              </w:rPr>
              <w:t>55</w:t>
            </w:r>
            <w:proofErr w:type="spellEnd"/>
            <w:r w:rsidRPr="000F3D0A">
              <w:rPr>
                <w:rFonts w:hAnsi="Arial" w:ascii="Arial"/>
                <w:b/>
                <w:sz w:val="20"/>
              </w:rPr>
              <w:t xml:space="preserve"> </w:t>
            </w: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6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Vjerovnici sa upisanim pravom na odvojeno namirenje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proofErr w:type="spellStart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RAZLUČNI</w:t>
            </w:r>
            <w:proofErr w:type="spellEnd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 xml:space="preserve"> VJEROVNICI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IZNOS U KN</w:t>
            </w:r>
          </w:p>
        </w:tc>
      </w:tr>
      <w:tr w:rsidTr="000F35E9" w:rsidR="00AF09DC" w:rsidRPr="000F3D0A">
        <w:trPr>
          <w:trHeight w:val="1360"/>
        </w:trPr>
        <w:tc>
          <w:tcPr>
            <w:tcW w:type="dxa" w:w="4842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</w:rPr>
            </w:pPr>
            <w:r w:rsidRPr="000F3D0A">
              <w:rPr>
                <w:rFonts w:hAnsi="Arial" w:ascii="Arial"/>
                <w:sz w:val="20"/>
              </w:rPr>
              <w:t xml:space="preserve">Prema tablici </w:t>
            </w:r>
            <w:proofErr w:type="spellStart"/>
            <w:r w:rsidRPr="000F3D0A">
              <w:rPr>
                <w:rFonts w:hAnsi="Arial" w:ascii="Arial"/>
                <w:sz w:val="20"/>
              </w:rPr>
              <w:t>razlučnih</w:t>
            </w:r>
            <w:proofErr w:type="spellEnd"/>
            <w:r w:rsidRPr="000F3D0A">
              <w:rPr>
                <w:rFonts w:hAnsi="Arial" w:ascii="Arial"/>
                <w:sz w:val="20"/>
              </w:rPr>
              <w:t xml:space="preserve"> vjerovnika</w:t>
            </w:r>
          </w:p>
        </w:tc>
        <w:tc>
          <w:tcPr>
            <w:tcW w:type="dxa" w:w="4838"/>
            <w:gridSpan w:val="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eastAsiaTheme="minorEastAsia" w:hAnsi="Arial" w:ascii="Arial"/>
                <w:sz w:val="20"/>
                <w:szCs w:val="15"/>
                <w:shd w:fill="FFFFFF" w:color="auto" w:val="clear"/>
              </w:rPr>
              <w:t>6.026.603,</w:t>
            </w:r>
            <w:proofErr w:type="spellStart"/>
            <w:r w:rsidRPr="000F3D0A">
              <w:rPr>
                <w:rFonts w:eastAsiaTheme="minorEastAsia" w:hAnsi="Arial" w:ascii="Arial"/>
                <w:sz w:val="20"/>
                <w:szCs w:val="15"/>
                <w:shd w:fill="FFFFFF" w:color="auto" w:val="clear"/>
              </w:rPr>
              <w:t>43</w:t>
            </w:r>
            <w:proofErr w:type="spellEnd"/>
            <w:r>
              <w:rPr>
                <w:rFonts w:eastAsiaTheme="minorEastAsia" w:hAnsi="Arial" w:ascii="Arial"/>
                <w:sz w:val="20"/>
                <w:szCs w:val="15"/>
                <w:shd w:fill="FFFFFF" w:color="auto" w:val="clear"/>
              </w:rPr>
              <w:t xml:space="preserve"> </w:t>
            </w:r>
            <w:r w:rsidRPr="000F3D0A">
              <w:rPr>
                <w:rFonts w:hAnsi="Arial" w:ascii="Arial"/>
                <w:sz w:val="20"/>
                <w:szCs w:val="20"/>
              </w:rPr>
              <w:t>kn</w:t>
            </w:r>
          </w:p>
        </w:tc>
      </w:tr>
      <w:tr w:rsidTr="000F35E9" w:rsidR="00AF09DC" w:rsidRPr="000F3D0A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 xml:space="preserve">Tražbine pokrivene </w:t>
            </w:r>
            <w:proofErr w:type="spellStart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razlučnim</w:t>
            </w:r>
            <w:proofErr w:type="spellEnd"/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 xml:space="preserve"> pravima:</w:t>
            </w:r>
          </w:p>
        </w:tc>
        <w:tc>
          <w:tcPr>
            <w:tcW w:type="dxa" w:w="483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jc w:val="right"/>
              <w:rPr>
                <w:rFonts w:hAnsi="Arial" w:ascii="Arial"/>
                <w:b/>
                <w:bCs/>
                <w:sz w:val="20"/>
                <w:szCs w:val="20"/>
              </w:rPr>
            </w:pPr>
            <w:r w:rsidRPr="000F3D0A">
              <w:rPr>
                <w:rFonts w:eastAsiaTheme="minorEastAsia" w:hAnsi="Arial" w:ascii="Arial"/>
                <w:b/>
                <w:sz w:val="20"/>
                <w:szCs w:val="15"/>
                <w:shd w:fill="FFFFFF" w:color="auto" w:val="clear"/>
              </w:rPr>
              <w:t>6.026.603,</w:t>
            </w:r>
            <w:proofErr w:type="spellStart"/>
            <w:r w:rsidRPr="000F3D0A">
              <w:rPr>
                <w:rFonts w:eastAsiaTheme="minorEastAsia" w:hAnsi="Arial" w:ascii="Arial"/>
                <w:b/>
                <w:sz w:val="20"/>
                <w:szCs w:val="15"/>
                <w:shd w:fill="FFFFFF" w:color="auto" w:val="clear"/>
              </w:rPr>
              <w:t>43</w:t>
            </w:r>
            <w:proofErr w:type="spellEnd"/>
            <w:r>
              <w:rPr>
                <w:rFonts w:eastAsiaTheme="minorEastAsia" w:hAnsi="Arial" w:ascii="Arial"/>
                <w:sz w:val="20"/>
                <w:szCs w:val="15"/>
                <w:shd w:fill="FFFFFF" w:color="auto" w:val="clear"/>
              </w:rPr>
              <w:t xml:space="preserve"> </w:t>
            </w:r>
            <w:r w:rsidRPr="000F3D0A">
              <w:rPr>
                <w:rFonts w:hAnsi="Arial" w:ascii="Arial"/>
                <w:b/>
                <w:bCs/>
                <w:sz w:val="20"/>
                <w:szCs w:val="20"/>
              </w:rPr>
              <w:t>kn</w:t>
            </w:r>
          </w:p>
          <w:p w:rsidRDefault="00AF09DC" w:rsidP="000F35E9" w:rsidR="00AF09DC" w:rsidRPr="000F3D0A">
            <w:pPr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U Zagrebu, 4.2.2019.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F09DC" w:rsidP="000F35E9" w:rsidR="00AF09DC" w:rsidRPr="000F3D0A">
            <w:pPr>
              <w:jc w:val="center"/>
              <w:rPr>
                <w:rFonts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484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  <w:r w:rsidRPr="000F3D0A">
              <w:rPr>
                <w:rFonts w:hAnsi="Arial" w:ascii="Arial"/>
                <w:sz w:val="20"/>
                <w:szCs w:val="20"/>
              </w:rPr>
              <w:t>stečajna upraviteljica Marijana Sabljić</w:t>
            </w: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  <w:tr w:rsidTr="000F35E9" w:rsidR="00AF09DC" w:rsidRPr="000F3D0A">
        <w:trPr>
          <w:trHeight w:val="240"/>
        </w:trPr>
        <w:tc>
          <w:tcPr>
            <w:tcW w:type="dxa" w:w="5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42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18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  <w:tc>
          <w:tcPr>
            <w:tcW w:type="dxa" w:w="30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F09DC" w:rsidP="000F35E9" w:rsidR="00AF09DC" w:rsidRPr="000F3D0A">
            <w:pPr>
              <w:rPr>
                <w:rFonts w:hAnsi="Arial" w:ascii="Arial"/>
                <w:sz w:val="20"/>
                <w:szCs w:val="20"/>
              </w:rPr>
            </w:pPr>
          </w:p>
        </w:tc>
      </w:tr>
    </w:tbl>
    <w:p w:rsidRDefault="00AF09DC" w:rsidP="00AF09DC" w:rsidR="00AF09DC" w:rsidRPr="000F3D0A">
      <w:pPr>
        <w:rPr>
          <w:rFonts w:hAnsi="Arial" w:ascii="Arial"/>
          <w:sz w:val="20"/>
        </w:rPr>
      </w:pPr>
    </w:p>
    <w:sectPr w:rsidSect="004D0E70" w:rsidR="00AF09DC" w:rsidRPr="000F3D0A">
      <w:pgSz w:orient="landscape" w:h="12240" w:w="15840"/>
      <w:pgMar w:gutter="0" w:footer="720" w:header="720" w:left="1440" w:bottom="1800" w:right="1440" w:top="180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927" w:rsidP="000436BE" w:rsidR="00607927">
      <w:r>
        <w:separator/>
      </w:r>
    </w:p>
  </w:endnote>
  <w:endnote w:id="0" w:type="continuationSeparator">
    <w:p w:rsidRDefault="00607927" w:rsidP="000436BE" w:rsidR="00607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altName w:val="Times Roman"/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927" w:rsidP="000436BE" w:rsidR="00607927">
      <w:r>
        <w:separator/>
      </w:r>
    </w:p>
  </w:footnote>
  <w:footnote w:id="0" w:type="continuationSeparator">
    <w:p w:rsidRDefault="00607927" w:rsidP="000436BE" w:rsidR="00607927">
      <w:r>
        <w:continuationSeparator/>
      </w:r>
    </w:p>
  </w:footnote>
  <w:footnote w:id="1">
    <w:p w:rsidRDefault="00607927" w:rsidP="000436BE" w:rsidR="0060792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3">
    <w:nsid w:val="35BB7FF5"/>
    <w:multiLevelType w:val="hybridMultilevel"/>
    <w:tmpl w:val="AB323480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6B210BA"/>
    <w:multiLevelType w:val="hybridMultilevel"/>
    <w:tmpl w:val="7F8EE6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DB4D77"/>
    <w:multiLevelType w:val="hybridMultilevel"/>
    <w:tmpl w:val="2B84D508"/>
    <w:lvl w:tplc="D8A6D172" w:ilvl="0">
      <w:start w:val="2"/>
      <w:numFmt w:val="bullet"/>
      <w:lvlText w:val="-"/>
      <w:lvlJc w:val="left"/>
      <w:pPr>
        <w:ind w:hanging="360" w:left="720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223B46"/>
    <w:multiLevelType w:val="hybridMultilevel"/>
    <w:tmpl w:val="7EB69FC6"/>
    <w:lvl w:tplc="D8A6D172" w:ilvl="0">
      <w:start w:val="2"/>
      <w:numFmt w:val="bullet"/>
      <w:lvlText w:val="-"/>
      <w:lvlJc w:val="left"/>
      <w:pPr>
        <w:ind w:hanging="360" w:left="787"/>
      </w:pPr>
      <w:rPr>
        <w:rFonts w:cs="Wingdings" w:eastAsia="Cambria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50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2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4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6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8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10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2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47"/>
      </w:pPr>
      <w:rPr>
        <w:rFonts w:hAnsi="Wingdings" w:ascii="Wingdings" w:hint="default"/>
      </w:rPr>
    </w:lvl>
  </w:abstractNum>
  <w:abstractNum w:abstractNumId="7">
    <w:nsid w:val="62576CF5"/>
    <w:multiLevelType w:val="hybridMultilevel"/>
    <w:tmpl w:val="A4167C9E"/>
    <w:lvl w:tplc="52446E5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Arial" w:ascii="Arial" w:hint="default"/>
        <w:color w:val="1D1B11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2D4CE1"/>
    <w:multiLevelType w:val="hybridMultilevel"/>
    <w:tmpl w:val="1D521DA6"/>
    <w:lvl w:tplc="0409000F" w:ilvl="0">
      <w:start w:val="1"/>
      <w:numFmt w:val="decimal"/>
      <w:lvlText w:val="%1."/>
      <w:lvlJc w:val="left"/>
      <w:pPr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9">
    <w:nsid w:val="7A2D5F44"/>
    <w:multiLevelType w:val="hybridMultilevel"/>
    <w:tmpl w:val="C52A7896"/>
    <w:lvl w:tplc="07023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D9B"/>
    <w:rsid w:val="000436BE"/>
    <w:rsid w:val="000869CE"/>
    <w:rsid w:val="000911F1"/>
    <w:rsid w:val="000E0B3B"/>
    <w:rsid w:val="000F35E9"/>
    <w:rsid w:val="00272302"/>
    <w:rsid w:val="00395BCE"/>
    <w:rsid w:val="00423244"/>
    <w:rsid w:val="00431ADE"/>
    <w:rsid w:val="00440CD4"/>
    <w:rsid w:val="004D0E70"/>
    <w:rsid w:val="004E1B24"/>
    <w:rsid w:val="0052024C"/>
    <w:rsid w:val="00556626"/>
    <w:rsid w:val="005D3736"/>
    <w:rsid w:val="005E56E7"/>
    <w:rsid w:val="00607927"/>
    <w:rsid w:val="006F52A1"/>
    <w:rsid w:val="00780C74"/>
    <w:rsid w:val="0083610E"/>
    <w:rsid w:val="00850D9B"/>
    <w:rsid w:val="008A6FB9"/>
    <w:rsid w:val="009506E1"/>
    <w:rsid w:val="009D654A"/>
    <w:rsid w:val="00A14D19"/>
    <w:rsid w:val="00A94815"/>
    <w:rsid w:val="00AF09DC"/>
    <w:rsid w:val="00B0227D"/>
    <w:rsid w:val="00B729CE"/>
    <w:rsid w:val="00B8233E"/>
    <w:rsid w:val="00BD1735"/>
    <w:rsid w:val="00C26B95"/>
    <w:rsid w:val="00C621B1"/>
    <w:rsid w:val="00D4094F"/>
    <w:rsid w:val="00D8361E"/>
    <w:rsid w:val="00D92566"/>
    <w:rsid w:val="00DB0F15"/>
    <w:rsid w:val="00DE1FC2"/>
    <w:rsid w:val="00EB4752"/>
    <w:rsid w:val="00F2063C"/>
    <w:rsid w:val="00F54DA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unhideWhenUsed="false" w:name="Placeholder Text"/>
    <w:lsdException w:qFormat="true" w:unhideWhenUsed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0D9B"/>
    <w:rPr>
      <w:rFonts w:cs="Times New Roman" w:eastAsia="Times New Roman" w:hAnsi="Times New Roman" w:asci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F35E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850D9B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850D9B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50D9B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customStyle="true" w:styleId="Naslov3Char" w:type="character">
    <w:name w:val="Naslov 3 Char"/>
    <w:basedOn w:val="Zadanifontodlomka"/>
    <w:link w:val="Naslov3"/>
    <w:rsid w:val="00850D9B"/>
    <w:rPr>
      <w:rFonts w:cs="Times New Roman" w:eastAsia="Times New Roman" w:hAnsi="Times New Roman" w:asci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850D9B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850D9B"/>
    <w:rPr>
      <w:rFonts w:cs="Times New Roman" w:eastAsia="Times New Roman" w:hAnsi="Times New Roman" w:ascii="Times New Roman"/>
    </w:rPr>
  </w:style>
  <w:style w:styleId="Tijeloteksta" w:type="paragraph">
    <w:name w:val="Body Text"/>
    <w:basedOn w:val="Normal"/>
    <w:link w:val="TijelotekstaChar"/>
    <w:rsid w:val="00850D9B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50D9B"/>
    <w:rPr>
      <w:rFonts w:cs="Times New Roman" w:eastAsia="Times New Roman" w:hAnsi="Times New Roman" w:ascii="Times New Roman"/>
      <w:lang w:val="hr-HR"/>
    </w:rPr>
  </w:style>
  <w:style w:customStyle="true" w:styleId="NoSpacing2" w:type="paragraph">
    <w:name w:val="No Spacing2"/>
    <w:uiPriority w:val="1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styleId="Bezproreda" w:type="paragraph">
    <w:name w:val="No Spacing"/>
    <w:uiPriority w:val="99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customStyle="true" w:styleId="NoSpacing1" w:type="paragraph">
    <w:name w:val="No Spacing1"/>
    <w:uiPriority w:val="1"/>
    <w:qFormat/>
    <w:rsid w:val="00850D9B"/>
    <w:rPr>
      <w:rFonts w:cs="Times New Roman" w:eastAsia="Calibri" w:hAnsi="Calibri" w:asci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850D9B"/>
    <w:rPr>
      <w:rFonts w:cs="Times New Roman" w:eastAsia="Cambria" w:hAnsi="Cambria" w:ascii="Cambria"/>
      <w:sz w:val="20"/>
      <w:szCs w:val="20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850D9B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850D9B"/>
  </w:style>
  <w:style w:customStyle="true" w:styleId="tb-na16" w:type="paragraph">
    <w:name w:val="tb-na16"/>
    <w:basedOn w:val="Normal"/>
    <w:rsid w:val="00F2063C"/>
    <w:pPr>
      <w:spacing w:afterLines="1" w:beforeLines="1"/>
    </w:pPr>
    <w:rPr>
      <w:rFonts w:eastAsia="Cambria" w:hAnsi="Times" w:ascii="Times"/>
      <w:sz w:val="20"/>
      <w:szCs w:val="20"/>
      <w:lang w:eastAsia="en-US" w:val="en-US"/>
    </w:rPr>
  </w:style>
  <w:style w:customStyle="true" w:styleId="Naslov1Char" w:type="character">
    <w:name w:val="Naslov 1 Char"/>
    <w:basedOn w:val="Zadanifontodlomka"/>
    <w:link w:val="Naslov1"/>
    <w:uiPriority w:val="9"/>
    <w:rsid w:val="000F35E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GB" w:val="hr-HR"/>
    </w:rPr>
  </w:style>
  <w:style w:styleId="Tekstfusnote" w:type="paragraph">
    <w:name w:val="footnote text"/>
    <w:basedOn w:val="Normal"/>
    <w:link w:val="TekstfusnoteChar"/>
    <w:uiPriority w:val="99"/>
    <w:semiHidden/>
    <w:rsid w:val="000436BE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0436BE"/>
    <w:rPr>
      <w:rFonts w:cs="Times New Roman" w:eastAsia="Calibri" w:hAnsi="Calibri" w:ascii="Calibri"/>
      <w:sz w:val="20"/>
      <w:szCs w:val="20"/>
      <w:lang w:val="hr-HR"/>
    </w:rPr>
  </w:style>
  <w:style w:styleId="Referencafusnote" w:type="character">
    <w:name w:val="footnote reference"/>
    <w:uiPriority w:val="99"/>
    <w:semiHidden/>
    <w:rsid w:val="000436B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91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1F1"/>
    <w:rPr>
      <w:rFonts w:cs="Times New Roman" w:hAnsi="Times New Roman" w:ascii="Times New Roman"/>
      <w:b/>
      <w:color w:val="1D1B11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1F1"/>
    <w:rPr>
      <w:rFonts w:cs="Tahoma" w:hAnsi="Arial" w:ascii="Arial"/>
      <w:b/>
      <w:color w:val="1D1B11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1F1"/>
    <w:rPr>
      <w:rFonts w:cs="Tahoma" w:hAnsi="Arial" w:ascii="Arial"/>
      <w:b w:val="false"/>
      <w:color w:val="1D1B11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1F1"/>
    <w:rPr>
      <w:rFonts w:cs="Tahoma" w:hAnsi="Arial" w:ascii="Arial"/>
      <w:b w:val="false"/>
      <w:color w:val="1D1B11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Placeholder Text" w:unhideWhenUsed="0"/>
    <w:lsdException w:name="No Spacing" w:qFormat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0D9B"/>
    <w:rPr>
      <w:rFonts w:ascii="Times New Roman" w:cs="Times New Roman" w:eastAsia="Times New Roman" w:hAnsi="Times New Roman"/>
      <w:lang w:eastAsia="en-GB" w:val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0F35E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850D9B"/>
    <w:pPr>
      <w:keepNext/>
      <w:outlineLvl w:val="1"/>
    </w:pPr>
    <w:rPr>
      <w:b/>
      <w:bCs/>
      <w:sz w:val="28"/>
      <w:szCs w:val="28"/>
      <w:lang w:eastAsia="en-US"/>
    </w:rPr>
  </w:style>
  <w:style w:styleId="Naslov3" w:type="paragraph">
    <w:name w:val="heading 3"/>
    <w:basedOn w:val="Normal"/>
    <w:next w:val="Normal"/>
    <w:link w:val="Naslov3Char"/>
    <w:qFormat/>
    <w:rsid w:val="00850D9B"/>
    <w:pPr>
      <w:keepNext/>
      <w:jc w:val="both"/>
      <w:outlineLvl w:val="2"/>
    </w:pPr>
    <w:rPr>
      <w:b/>
      <w:bCs/>
      <w:sz w:val="28"/>
      <w:szCs w:val="28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50D9B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customStyle="1" w:styleId="Naslov3Char" w:type="character">
    <w:name w:val="Naslov 3 Char"/>
    <w:basedOn w:val="Zadanifontodlomka"/>
    <w:link w:val="Naslov3"/>
    <w:rsid w:val="00850D9B"/>
    <w:rPr>
      <w:rFonts w:ascii="Times New Roman" w:cs="Times New Roman" w:eastAsia="Times New Roman" w:hAnsi="Times New Roman"/>
      <w:b/>
      <w:bCs/>
      <w:sz w:val="28"/>
      <w:szCs w:val="28"/>
      <w:lang w:val="hr-HR"/>
    </w:rPr>
  </w:style>
  <w:style w:styleId="Podnoje" w:type="paragraph">
    <w:name w:val="footer"/>
    <w:basedOn w:val="Normal"/>
    <w:link w:val="PodnojeChar"/>
    <w:uiPriority w:val="99"/>
    <w:rsid w:val="00850D9B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850D9B"/>
    <w:rPr>
      <w:rFonts w:ascii="Times New Roman" w:cs="Times New Roman" w:eastAsia="Times New Roman" w:hAnsi="Times New Roman"/>
    </w:rPr>
  </w:style>
  <w:style w:styleId="Tijeloteksta" w:type="paragraph">
    <w:name w:val="Body Text"/>
    <w:basedOn w:val="Normal"/>
    <w:link w:val="TijelotekstaChar"/>
    <w:rsid w:val="00850D9B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50D9B"/>
    <w:rPr>
      <w:rFonts w:ascii="Times New Roman" w:cs="Times New Roman" w:eastAsia="Times New Roman" w:hAnsi="Times New Roman"/>
      <w:lang w:val="hr-HR"/>
    </w:rPr>
  </w:style>
  <w:style w:customStyle="1" w:styleId="NoSpacing2" w:type="paragraph">
    <w:name w:val="No Spacing2"/>
    <w:uiPriority w:val="1"/>
    <w:qFormat/>
    <w:rsid w:val="00850D9B"/>
    <w:rPr>
      <w:rFonts w:ascii="Calibri" w:cs="Times New Roman" w:eastAsia="Calibri" w:hAnsi="Calibri"/>
      <w:sz w:val="22"/>
      <w:szCs w:val="22"/>
      <w:lang w:val="hr-HR"/>
    </w:rPr>
  </w:style>
  <w:style w:styleId="Bezproreda" w:type="paragraph">
    <w:name w:val="No Spacing"/>
    <w:uiPriority w:val="99"/>
    <w:qFormat/>
    <w:rsid w:val="00850D9B"/>
    <w:rPr>
      <w:rFonts w:ascii="Calibri" w:cs="Times New Roman" w:eastAsia="Calibri" w:hAnsi="Calibri"/>
      <w:sz w:val="22"/>
      <w:szCs w:val="22"/>
      <w:lang w:val="hr-HR"/>
    </w:rPr>
  </w:style>
  <w:style w:customStyle="1" w:styleId="NoSpacing1" w:type="paragraph">
    <w:name w:val="No Spacing1"/>
    <w:uiPriority w:val="1"/>
    <w:qFormat/>
    <w:rsid w:val="00850D9B"/>
    <w:rPr>
      <w:rFonts w:ascii="Calibri" w:cs="Times New Roman" w:eastAsia="Calibri" w:hAnsi="Calibri"/>
      <w:sz w:val="22"/>
      <w:szCs w:val="22"/>
      <w:lang w:val="hr-HR"/>
    </w:rPr>
  </w:style>
  <w:style w:styleId="Reetkatablice" w:type="table">
    <w:name w:val="Table Grid"/>
    <w:basedOn w:val="Obinatablica"/>
    <w:uiPriority w:val="59"/>
    <w:rsid w:val="00850D9B"/>
    <w:rPr>
      <w:rFonts w:ascii="Cambria" w:cs="Times New Roman" w:eastAsia="Cambria" w:hAnsi="Cambria"/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50D9B"/>
    <w:pPr>
      <w:ind w:left="720"/>
      <w:contextualSpacing/>
    </w:pPr>
  </w:style>
  <w:style w:styleId="Brojstranice" w:type="character">
    <w:name w:val="page number"/>
    <w:basedOn w:val="Zadanifontodlomka"/>
    <w:uiPriority w:val="99"/>
    <w:semiHidden/>
    <w:unhideWhenUsed/>
    <w:rsid w:val="00850D9B"/>
  </w:style>
  <w:style w:customStyle="1" w:styleId="tb-na16" w:type="paragraph">
    <w:name w:val="tb-na16"/>
    <w:basedOn w:val="Normal"/>
    <w:rsid w:val="00F2063C"/>
    <w:pPr>
      <w:spacing w:afterLines="1" w:beforeLines="1"/>
    </w:pPr>
    <w:rPr>
      <w:rFonts w:ascii="Times" w:eastAsia="Cambria" w:hAnsi="Times"/>
      <w:sz w:val="20"/>
      <w:szCs w:val="20"/>
      <w:lang w:eastAsia="en-US" w:val="en-US"/>
    </w:rPr>
  </w:style>
  <w:style w:customStyle="1" w:styleId="Naslov1Char" w:type="character">
    <w:name w:val="Naslov 1 Char"/>
    <w:basedOn w:val="Zadanifontodlomka"/>
    <w:link w:val="Naslov1"/>
    <w:uiPriority w:val="9"/>
    <w:rsid w:val="000F35E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GB" w:val="hr-HR"/>
    </w:rPr>
  </w:style>
  <w:style w:styleId="Tekstfusnote" w:type="paragraph">
    <w:name w:val="footnote text"/>
    <w:basedOn w:val="Normal"/>
    <w:link w:val="TekstfusnoteChar"/>
    <w:uiPriority w:val="99"/>
    <w:semiHidden/>
    <w:rsid w:val="000436BE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436BE"/>
    <w:rPr>
      <w:rFonts w:ascii="Calibri" w:cs="Times New Roman" w:eastAsia="Calibri" w:hAnsi="Calibri"/>
      <w:sz w:val="20"/>
      <w:szCs w:val="20"/>
      <w:lang w:val="hr-HR"/>
    </w:rPr>
  </w:style>
  <w:style w:styleId="Referencafusnote" w:type="character">
    <w:name w:val="footnote reference"/>
    <w:uiPriority w:val="99"/>
    <w:semiHidden/>
    <w:rsid w:val="000436BE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91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1F1"/>
    <w:rPr>
      <w:rFonts w:ascii="Times New Roman" w:cs="Times New Roman" w:hAnsi="Times New Roman"/>
      <w:b/>
      <w:color w:val="1D1B11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1F1"/>
    <w:rPr>
      <w:rFonts w:ascii="Arial" w:cs="Tahoma" w:hAnsi="Arial"/>
      <w:b/>
      <w:color w:val="1D1B11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1F1"/>
    <w:rPr>
      <w:rFonts w:ascii="Arial" w:cs="Tahoma" w:hAnsi="Arial"/>
      <w:b w:val="0"/>
      <w:color w:val="1D1B11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1F1"/>
    <w:rPr>
      <w:rFonts w:ascii="Arial" w:cs="Tahoma" w:hAnsi="Arial"/>
      <w:b w:val="0"/>
      <w:color w:val="1D1B11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9599A6-16DC-4C60-8083-0B6EDE5F5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22</properties:Pages>
  <properties:Words>3350</properties:Words>
  <properties:Characters>19815</properties:Characters>
  <properties:Lines>1466</properties:Lines>
  <properties:Paragraphs>529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2019-02-06T08:45:00Z</dcterms:created>
  <dc:creator>MARIJANA SABLJIĆ</dc:creator>
  <cp:lastModifiedBy>Kristina Švajger</cp:lastModifiedBy>
  <cp:lastPrinted>2018-05-07T09:39:00Z</cp:lastPrinted>
  <dcterms:modified xmlns:xsi="http://www.w3.org/2001/XMLSchema-instance" xsi:type="dcterms:W3CDTF">2019-02-06T09:57:00Z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St-4699/2016-27 / Podnesak - Podnesak (popis premeta stečajne mase, vjerovnika i dr., 6.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