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5a33" w14:paraId="9c35a33" w:rsidRDefault="002C4CD1" w:rsidP="002C4CD1" w:rsidR="002C4CD1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2C4CD1" w:rsidP="002C4CD1" w:rsidR="002C4CD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2C4CD1" w:rsidP="002C4CD1" w:rsidR="002C4CD1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2C4CD1" w:rsidP="002C4CD1" w:rsidR="002C4CD1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2C4CD1" w:rsidP="002C4CD1" w:rsidR="002C4CD1">
      <w:pPr>
        <w:rPr>
          <w:rFonts w:cs="Times New Roman"/>
        </w:rPr>
      </w:pPr>
    </w:p>
    <w:p w:rsidRDefault="002C4CD1" w:rsidP="002C4CD1" w:rsidR="002C4CD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2C4CD1" w:rsidP="002C4CD1" w:rsidR="002C4CD1">
      <w:pPr>
        <w:spacing w:after="0"/>
        <w:jc w:val="center"/>
        <w:rPr>
          <w:rFonts w:cs="Times New Roman"/>
        </w:rPr>
      </w:pPr>
    </w:p>
    <w:p w:rsidRDefault="002C4CD1" w:rsidP="002C4CD1" w:rsidR="002C4CD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2C4CD1" w:rsidP="002C4CD1" w:rsidR="002C4CD1">
      <w:pPr>
        <w:spacing w:after="0"/>
        <w:jc w:val="center"/>
        <w:rPr>
          <w:rFonts w:cs="Times New Roman"/>
        </w:rPr>
      </w:pPr>
    </w:p>
    <w:p w:rsidRDefault="002C4CD1" w:rsidP="002C4CD1" w:rsidR="002C4CD1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 xml:space="preserve">, kao stečajnom sucu u stečajnom predmetu povodom prijedloga predlagatelja Financijske agencije, Regionalni centar Zagreb, Podružnica Varaždin, za otvaranje stečajnog postupka nad dužnikom AUTO SERVIS OKTAN j.d.o.o., </w:t>
      </w:r>
      <w:proofErr w:type="spellStart"/>
      <w:r>
        <w:rPr>
          <w:rFonts w:cs="Times New Roman"/>
        </w:rPr>
        <w:t>Kalinovac</w:t>
      </w:r>
      <w:proofErr w:type="spellEnd"/>
      <w:r>
        <w:rPr>
          <w:rFonts w:cs="Times New Roman"/>
        </w:rPr>
        <w:t xml:space="preserve">, Kolodvorska 66, OIB: 30020823457, </w:t>
      </w:r>
      <w:r w:rsidRPr="002C4CD1">
        <w:rPr>
          <w:rFonts w:cs="Times New Roman"/>
        </w:rPr>
        <w:t>14. ožujka 2017.</w:t>
      </w:r>
    </w:p>
    <w:p w:rsidRDefault="002C4CD1" w:rsidP="002C4CD1" w:rsidR="002C4CD1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2C4CD1" w:rsidP="002C4CD1" w:rsidR="002C4CD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AUTO SERVIS OKTAN j.d.o.o., </w:t>
      </w:r>
      <w:proofErr w:type="spellStart"/>
      <w:r>
        <w:rPr>
          <w:rFonts w:cs="Times New Roman"/>
        </w:rPr>
        <w:t>Kalinovac</w:t>
      </w:r>
      <w:proofErr w:type="spellEnd"/>
      <w:r>
        <w:rPr>
          <w:rFonts w:cs="Times New Roman"/>
        </w:rPr>
        <w:t>, Kolodvorska 66, OIB: 30020823457.</w:t>
      </w:r>
    </w:p>
    <w:p w:rsidRDefault="002C4CD1" w:rsidP="002C4CD1" w:rsidR="002C4CD1">
      <w:pPr>
        <w:pStyle w:val="Odlomakpopisa"/>
        <w:ind w:left="1080"/>
        <w:rPr>
          <w:rFonts w:cs="Times New Roman"/>
        </w:rPr>
      </w:pPr>
    </w:p>
    <w:p w:rsidRDefault="002C4CD1" w:rsidP="002C4CD1" w:rsidR="002C4CD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Ivan Čulić, </w:t>
      </w:r>
      <w:proofErr w:type="spellStart"/>
      <w:r>
        <w:rPr>
          <w:rFonts w:cs="Times New Roman"/>
        </w:rPr>
        <w:t>Sidonije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Rubido</w:t>
      </w:r>
      <w:proofErr w:type="spellEnd"/>
      <w:r>
        <w:rPr>
          <w:rFonts w:cs="Times New Roman"/>
        </w:rPr>
        <w:t xml:space="preserve"> 9, Križevci, OIB: 28643153330.</w:t>
      </w:r>
    </w:p>
    <w:p w:rsidRDefault="002C4CD1" w:rsidP="002C4CD1" w:rsidR="002C4CD1">
      <w:pPr>
        <w:pStyle w:val="Odlomakpopisa"/>
        <w:ind w:left="1080"/>
        <w:rPr>
          <w:rFonts w:cs="Times New Roman"/>
        </w:rPr>
      </w:pPr>
    </w:p>
    <w:p w:rsidRDefault="002C4CD1" w:rsidP="002C4CD1" w:rsidR="002C4CD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2C4CD1" w:rsidP="002C4CD1" w:rsidR="002C4CD1">
      <w:pPr>
        <w:pStyle w:val="Odlomakpopisa"/>
        <w:ind w:left="1080"/>
        <w:rPr>
          <w:rFonts w:cs="Times New Roman"/>
        </w:rPr>
      </w:pPr>
    </w:p>
    <w:p w:rsidRDefault="002C4CD1" w:rsidP="002C4CD1" w:rsidR="002C4CD1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2C4CD1" w:rsidP="002C4CD1" w:rsidR="002C4CD1">
      <w:pPr>
        <w:ind w:left="360"/>
        <w:jc w:val="both"/>
        <w:rPr>
          <w:rFonts w:cs="Times New Roman"/>
        </w:rPr>
      </w:pPr>
    </w:p>
    <w:p w:rsidRDefault="002C4CD1" w:rsidP="002C4CD1" w:rsidR="002C4CD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C4CD1" w:rsidP="002C4CD1" w:rsidR="002C4CD1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podnijela je 22. rujna 2016. prijedlog za otvaranje stečajnog postupka nad ovim dužnikom navevši u prijedlogu da je dužnik na 20. rujna 2016. u Očevidniku redoslijeda osnova za plaćanje imao evidentirane neizvršene osnove za plaćanje u neprekinutom razdoblju od 120 dana u iznosu od 5.181,53 kn.</w:t>
      </w:r>
    </w:p>
    <w:p w:rsidRDefault="002C4CD1" w:rsidP="002C4CD1" w:rsidR="002C4CD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3. studenog 2016. na kojem je direktor društva izjavio da je dužnik nesposoban za plaćanje i da nema nikakve imovine, o čemu je dao i </w:t>
      </w:r>
      <w:proofErr w:type="spellStart"/>
      <w:r>
        <w:rPr>
          <w:rFonts w:cs="Times New Roman"/>
        </w:rPr>
        <w:t>prokaznu</w:t>
      </w:r>
      <w:proofErr w:type="spellEnd"/>
      <w:r>
        <w:rPr>
          <w:rFonts w:cs="Times New Roman"/>
        </w:rPr>
        <w:t xml:space="preserve"> izjavu.</w:t>
      </w:r>
    </w:p>
    <w:p w:rsidRDefault="002C4CD1" w:rsidP="002C4CD1" w:rsidR="002C4CD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14. veljače 2017., poslovni broj St-1029/16-6 pozvao vjerovnike ovog dužnika da u roku od 15 dana od objave rješenja na mrežnoj stranici e-Oglasna ploča suda uplate predujam za namirenje troškova prethodnog i otvorenog stečajnog </w:t>
      </w:r>
      <w:r>
        <w:rPr>
          <w:rFonts w:cs="Times New Roman"/>
        </w:rPr>
        <w:lastRenderedPageBreak/>
        <w:t>postupka u iznosu od 5.000,00 kn, uz upozorenje da će u protivnom sud donijeti rješenje o otvaranju i zaključenju stečajnog postupka.</w:t>
      </w:r>
    </w:p>
    <w:p w:rsidRDefault="002C4CD1" w:rsidP="002C4CD1" w:rsidR="002C4CD1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2C4CD1" w:rsidP="002C4CD1" w:rsidR="002C4CD1">
      <w:pPr>
        <w:ind w:firstLine="708"/>
        <w:jc w:val="both"/>
        <w:rPr>
          <w:rFonts w:cs="Times New Roman"/>
        </w:rPr>
      </w:pPr>
    </w:p>
    <w:p w:rsidRDefault="002C4CD1" w:rsidP="002C4CD1" w:rsidR="002C4CD1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Pr="002C4CD1">
        <w:rPr>
          <w:rFonts w:cs="Times New Roman"/>
        </w:rPr>
        <w:t xml:space="preserve">, </w:t>
      </w:r>
      <w:r>
        <w:rPr>
          <w:rFonts w:cs="Times New Roman"/>
        </w:rPr>
        <w:t>14. ožujka 2017</w:t>
      </w:r>
      <w:r w:rsidRPr="002C4CD1">
        <w:rPr>
          <w:rFonts w:cs="Times New Roman"/>
        </w:rPr>
        <w:t>.</w:t>
      </w:r>
    </w:p>
    <w:p w:rsidRDefault="002C4CD1" w:rsidP="002C4CD1" w:rsidR="002C4CD1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2C4CD1" w:rsidP="002C4CD1" w:rsidR="002C4CD1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2C4CD1" w:rsidP="002C4CD1" w:rsidR="002C4CD1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3C561A">
        <w:rPr>
          <w:rFonts w:cs="Times New Roman"/>
        </w:rPr>
        <w:t>, v.r.</w:t>
      </w:r>
    </w:p>
    <w:p w:rsidRDefault="002C4CD1" w:rsidP="002C4CD1" w:rsidR="002C4CD1">
      <w:pPr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                                          </w:t>
      </w:r>
    </w:p>
    <w:p w:rsidRDefault="002C4CD1" w:rsidP="002C4CD1" w:rsidR="002C4CD1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DC258A" w:rsidP="00DC258A" w:rsidR="00DC258A">
      <w:pPr>
        <w:jc w:val="both"/>
      </w:pPr>
      <w:r>
        <w:t>UPUTA O PRAVNOM LIJEKU:</w:t>
      </w:r>
    </w:p>
    <w:p w:rsidRDefault="00DC258A" w:rsidP="00DC258A" w:rsidR="00DC258A">
      <w:pPr>
        <w:jc w:val="both"/>
      </w:pPr>
      <w:r>
        <w:tab/>
      </w: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C4CD1" w:rsidP="002C4CD1" w:rsidR="002C4CD1">
      <w:pPr>
        <w:spacing w:after="0"/>
        <w:jc w:val="both"/>
        <w:rPr>
          <w:rFonts w:cs="Times New Roman"/>
        </w:rPr>
      </w:pPr>
    </w:p>
    <w:p w:rsidRDefault="00DC258A" w:rsidP="002C4CD1" w:rsidR="00DC258A">
      <w:pPr>
        <w:spacing w:after="0"/>
        <w:jc w:val="both"/>
        <w:rPr>
          <w:rFonts w:cs="Times New Roman"/>
        </w:rPr>
      </w:pPr>
    </w:p>
    <w:p w:rsidRDefault="002C4CD1" w:rsidP="002C4CD1" w:rsidR="002C4CD1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C4CD1" w:rsidP="002C4CD1" w:rsidR="002C4CD1">
      <w:pPr>
        <w:spacing w:after="0"/>
        <w:rPr>
          <w:rFonts w:cs="Times New Roman"/>
        </w:rPr>
      </w:pPr>
    </w:p>
    <w:p w:rsidRDefault="002C4CD1" w:rsidP="002C4CD1" w:rsidR="002C4CD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2,</w:t>
      </w:r>
    </w:p>
    <w:p w:rsidRDefault="002C4CD1" w:rsidP="002C4CD1" w:rsidR="002C4CD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Dužniku, AUTO SERVIS OKTAN j.d.o.o., </w:t>
      </w:r>
      <w:proofErr w:type="spellStart"/>
      <w:r>
        <w:rPr>
          <w:rFonts w:cs="Times New Roman"/>
        </w:rPr>
        <w:t>Kalinovac</w:t>
      </w:r>
      <w:proofErr w:type="spellEnd"/>
      <w:r>
        <w:rPr>
          <w:rFonts w:cs="Times New Roman"/>
        </w:rPr>
        <w:t>, Kolodvorska 66</w:t>
      </w:r>
    </w:p>
    <w:p w:rsidRDefault="002C4CD1" w:rsidP="002C4CD1" w:rsidR="002C4CD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Željko Ciganović, Kolodvorska 66, </w:t>
      </w:r>
      <w:proofErr w:type="spellStart"/>
      <w:r>
        <w:rPr>
          <w:rFonts w:cs="Times New Roman"/>
        </w:rPr>
        <w:t>Kalinovac</w:t>
      </w:r>
      <w:proofErr w:type="spellEnd"/>
    </w:p>
    <w:p w:rsidRDefault="002C4CD1" w:rsidP="002C4CD1" w:rsidR="002C4CD1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Ivan Čulić, </w:t>
      </w:r>
      <w:proofErr w:type="spellStart"/>
      <w:r>
        <w:rPr>
          <w:rFonts w:cs="Times New Roman"/>
        </w:rPr>
        <w:t>Sidonije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Rubido</w:t>
      </w:r>
      <w:proofErr w:type="spellEnd"/>
      <w:r>
        <w:rPr>
          <w:rFonts w:cs="Times New Roman"/>
        </w:rPr>
        <w:t xml:space="preserve"> 9, Križevci</w:t>
      </w:r>
    </w:p>
    <w:p w:rsidRDefault="002C4CD1" w:rsidP="002C4CD1" w:rsidR="002C4CD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</w:t>
      </w:r>
    </w:p>
    <w:p w:rsidRDefault="002C4CD1" w:rsidP="002C4CD1" w:rsidR="002C4CD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2C4CD1" w:rsidP="002C4CD1" w:rsidR="002C4CD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937FF9" w:rsidP="002C4CD1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A9F" w:rsidP="00537B78" w:rsidR="00C92A9F">
      <w:r>
        <w:separator/>
      </w:r>
    </w:p>
  </w:endnote>
  <w:endnote w:id="0" w:type="continuationSeparator">
    <w:p w:rsidRDefault="00C92A9F" w:rsidP="00537B78" w:rsidR="00C92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A9F" w:rsidP="00537B78" w:rsidR="00C92A9F">
      <w:r>
        <w:separator/>
      </w:r>
    </w:p>
  </w:footnote>
  <w:footnote w:id="0" w:type="continuationSeparator">
    <w:p w:rsidRDefault="00C92A9F" w:rsidP="00537B78" w:rsidR="00C92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CD1" w:rsidR="008333A9">
    <w:pPr>
      <w:pStyle w:val="Zaglavlje"/>
    </w:pPr>
    <w:r>
      <w:rPr>
        <w:rStyle w:val="PozadinaSvijetloCrvena"/>
        <w:shd w:fill="auto" w:color="auto" w:val="clear"/>
      </w:rPr>
      <w:t>Poslovni broj: 5 St-1029/16-7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CD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61A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E0F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783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FCD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A9F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58A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81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St-1029/2016-7</izvorni_sadrzaj>
    <derivirana_varijabla naziv="DomainObject.Oznaka_1">St-1029/2016-7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OKTAN jednostavno društvo s ograničenom odgovornošću za održavanje i popravak motornih vozila</izvorni_sadrzaj>
    <derivirana_varijabla naziv="DomainObject.Predmet.ProtustrankaFormated_1">  AUTO SERVIS OKTAN jednostavno društvo s ograničenom odgovornošću za održavanje i popravak motornih vozila</derivirana_varijabla>
  </DomainObject.Predmet.ProtustrankaFormated>
  <DomainObject.Predmet.ProtustrankaFormatedOIB>
    <izvorni_sadrzaj>  AUTO SERVIS OKTAN jednostavno društvo s ograničenom odgovornošću za održavanje i popravak motornih vozila, OIB 30020823457</izvorni_sadrzaj>
    <derivirana_varijabla naziv="DomainObject.Predmet.ProtustrankaFormatedOIB_1">  AUTO SERVIS OKTAN jednostavno društvo s ograničenom odgovornošću za održavanje i popravak motornih vozila, OIB 30020823457</derivirana_varijabla>
  </DomainObject.Predmet.ProtustrankaFormatedOIB>
  <DomainObject.Predmet.ProtustrankaFormatedWithAdress>
    <izvorni_sadrzaj> AUTO SERVIS OKTAN jednostavno društvo s ograničenom odgovornošću za održavanje i popravak motornih vozila, Kolodvorska 66, 48361 Kalinovac</izvorni_sadrzaj>
    <derivirana_varijabla naziv="DomainObject.Predmet.ProtustrankaFormatedWithAdress_1"> AUTO SERVIS OKTAN jednostavno društvo s ograničenom odgovornošću za održavanje i popravak motornih vozila, Kolodvorska 66, 48361 Kalinovac</derivirana_varijabla>
  </DomainObject.Predmet.ProtustrankaFormatedWithAdress>
  <DomainObject.Predmet.ProtustrankaFormatedWithAdressOIB>
    <izvorni_sadrzaj> AUTO SERVIS OKTAN jednostavno društvo s ograničenom odgovornošću za održavanje i popravak motornih vozila, OIB 30020823457, Kolodvorska 66, 48361 Kalinovac</izvorni_sadrzaj>
    <derivirana_varijabla naziv="DomainObject.Predmet.ProtustrankaFormatedWithAdressOIB_1"> AUTO SERVIS OKTAN jednostavno društvo s ograničenom odgovornošću za održavanje i popravak motornih vozila, OIB 30020823457, Kolodvorska 66, 48361 Kalinovac</derivirana_varijabla>
  </DomainObject.Predmet.ProtustrankaFormatedWithAdressOIB>
  <DomainObject.Predmet.ProtustrankaWithAdress>
    <izvorni_sadrzaj>AUTO SERVIS OKTAN jednostavno društvo s ograničenom odgovornošću za održavanje i popravak motornih vozila Kolodvorska 66, 48361 Kalinovac</izvorni_sadrzaj>
    <derivirana_varijabla naziv="DomainObject.Predmet.ProtustrankaWithAdress_1">AUTO SERVIS OKTAN jednostavno društvo s ograničenom odgovornošću za održavanje i popravak motornih vozila Kolodvorska 66, 48361 Kalinovac</derivirana_varijabla>
  </DomainObject.Predmet.ProtustrankaWithAdress>
  <DomainObject.Predmet.ProtustrankaWithAdressOIB>
    <izvorni_sadrzaj>AUTO SERVIS OKTAN jednostavno društvo s ograničenom odgovornošću za održavanje i popravak motornih vozila, OIB 30020823457, Kolodvorska 66, 48361 Kalinovac</izvorni_sadrzaj>
    <derivirana_varijabla naziv="DomainObject.Predmet.ProtustrankaWithAdressOIB_1">AUTO SERVIS OKTAN jednostavno društvo s ograničenom odgovornošću za održavanje i popravak motornih vozila, OIB 30020823457, Kolodvorska 66, 48361 Kalinovac</derivirana_varijabla>
  </DomainObject.Predmet.ProtustrankaWithAdressOIB>
  <DomainObject.Predmet.ProtustrankaNazivFormated>
    <izvorni_sadrzaj>AUTO SERVIS OKTAN jednostavno društvo s ograničenom odgovornošću za održavanje i popravak motornih vozila</izvorni_sadrzaj>
    <derivirana_varijabla naziv="DomainObject.Predmet.ProtustrankaNazivFormated_1">AUTO SERVIS OKTAN jednostavno društvo s ograničenom odgovornošću za održavanje i popravak motornih vozila</derivirana_varijabla>
  </DomainObject.Predmet.ProtustrankaNazivFormated>
  <DomainObject.Predmet.ProtustrankaNazivFormatedOIB>
    <izvorni_sadrzaj>AUTO SERVIS OKTAN jednostavno društvo s ograničenom odgovornošću za održavanje i popravak motornih vozila, OIB 30020823457</izvorni_sadrzaj>
    <derivirana_varijabla naziv="DomainObject.Predmet.ProtustrankaNazivFormatedOIB_1">AUTO SERVIS OKTAN jednostavno društvo s ograničenom odgovornošću za održavanje i popravak motornih vozila, OIB 30020823457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5181.53</izvorni_sadrzaj>
    <derivirana_varijabla naziv="DomainObject.Predmet.TrenutnaVrijednost_1">5181.53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OKTAN jednostavno društvo s ograničenom odgovornošću za održavanje i popravak motornih vozila</item>
    </izvorni_sadrzaj>
    <derivirana_varijabla naziv="DomainObject.Predmet.ProtuStrankaListFormated_1">
      <item>AUTO SERVIS OKTAN jednostavno društvo s ograničenom odgovornošću za održavanje i popravak motornih vozila</item>
    </derivirana_varijabla>
  </DomainObject.Predmet.ProtuStrankaListFormated>
  <DomainObject.Predmet.ProtuStrankaListFormatedOIB>
    <izvorni_sadrzaj>
      <item>AUTO SERVIS OKTAN jednostavno društvo s ograničenom odgovornošću za održavanje i popravak motornih vozila, OIB 30020823457</item>
    </izvorni_sadrzaj>
    <derivirana_varijabla naziv="DomainObject.Predmet.ProtuStrankaListFormatedOIB_1">
      <item>AUTO SERVIS OKTAN jednostavno društvo s ograničenom odgovornošću za održavanje i popravak motornih vozila, OIB 30020823457</item>
    </derivirana_varijabla>
  </DomainObject.Predmet.ProtuStrankaListFormatedOIB>
  <DomainObject.Predmet.ProtuStrankaListFormatedWithAdress>
    <izvorni_sadrzaj>
      <item>AUTO SERVIS OKTAN jednostavno društvo s ograničenom odgovornošću za održavanje i popravak motornih vozila, Kolodvorska 66, 48361 Kalinovac</item>
    </izvorni_sadrzaj>
    <derivirana_varijabla naziv="DomainObject.Predmet.ProtuStrankaListFormatedWithAdress_1">
      <item>AUTO SERVIS OKTAN jednostavno društvo s ograničenom odgovornošću za održavanje i popravak motornih vozila, Kolodvorska 66, 48361 Kalinovac</item>
    </derivirana_varijabla>
  </DomainObject.Predmet.ProtuStrankaListFormatedWithAdress>
  <DomainObject.Predmet.ProtuStrankaListFormatedWithAdressOIB>
    <izvorni_sadrzaj>
      <item>AUTO SERVIS OKTAN jednostavno društvo s ograničenom odgovornošću za održavanje i popravak motornih vozila, OIB 30020823457, Kolodvorska 66, 48361 Kalinovac</item>
    </izvorni_sadrzaj>
    <derivirana_varijabla naziv="DomainObject.Predmet.ProtuStrankaListFormatedWithAdressOIB_1">
      <item>AUTO SERVIS OKTAN jednostavno društvo s ograničenom odgovornošću za održavanje i popravak motornih vozila, OIB 30020823457, Kolodvorska 66, 48361 Kalinovac</item>
    </derivirana_varijabla>
  </DomainObject.Predmet.ProtuStrankaListFormatedWithAdressOIB>
  <DomainObject.Predmet.ProtuStrankaListNazivFormated>
    <izvorni_sadrzaj>
      <item>AUTO SERVIS OKTAN jednostavno društvo s ograničenom odgovornošću za održavanje i popravak motornih vozila</item>
    </izvorni_sadrzaj>
    <derivirana_varijabla naziv="DomainObject.Predmet.ProtuStrankaListNazivFormated_1">
      <item>AUTO SERVIS OKTAN jednostavno društvo s ograničenom odgovornošću za održavanje i popravak motornih vozila</item>
    </derivirana_varijabla>
  </DomainObject.Predmet.ProtuStrankaListNazivFormated>
  <DomainObject.Predmet.ProtuStrankaListNazivFormatedOIB>
    <izvorni_sadrzaj>
      <item>AUTO SERVIS OKTAN jednostavno društvo s ograničenom odgovornošću za održavanje i popravak motornih vozila, OIB 30020823457</item>
    </izvorni_sadrzaj>
    <derivirana_varijabla naziv="DomainObject.Predmet.ProtuStrankaListNazivFormatedOIB_1">
      <item>AUTO SERVIS OKTAN jednostavno društvo s ograničenom odgovornošću za održavanje i popravak motornih vozila, OIB 30020823457</item>
    </derivirana_varijabla>
  </DomainObject.Predmet.ProtuStrankaListNazivFormatedOIB>
  <DomainObject.Predmet.OstaliListFormated>
    <izvorni_sadrzaj>
      <item>Sudski registar</item>
      <item>e-oglasna ploča</item>
      <item>ŽELJKO CIGANOVIĆ</item>
    </izvorni_sadrzaj>
    <derivirana_varijabla naziv="DomainObject.Predmet.OstaliListFormated_1">
      <item>Sudski registar</item>
      <item>e-oglasna ploča</item>
      <item>ŽELJKO CIGANOVIĆ</item>
    </derivirana_varijabla>
  </DomainObject.Predmet.OstaliListFormated>
  <DomainObject.Predmet.OstaliListFormatedOIB>
    <izvorni_sadrzaj>
      <item>Sudski registar</item>
      <item>e-oglasna ploča</item>
      <item>ŽELJKO CIGANOVIĆ, OIB 99676493881</item>
    </izvorni_sadrzaj>
    <derivirana_varijabla naziv="DomainObject.Predmet.OstaliListFormatedOIB_1">
      <item>Sudski registar</item>
      <item>e-oglasna ploča</item>
      <item>ŽELJKO CIGANOVIĆ, OIB 99676493881</item>
    </derivirana_varijabla>
  </DomainObject.Predmet.OstaliListFormatedOIB>
  <DomainObject.Predmet.OstaliListFormatedWithAdress>
    <izvorni_sadrzaj>
      <item>Sudski registar</item>
      <item>e-oglasna ploča</item>
      <item>ŽELJKO CIGANOVIĆ, Kolodvorska 66, 48361 Kalinovac</item>
    </izvorni_sadrzaj>
    <derivirana_varijabla naziv="DomainObject.Predmet.OstaliListFormatedWithAdress_1">
      <item>Sudski registar</item>
      <item>e-oglasna ploča</item>
      <item>ŽELJKO CIGANOVIĆ, Kolodvorska 66, 48361 Kalinovac</item>
    </derivirana_varijabla>
  </DomainObject.Predmet.OstaliListFormatedWithAdress>
  <DomainObject.Predmet.OstaliListFormatedWithAdressOIB>
    <izvorni_sadrzaj>
      <item>Sudski registar</item>
      <item>e-oglasna ploča</item>
      <item>ŽELJKO CIGANOVIĆ, OIB 99676493881, Kolodvorska 66, 48361 Kalinovac</item>
    </izvorni_sadrzaj>
    <derivirana_varijabla naziv="DomainObject.Predmet.OstaliListFormatedWithAdressOIB_1">
      <item>Sudski registar</item>
      <item>e-oglasna ploča</item>
      <item>ŽELJKO CIGANOVIĆ, OIB 99676493881, Kolodvorska 66, 48361 Kalinovac</item>
    </derivirana_varijabla>
  </DomainObject.Predmet.OstaliListFormatedWithAdressOIB>
  <DomainObject.Predmet.OstaliListNazivFormated>
    <izvorni_sadrzaj>
      <item>Sudski registar</item>
      <item>e-oglasna ploča</item>
      <item>ŽELJKO CIGANOVIĆ</item>
    </izvorni_sadrzaj>
    <derivirana_varijabla naziv="DomainObject.Predmet.OstaliListNazivFormated_1">
      <item>Sudski registar</item>
      <item>e-oglasna ploča</item>
      <item>ŽELJKO CIGANOVIĆ</item>
    </derivirana_varijabla>
  </DomainObject.Predmet.OstaliListNazivFormated>
  <DomainObject.Predmet.OstaliListNazivFormatedOIB>
    <izvorni_sadrzaj>
      <item>Sudski registar</item>
      <item>e-oglasna ploča</item>
      <item>ŽELJKO CIGANOVIĆ, OIB 99676493881</item>
    </izvorni_sadrzaj>
    <derivirana_varijabla naziv="DomainObject.Predmet.OstaliListNazivFormatedOIB_1">
      <item>Sudski registar</item>
      <item>e-oglasna ploča</item>
      <item>ŽELJKO CIGANOVIĆ, OIB 99676493881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St-1029/2016-7</izvorni_sadrzaj>
    <derivirana_varijabla naziv="DomainObject.PoslovniBrojDokumenta_1">St-1029/2016-7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OKTAN jednostavno društvo s ograničenom odgovornošću za održavanje i popravak motornih vozila</izvorni_sadrzaj>
    <derivirana_varijabla naziv="DomainObject.Predmet.ProtustrankaIDrugi_1">AUTO SERVIS OKTAN jednostavno društvo s ograničenom odgovornošću za održavanje i popravak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OKTAN jednostavno društvo s ograničenom odgovornošću za održavanje i popravak motornih vozila, OIB 30020823457, Kolodvorska 66, 48361 Kalinovac</izvorni_sadrzaj>
    <derivirana_varijabla naziv="DomainObject.Predmet.ProtustrankaIDrugiAdressOIB_1">AUTO SERVIS OKTAN jednostavno društvo s ograničenom odgovornošću za održavanje i popravak motornih vozila, OIB 30020823457, Kolodvorska 66, 48361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OKTAN jednostavno društvo s ograničenom odgovornošću za održavanje i popravak motornih vozila</item>
      <item>Sudski registar</item>
      <item>e-oglasna ploča</item>
      <item>ŽELJKO CIGANOVIĆ</item>
    </izvorni_sadrzaj>
    <derivirana_varijabla naziv="DomainObject.Predmet.SudioniciListNaziv_1">
      <item>Financijska agencija</item>
      <item>AUTO SERVIS OKTAN jednostavno društvo s ograničenom odgovornošću za održavanje i popravak motornih vozila</item>
      <item>Sudski registar</item>
      <item>e-oglasna ploča</item>
      <item>ŽELJKO CIGANOVIĆ</item>
    </derivirana_varijabla>
  </DomainObject.Predmet.SudioniciListNaziv>
  <DomainObject.Predmet.SudioniciListAdressOIB>
    <izvorni_sadrzaj>
      <item>Financijska agencija, OIB 85821130368, Ulica grada Vukovara 70,10000 Zagreb</item>
      <item>AUTO SERVIS OKTAN jednostavno društvo s ograničenom odgovornošću za održavanje i popravak motornih vozila, OIB 30020823457, Kolodvorska 66,48361 Kalinovac</item>
      <item>Sudski registar</item>
      <item>e-oglasna ploča</item>
      <item>ŽELJKO CIGANOVIĆ, OIB 99676493881, Kolodvorska 66,48361 Kalinovac</item>
    </izvorni_sadrzaj>
    <derivirana_varijabla naziv="DomainObject.Predmet.SudioniciListAdressOIB_1">
      <item>Financijska agencija, OIB 85821130368, Ulica grada Vukovara 70,10000 Zagreb</item>
      <item>AUTO SERVIS OKTAN jednostavno društvo s ograničenom odgovornošću za održavanje i popravak motornih vozila, OIB 30020823457, Kolodvorska 66,48361 Kalinovac</item>
      <item>Sudski registar</item>
      <item>e-oglasna ploča</item>
      <item>ŽELJKO CIGANOVIĆ, OIB 99676493881, Kolodvorska 66,48361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DDF32-C316-46CB-BA0A-FE9931CA4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2688</properties:Characters>
  <properties:Lines>72</properties:Lines>
  <properties:Paragraphs>29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2017-03-14T11:25:00Z</cp:lastPrinted>
  <dcterms:modified xmlns:xsi="http://www.w3.org/2001/XMLSchema-instance" xsi:type="dcterms:W3CDTF">2017-03-14T11:27:00Z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St-1029/2016-7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