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8320e" w14:paraId="4f8320e" w:rsidRDefault="00AE649C" w:rsidP="00FA5B5E" w:rsidR="00AE649C" w:rsidRPr="00B76F3C">
      <w:pPr>
        <w:pStyle w:val="Naslov3"/>
        <w15:collapsed w:val="false"/>
      </w:pPr>
    </w:p>
    <w:p w:rsidRDefault="00370E8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70E83" w:rsidP="00370E83" w:rsidR="00370E83" w:rsidRPr="00370E83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p w:rsidRDefault="00370E83" w:rsidP="00370E83" w:rsidR="00370E83" w:rsidRPr="00370E8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370E83">
        <w:rPr>
          <w:rFonts w:cs="Times New Roman" w:eastAsia="Times New Roman"/>
          <w:noProof/>
          <w:szCs w:val="20"/>
          <w:lang w:eastAsia="hr-HR"/>
        </w:rPr>
        <w:t xml:space="preserve">                     5 St-53/2016-2</w:t>
      </w:r>
    </w:p>
    <w:p w:rsidRDefault="00370E83" w:rsidP="00370E83" w:rsidR="00370E83" w:rsidRPr="00370E8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70E83" w:rsidP="00370E83" w:rsidR="00370E83" w:rsidRPr="00370E8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70E83" w:rsidP="00370E83" w:rsidR="00370E83" w:rsidRPr="00370E8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70E83" w:rsidP="00370E83" w:rsidR="00370E83" w:rsidRPr="00370E83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70E83" w:rsidP="00370E83" w:rsidR="00370E83" w:rsidRPr="00370E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70E83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370E83" w:rsidP="00370E83" w:rsidR="00370E83" w:rsidRPr="00370E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70E83" w:rsidP="00370E83" w:rsidR="00370E83" w:rsidRPr="00370E8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370E83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370E83" w:rsidP="00370E83" w:rsidR="00370E83" w:rsidRPr="00370E8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70E83" w:rsidP="00370E83" w:rsidR="00370E83" w:rsidRPr="00370E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70E83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370E83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OBITELJSKA ZADRUGA ZA TRGOVINU, PROIZVODNJU I USLUGE SUŽNJEVIĆ, Garešnica, Graničarska 109, MBS: 010060840, OIB: 83049090944,  d</w:t>
      </w:r>
      <w:r w:rsidRPr="00370E83">
        <w:rPr>
          <w:rFonts w:cs="Times New Roman" w:eastAsia="Times New Roman"/>
          <w:noProof/>
          <w:szCs w:val="20"/>
          <w:lang w:eastAsia="hr-HR"/>
        </w:rPr>
        <w:t xml:space="preserve">ana 22. veljače 2016. </w:t>
      </w:r>
    </w:p>
    <w:p w:rsidRDefault="00370E83" w:rsidP="00370E83" w:rsidR="00370E83" w:rsidRPr="00370E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70E83" w:rsidP="00370E83" w:rsidR="00370E83" w:rsidRPr="00370E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70E83">
        <w:rPr>
          <w:rFonts w:cs="Times New Roman" w:eastAsia="Times New Roman"/>
          <w:szCs w:val="20"/>
          <w:lang w:eastAsia="hr-HR"/>
        </w:rPr>
        <w:t>r i j e š i o   j e</w:t>
      </w:r>
    </w:p>
    <w:p w:rsidRDefault="00370E83" w:rsidP="00370E83" w:rsidR="00370E83" w:rsidRPr="00370E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70E83" w:rsidP="00370E83" w:rsidR="00370E83" w:rsidRPr="00370E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70E83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OBITELJSKA ZADRUGA ZA TRGOVINU, PROIZVODNJU I USLUGE SUŽNJEVIĆ, Garešnica, Graničarska 109, MBS: 010060840, OIB: 83049090944.</w:t>
      </w:r>
    </w:p>
    <w:p w:rsidRDefault="00370E83" w:rsidP="00370E83" w:rsidR="00370E83" w:rsidRPr="00370E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70E83" w:rsidP="00370E83" w:rsidR="00370E83" w:rsidRPr="00370E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70E83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17. ožujka 2016. u 9,00 sati u ovome sudu u Bjelovaru, Šetalište dr. </w:t>
      </w:r>
      <w:proofErr w:type="spellStart"/>
      <w:r w:rsidRPr="00370E83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370E83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370E83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370E83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370E83" w:rsidP="00370E83" w:rsidR="00370E83" w:rsidRPr="00370E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70E83" w:rsidP="00370E83" w:rsidR="00370E83" w:rsidRPr="00370E8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370E83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370E83" w:rsidP="00370E83" w:rsidR="00370E83" w:rsidRPr="00370E8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370E83">
        <w:rPr>
          <w:rFonts w:cs="Times New Roman" w:eastAsia="Times New Roman"/>
          <w:szCs w:val="20"/>
          <w:lang w:eastAsia="hr-HR"/>
        </w:rPr>
        <w:t xml:space="preserve">- zakonski zastupnik dužnika Dario </w:t>
      </w:r>
      <w:proofErr w:type="spellStart"/>
      <w:r w:rsidRPr="00370E83">
        <w:rPr>
          <w:rFonts w:cs="Times New Roman" w:eastAsia="Times New Roman"/>
          <w:szCs w:val="20"/>
          <w:lang w:eastAsia="hr-HR"/>
        </w:rPr>
        <w:t>Sužnjević</w:t>
      </w:r>
      <w:proofErr w:type="spellEnd"/>
      <w:r w:rsidRPr="00370E83">
        <w:rPr>
          <w:rFonts w:cs="Times New Roman" w:eastAsia="Times New Roman"/>
          <w:szCs w:val="20"/>
          <w:lang w:eastAsia="hr-HR"/>
        </w:rPr>
        <w:t xml:space="preserve"> </w:t>
      </w:r>
    </w:p>
    <w:p w:rsidRDefault="00370E83" w:rsidP="00370E83" w:rsidR="00370E83" w:rsidRPr="00370E8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370E83" w:rsidP="00370E83" w:rsidR="00370E83" w:rsidRPr="00370E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70E83">
        <w:rPr>
          <w:rFonts w:cs="Times New Roman" w:eastAsia="Times New Roman"/>
          <w:szCs w:val="20"/>
          <w:lang w:eastAsia="hr-HR"/>
        </w:rPr>
        <w:t xml:space="preserve">III. Nalaže se zakonskom zastupniku dužnika </w:t>
      </w:r>
      <w:proofErr w:type="spellStart"/>
      <w:r w:rsidRPr="00370E83">
        <w:rPr>
          <w:rFonts w:cs="Times New Roman" w:eastAsia="Times New Roman"/>
          <w:szCs w:val="20"/>
          <w:lang w:eastAsia="hr-HR"/>
        </w:rPr>
        <w:t>Dariu</w:t>
      </w:r>
      <w:proofErr w:type="spellEnd"/>
      <w:r w:rsidRPr="00370E83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370E83">
        <w:rPr>
          <w:rFonts w:cs="Times New Roman" w:eastAsia="Times New Roman"/>
          <w:szCs w:val="20"/>
          <w:lang w:eastAsia="hr-HR"/>
        </w:rPr>
        <w:t>Sužnjeviću</w:t>
      </w:r>
      <w:proofErr w:type="spellEnd"/>
      <w:r w:rsidRPr="00370E83">
        <w:rPr>
          <w:rFonts w:cs="Times New Roman" w:eastAsia="Times New Roman"/>
          <w:szCs w:val="20"/>
          <w:lang w:eastAsia="hr-HR"/>
        </w:rPr>
        <w:t xml:space="preserve">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370E83" w:rsidP="00370E83" w:rsidR="00370E83" w:rsidRPr="00370E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70E83" w:rsidP="00370E83" w:rsidR="00370E83" w:rsidRPr="00370E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70E83">
        <w:rPr>
          <w:rFonts w:cs="Times New Roman" w:eastAsia="Times New Roman"/>
          <w:szCs w:val="20"/>
          <w:lang w:eastAsia="hr-HR"/>
        </w:rPr>
        <w:t>Obrazloženje</w:t>
      </w:r>
    </w:p>
    <w:p w:rsidRDefault="00370E83" w:rsidP="00370E83" w:rsidR="00370E83" w:rsidRPr="00370E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70E83" w:rsidP="00370E83" w:rsidR="00370E83" w:rsidRPr="00370E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70E83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(Narodne novine br. 71/15), 25. siječnja 2016. podnijela prijedlog za otvaranje stečajnog postupka nad dužnikom </w:t>
      </w:r>
      <w:r w:rsidRPr="00370E83">
        <w:rPr>
          <w:rFonts w:cs="Times New Roman" w:eastAsia="Times New Roman"/>
          <w:szCs w:val="20"/>
          <w:lang w:eastAsia="hr-HR"/>
        </w:rPr>
        <w:t>OBITELJSKA ZADRUGA ZA TRGOVINU, PROIZVODNJU I USLUGE SUŽNJEVIĆ, Garešnica</w:t>
      </w:r>
      <w:r w:rsidRPr="00370E83">
        <w:rPr>
          <w:rFonts w:cs="Times New Roman" w:eastAsia="Times New Roman"/>
          <w:noProof/>
          <w:szCs w:val="20"/>
          <w:lang w:eastAsia="hr-HR"/>
        </w:rPr>
        <w:t>.</w:t>
      </w:r>
      <w:r w:rsidRPr="00370E83">
        <w:rPr>
          <w:rFonts w:cs="Times New Roman" w:eastAsia="Times New Roman"/>
          <w:szCs w:val="20"/>
          <w:lang w:eastAsia="hr-HR"/>
        </w:rPr>
        <w:t xml:space="preserve"> U prijedlogu navodi da na dan 18. siječnja 2016. dužnik u Očevidniku redoslijeda osnova za plaćanje ima evidentirane neizvršene osnove za plaćanje u neprekinutom razdoblju od 120 dana, u ukupnom iznosu od 71.211,94 kn, u koji iznos je </w:t>
      </w:r>
      <w:r w:rsidRPr="00370E83">
        <w:rPr>
          <w:rFonts w:cs="Times New Roman" w:eastAsia="Times New Roman"/>
          <w:szCs w:val="20"/>
          <w:lang w:eastAsia="hr-HR"/>
        </w:rPr>
        <w:lastRenderedPageBreak/>
        <w:t xml:space="preserve">uračunata kamata i naknada Financijske agencije za provedbu ovrhe na novčanim sredstvima. Prema podacima koje je FINI dostavio Hrvatski zavod za mirovinsko osiguranje </w:t>
      </w:r>
      <w:r w:rsidRPr="00370E83">
        <w:rPr>
          <w:rFonts w:cs="Times New Roman" w:eastAsia="Times New Roman"/>
          <w:noProof/>
          <w:szCs w:val="20"/>
          <w:lang w:eastAsia="hr-HR"/>
        </w:rPr>
        <w:t>dužnik ima 5 zaposlenih.</w:t>
      </w:r>
    </w:p>
    <w:p w:rsidRDefault="00370E83" w:rsidP="00370E83" w:rsidR="00370E83" w:rsidRPr="00370E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70E83">
        <w:rPr>
          <w:rFonts w:cs="Times New Roman" w:eastAsia="Times New Roman"/>
          <w:szCs w:val="20"/>
          <w:lang w:eastAsia="hr-HR"/>
        </w:rPr>
        <w:t>Sukladno čl.110. st.1. SZ-a Financijska agencija je dužna podnijeti prijedlog za otvaranje stečajnog postupka ako pravna osoba u Očevidniku neizvršenih osnova za plaćanje ima evidentirane neizvršene osnove za plaćanje u neprekinutom razdoblju od 120 dana.</w:t>
      </w:r>
    </w:p>
    <w:p w:rsidRDefault="00370E83" w:rsidP="00370E83" w:rsidR="00370E83" w:rsidRPr="00370E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70E83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</w:t>
      </w:r>
    </w:p>
    <w:p w:rsidRDefault="00370E83" w:rsidP="00370E83" w:rsidR="00370E83" w:rsidRPr="00370E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70E83" w:rsidP="00370E83" w:rsidR="00370E83" w:rsidRPr="00370E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70E83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370E83" w:rsidP="00370E83" w:rsidR="00370E83" w:rsidRPr="00370E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370E83" w:rsidP="00370E83" w:rsidR="00370E83" w:rsidRPr="00370E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70E83"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dužnika.</w:t>
      </w:r>
    </w:p>
    <w:p w:rsidRDefault="00370E83" w:rsidP="00370E83" w:rsidR="00370E83" w:rsidRPr="00370E8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70E83" w:rsidP="00370E83" w:rsidR="00370E83" w:rsidRPr="00370E8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70E83">
        <w:rPr>
          <w:rFonts w:cs="Times New Roman" w:eastAsia="Times New Roman"/>
          <w:szCs w:val="20"/>
          <w:lang w:eastAsia="hr-HR"/>
        </w:rPr>
        <w:t>U Bjelovaru, 22</w:t>
      </w:r>
      <w:r w:rsidRPr="00370E83">
        <w:rPr>
          <w:rFonts w:cs="Times New Roman" w:eastAsia="Times New Roman"/>
          <w:noProof/>
          <w:szCs w:val="20"/>
          <w:lang w:eastAsia="hr-HR"/>
        </w:rPr>
        <w:t>. veljače 2016.</w:t>
      </w:r>
    </w:p>
    <w:p w:rsidRDefault="00370E83" w:rsidP="00370E83" w:rsidR="00370E83" w:rsidRPr="00370E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70E83" w:rsidP="00370E83" w:rsidR="00370E83" w:rsidRPr="00370E83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370E8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370E83" w:rsidP="00370E83" w:rsidR="00370E83" w:rsidRPr="00370E83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370E83">
        <w:rPr>
          <w:rFonts w:cs="Times New Roman" w:eastAsia="Times New Roman"/>
          <w:szCs w:val="20"/>
          <w:lang w:eastAsia="hr-HR"/>
        </w:rPr>
        <w:t xml:space="preserve"> STEČAJNI SUDAC</w:t>
      </w:r>
    </w:p>
    <w:p w:rsidRDefault="00370E83" w:rsidP="00370E83" w:rsidR="00370E83" w:rsidRPr="00370E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70E8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</w:t>
      </w:r>
    </w:p>
    <w:p w:rsidRDefault="00370E83" w:rsidP="00370E83" w:rsidR="00370E83" w:rsidRPr="00370E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70E83" w:rsidP="00370E83" w:rsidR="00370E83" w:rsidRPr="00370E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70E83" w:rsidP="00370E83" w:rsidR="00370E83" w:rsidRPr="00370E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70E83" w:rsidP="00370E83" w:rsidR="00370E83" w:rsidRPr="00370E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70E83" w:rsidP="00370E83" w:rsidR="00370E83" w:rsidRPr="00370E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70E83">
        <w:rPr>
          <w:rFonts w:cs="Times New Roman" w:eastAsia="Times New Roman"/>
          <w:szCs w:val="20"/>
          <w:lang w:eastAsia="hr-HR"/>
        </w:rPr>
        <w:t xml:space="preserve">         </w:t>
      </w:r>
    </w:p>
    <w:p w:rsidRDefault="00370E83" w:rsidP="00370E83" w:rsidR="00370E83" w:rsidRPr="00370E8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70E83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370E83" w:rsidP="00370E83" w:rsidR="00370E83" w:rsidRPr="00370E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70E83" w:rsidP="00370E83" w:rsidR="00370E83" w:rsidRPr="00370E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370E83">
        <w:rPr>
          <w:rFonts w:cs="Times New Roman" w:eastAsia="Times New Roman"/>
          <w:szCs w:val="20"/>
          <w:lang w:eastAsia="hr-HR"/>
        </w:rPr>
        <w:t>Rj</w:t>
      </w:r>
      <w:proofErr w:type="spellEnd"/>
      <w:r w:rsidRPr="00370E83">
        <w:rPr>
          <w:rFonts w:cs="Times New Roman" w:eastAsia="Times New Roman"/>
          <w:szCs w:val="20"/>
          <w:lang w:eastAsia="hr-HR"/>
        </w:rPr>
        <w:t>.</w:t>
      </w:r>
    </w:p>
    <w:p w:rsidRDefault="00370E83" w:rsidP="00370E83" w:rsidR="00370E83" w:rsidRPr="00370E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70E83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370E83" w:rsidP="00370E83" w:rsidR="00370E83" w:rsidRPr="00370E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70E83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           </w:t>
      </w:r>
    </w:p>
    <w:p w:rsidRDefault="00370E83" w:rsidP="00370E83" w:rsidR="00370E83" w:rsidRPr="00370E8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70E83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370E83">
        <w:rPr>
          <w:rFonts w:cs="Times New Roman" w:eastAsia="Times New Roman"/>
          <w:szCs w:val="20"/>
          <w:lang w:eastAsia="hr-HR"/>
        </w:rPr>
        <w:t>Sc</w:t>
      </w:r>
      <w:proofErr w:type="spellEnd"/>
      <w:r w:rsidRPr="00370E83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370E83" w:rsidP="00370E83" w:rsidR="00DA0242">
      <w:pPr>
        <w:overflowPunct w:val="false"/>
        <w:autoSpaceDE w:val="false"/>
        <w:autoSpaceDN w:val="false"/>
        <w:adjustRightInd w:val="false"/>
        <w:spacing w:after="0"/>
      </w:pPr>
      <w:r>
        <w:rPr>
          <w:rFonts w:cs="Times New Roman" w:eastAsia="Times New Roman"/>
          <w:szCs w:val="20"/>
          <w:lang w:eastAsia="hr-HR"/>
        </w:rPr>
        <w:t>Bj.22.2.2016.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0E83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588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St-53/2016-2</izvorni_sadrzaj>
    <derivirana_varijabla naziv="DomainObject.Oznaka_1">St-53/2016-2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St-53/2016</izvorni_sadrzaj>
    <derivirana_varijabla naziv="DomainObject.Predmet.OznakaBroj_1">St-53/2016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OBITELJSKA ZADRUGA ZA TRGOVINU, PROIZVODNJU I USLUGE SUŽNJEVIĆ, Garešnica</izvorni_sadrzaj>
    <derivirana_varijabla naziv="DomainObject.Predmet.ProtustrankaFormated_1">  OBITELJSKA ZADRUGA ZA TRGOVINU, PROIZVODNJU I USLUGE SUŽNJEVIĆ, Garešnica</derivirana_varijabla>
  </DomainObject.Predmet.ProtustrankaFormated>
  <DomainObject.Predmet.ProtustrankaFormatedOIB>
    <izvorni_sadrzaj>  OBITELJSKA ZADRUGA ZA TRGOVINU, PROIZVODNJU I USLUGE SUŽNJEVIĆ, Garešnica, OIB 83049090944</izvorni_sadrzaj>
    <derivirana_varijabla naziv="DomainObject.Predmet.ProtustrankaFormatedOIB_1">  OBITELJSKA ZADRUGA ZA TRGOVINU, PROIZVODNJU I USLUGE SUŽNJEVIĆ, Garešnica, OIB 83049090944</derivirana_varijabla>
  </DomainObject.Predmet.ProtustrankaFormatedOIB>
  <DomainObject.Predmet.ProtustrankaFormatedWithAdress>
    <izvorni_sadrzaj> OBITELJSKA ZADRUGA ZA TRGOVINU, PROIZVODNJU I USLUGE SUŽNJEVIĆ, Garešnica, Graničarska 109, 43280 Garešnica</izvorni_sadrzaj>
    <derivirana_varijabla naziv="DomainObject.Predmet.ProtustrankaFormatedWithAdress_1"> OBITELJSKA ZADRUGA ZA TRGOVINU, PROIZVODNJU I USLUGE SUŽNJEVIĆ, Garešnica, Graničarska 109, 43280 Garešnica</derivirana_varijabla>
  </DomainObject.Predmet.ProtustrankaFormatedWithAdress>
  <DomainObject.Predmet.ProtustrankaFormatedWithAdressOIB>
    <izvorni_sadrzaj> OBITELJSKA ZADRUGA ZA TRGOVINU, PROIZVODNJU I USLUGE SUŽNJEVIĆ, Garešnica, OIB 83049090944, Graničarska 109, 43280 Garešnica</izvorni_sadrzaj>
    <derivirana_varijabla naziv="DomainObject.Predmet.ProtustrankaFormatedWithAdressOIB_1"> OBITELJSKA ZADRUGA ZA TRGOVINU, PROIZVODNJU I USLUGE SUŽNJEVIĆ, Garešnica, OIB 83049090944, Graničarska 109, 43280 Garešnica</derivirana_varijabla>
  </DomainObject.Predmet.ProtustrankaFormatedWithAdressOIB>
  <DomainObject.Predmet.ProtustrankaWithAdress>
    <izvorni_sadrzaj>OBITELJSKA ZADRUGA ZA TRGOVINU, PROIZVODNJU I USLUGE SUŽNJEVIĆ, Garešnica Graničarska 109, 43280 Garešnica</izvorni_sadrzaj>
    <derivirana_varijabla naziv="DomainObject.Predmet.ProtustrankaWithAdress_1">OBITELJSKA ZADRUGA ZA TRGOVINU, PROIZVODNJU I USLUGE SUŽNJEVIĆ, Garešnica Graničarska 109, 43280 Garešnica</derivirana_varijabla>
  </DomainObject.Predmet.ProtustrankaWithAdress>
  <DomainObject.Predmet.ProtustrankaWithAdressOIB>
    <izvorni_sadrzaj>OBITELJSKA ZADRUGA ZA TRGOVINU, PROIZVODNJU I USLUGE SUŽNJEVIĆ, Garešnica, OIB 83049090944, Graničarska 109, 43280 Garešnica</izvorni_sadrzaj>
    <derivirana_varijabla naziv="DomainObject.Predmet.ProtustrankaWithAdressOIB_1">OBITELJSKA ZADRUGA ZA TRGOVINU, PROIZVODNJU I USLUGE SUŽNJEVIĆ, Garešnica, OIB 83049090944, Graničarska 109, 43280 Garešnica</derivirana_varijabla>
  </DomainObject.Predmet.ProtustrankaWithAdressOIB>
  <DomainObject.Predmet.ProtustrankaNazivFormated>
    <izvorni_sadrzaj>OBITELJSKA ZADRUGA ZA TRGOVINU, PROIZVODNJU I USLUGE SUŽNJEVIĆ, Garešnica</izvorni_sadrzaj>
    <derivirana_varijabla naziv="DomainObject.Predmet.ProtustrankaNazivFormated_1">OBITELJSKA ZADRUGA ZA TRGOVINU, PROIZVODNJU I USLUGE SUŽNJEVIĆ, Garešnica</derivirana_varijabla>
  </DomainObject.Predmet.ProtustrankaNazivFormated>
  <DomainObject.Predmet.ProtustrankaNazivFormatedOIB>
    <izvorni_sadrzaj>OBITELJSKA ZADRUGA ZA TRGOVINU, PROIZVODNJU I USLUGE SUŽNJEVIĆ, Garešnica, OIB 83049090944</izvorni_sadrzaj>
    <derivirana_varijabla naziv="DomainObject.Predmet.ProtustrankaNazivFormatedOIB_1">OBITELJSKA ZADRUGA ZA TRGOVINU, PROIZVODNJU I USLUGE SUŽNJEVIĆ, Garešnica, OIB 83049090944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OBITELJSKA ZADRUGA ZA TRGOVINU, PROIZVODNJU I USLUGE SUŽNJEVIĆ, Garešnica</item>
    </izvorni_sadrzaj>
    <derivirana_varijabla naziv="DomainObject.Predmet.ProtuStrankaListFormated_1">
      <item>OBITELJSKA ZADRUGA ZA TRGOVINU, PROIZVODNJU I USLUGE SUŽNJEVIĆ, Garešnica</item>
    </derivirana_varijabla>
  </DomainObject.Predmet.ProtuStrankaListFormated>
  <DomainObject.Predmet.ProtuStrankaListFormatedOIB>
    <izvorni_sadrzaj>
      <item>OBITELJSKA ZADRUGA ZA TRGOVINU, PROIZVODNJU I USLUGE SUŽNJEVIĆ, Garešnica, OIB 83049090944</item>
    </izvorni_sadrzaj>
    <derivirana_varijabla naziv="DomainObject.Predmet.ProtuStrankaListFormatedOIB_1">
      <item>OBITELJSKA ZADRUGA ZA TRGOVINU, PROIZVODNJU I USLUGE SUŽNJEVIĆ, Garešnica, OIB 83049090944</item>
    </derivirana_varijabla>
  </DomainObject.Predmet.ProtuStrankaListFormatedOIB>
  <DomainObject.Predmet.ProtuStrankaListFormatedWithAdress>
    <izvorni_sadrzaj>
      <item>OBITELJSKA ZADRUGA ZA TRGOVINU, PROIZVODNJU I USLUGE SUŽNJEVIĆ, Garešnica, Graničarska 109, 43280 Garešnica</item>
    </izvorni_sadrzaj>
    <derivirana_varijabla naziv="DomainObject.Predmet.ProtuStrankaListFormatedWithAdress_1">
      <item>OBITELJSKA ZADRUGA ZA TRGOVINU, PROIZVODNJU I USLUGE SUŽNJEVIĆ, Garešnica, Graničarska 109, 43280 Garešnica</item>
    </derivirana_varijabla>
  </DomainObject.Predmet.ProtuStrankaListFormatedWithAdress>
  <DomainObject.Predmet.ProtuStrankaListFormatedWithAdressOIB>
    <izvorni_sadrzaj>
      <item>OBITELJSKA ZADRUGA ZA TRGOVINU, PROIZVODNJU I USLUGE SUŽNJEVIĆ, Garešnica, OIB 83049090944, Graničarska 109, 43280 Garešnica</item>
    </izvorni_sadrzaj>
    <derivirana_varijabla naziv="DomainObject.Predmet.ProtuStrankaListFormatedWithAdressOIB_1">
      <item>OBITELJSKA ZADRUGA ZA TRGOVINU, PROIZVODNJU I USLUGE SUŽNJEVIĆ, Garešnica, OIB 83049090944, Graničarska 109, 43280 Garešnica</item>
    </derivirana_varijabla>
  </DomainObject.Predmet.ProtuStrankaListFormatedWithAdressOIB>
  <DomainObject.Predmet.ProtuStrankaListNazivFormated>
    <izvorni_sadrzaj>
      <item>OBITELJSKA ZADRUGA ZA TRGOVINU, PROIZVODNJU I USLUGE SUŽNJEVIĆ, Garešnica</item>
    </izvorni_sadrzaj>
    <derivirana_varijabla naziv="DomainObject.Predmet.ProtuStrankaListNazivFormated_1">
      <item>OBITELJSKA ZADRUGA ZA TRGOVINU, PROIZVODNJU I USLUGE SUŽNJEVIĆ, Garešnica</item>
    </derivirana_varijabla>
  </DomainObject.Predmet.ProtuStrankaListNazivFormated>
  <DomainObject.Predmet.ProtuStrankaListNazivFormatedOIB>
    <izvorni_sadrzaj>
      <item>OBITELJSKA ZADRUGA ZA TRGOVINU, PROIZVODNJU I USLUGE SUŽNJEVIĆ, Garešnica, OIB 83049090944</item>
    </izvorni_sadrzaj>
    <derivirana_varijabla naziv="DomainObject.Predmet.ProtuStrankaListNazivFormatedOIB_1">
      <item>OBITELJSKA ZADRUGA ZA TRGOVINU, PROIZVODNJU I USLUGE SUŽNJEVIĆ, Garešnica, OIB 83049090944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>St-53/2016-2</izvorni_sadrzaj>
    <derivirana_varijabla naziv="DomainObject.PoslovniBrojDokumenta_1">St-53/2016-2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OBITELJSKA ZADRUGA ZA TRGOVINU, PROIZVODNJU I USLUGE SUŽNJEVIĆ, Garešnica</izvorni_sadrzaj>
    <derivirana_varijabla naziv="DomainObject.Predmet.ProtustrankaIDrugi_1">OBITELJSKA ZADRUGA ZA TRGOVINU, PROIZVODNJU I USLUGE SUŽNJEVIĆ, Garešnica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OBITELJSKA ZADRUGA ZA TRGOVINU, PROIZVODNJU I USLUGE SUŽNJEVIĆ, Garešnica, OIB 83049090944, Graničarska 109, 43280 Garešnica</izvorni_sadrzaj>
    <derivirana_varijabla naziv="DomainObject.Predmet.ProtustrankaIDrugiAdressOIB_1">OBITELJSKA ZADRUGA ZA TRGOVINU, PROIZVODNJU I USLUGE SUŽNJEVIĆ, Garešnica, OIB 83049090944, Graničarska 109,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OBITELJSKA ZADRUGA ZA TRGOVINU, PROIZVODNJU I USLUGE SUŽNJEVIĆ, Garešnica</item>
    </izvorni_sadrzaj>
    <derivirana_varijabla naziv="DomainObject.Predmet.SudioniciListNaziv_1">
      <item>FINA, RC ZAGREB, Podružnica Bjelovar</item>
      <item>OBITELJSKA ZADRUGA ZA TRGOVINU, PROIZVODNJU I USLUGE SUŽNJEVIĆ, Garešnica</item>
    </derivirana_varijabla>
  </DomainObject.Predmet.SudioniciListNaziv>
  <DomainObject.Predmet.SudioniciListAdressOIB>
    <izvorni_sadrzaj>
      <item>FINA, RC ZAGREB, Podružnica Bjelovar, OIB 85821130368, F. Supila 4,43000 Bjelovar</item>
      <item>OBITELJSKA ZADRUGA ZA TRGOVINU, PROIZVODNJU I USLUGE SUŽNJEVIĆ, Garešnica, OIB 83049090944, Graničarska 109,43280 Garešnica</item>
    </izvorni_sadrzaj>
    <derivirana_varijabla naziv="DomainObject.Predmet.SudioniciListAdressOIB_1">
      <item>FINA, RC ZAGREB, Podružnica Bjelovar, OIB 85821130368, F. Supila 4,43000 Bjelovar</item>
      <item>OBITELJSKA ZADRUGA ZA TRGOVINU, PROIZVODNJU I USLUGE SUŽNJEVIĆ, Garešnica, OIB 83049090944, Graničarska 109,43280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01B9DA-13F9-4839-BD0E-D879D295F9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3047</properties:Characters>
  <properties:Lines>86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2016-02-22T13:46:00Z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