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5408" w14:paraId="86e540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EA2E8B" w:rsidRPr="00EA2E8B">
        <w:t>V.B. BAR d.o.o. PULA</w:t>
      </w:r>
      <w:r w:rsidR="00D60768">
        <w:t xml:space="preserve">, </w:t>
      </w:r>
      <w:r w:rsidR="00EA2E8B">
        <w:t>Pula</w:t>
      </w:r>
      <w:r w:rsidR="00AF06A9">
        <w:t xml:space="preserve">, </w:t>
      </w:r>
      <w:r w:rsidR="004D0B9A">
        <w:t>Koparska 46</w:t>
      </w:r>
      <w:r w:rsidR="00D60768">
        <w:t xml:space="preserve">, </w:t>
      </w:r>
      <w:r w:rsidR="00C53E68">
        <w:t xml:space="preserve">OIB: </w:t>
      </w:r>
      <w:r w:rsidR="004D0B9A" w:rsidRPr="004D0B9A">
        <w:t>51586093231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4D0B9A" w:rsidRPr="00EA2E8B">
        <w:t>V.B. BAR d.o.o. PULA</w:t>
      </w:r>
      <w:r w:rsidR="004D0B9A">
        <w:t xml:space="preserve">, Pula, Koparska 46, OIB: </w:t>
      </w:r>
      <w:r w:rsidR="004D0B9A" w:rsidRPr="004D0B9A">
        <w:t>51586093231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4D0B9A">
        <w:rPr>
          <w:b/>
          <w:lang w:val="pl-PL"/>
        </w:rPr>
        <w:t>9</w:t>
      </w:r>
      <w:r w:rsidR="00B17BB5" w:rsidRPr="0077472A">
        <w:rPr>
          <w:b/>
          <w:lang w:val="pl-PL"/>
        </w:rPr>
        <w:t xml:space="preserve">. </w:t>
      </w:r>
      <w:r w:rsidR="004D0B9A">
        <w:rPr>
          <w:b/>
          <w:lang w:val="pl-PL"/>
        </w:rPr>
        <w:t>studenog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364BDF">
        <w:rPr>
          <w:b/>
          <w:lang w:val="pl-PL"/>
        </w:rPr>
        <w:t>14</w:t>
      </w:r>
      <w:r w:rsidR="00193AC5">
        <w:rPr>
          <w:b/>
          <w:lang w:val="pl-PL"/>
        </w:rPr>
        <w:t>:</w:t>
      </w:r>
      <w:r w:rsidR="004D0B9A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4D0B9A" w:rsidRPr="00EA2E8B">
        <w:t>V.B. BAR d.o.o. PULA</w:t>
      </w:r>
      <w:r w:rsidR="004D0B9A">
        <w:t xml:space="preserve">, Pula, Koparska 46, OIB: </w:t>
      </w:r>
      <w:r w:rsidR="004D0B9A" w:rsidRPr="004D0B9A">
        <w:t>51586093231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FA281A">
        <w:rPr>
          <w:lang w:val="sv-SE"/>
        </w:rPr>
        <w:t>Vesna Brnabić, Pula, Koparska 46 i Boris Brnabić, Pula, Koparska 46.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FA281A">
        <w:rPr>
          <w:lang w:val="sv-SE"/>
        </w:rPr>
        <w:t>Vesna Brnabić, Pula, Koparska 46 i Boris Brnabić, Pula, Koparska 46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FA281A">
        <w:rPr>
          <w:lang w:val="sv-SE"/>
        </w:rPr>
        <w:t>Vesni Brnabić, Pula, Koparska 46 i Borisu Brnabiću, Pula, Koparska 46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64BDF">
        <w:t>1</w:t>
      </w:r>
      <w:r w:rsidR="003E00AF" w:rsidRPr="0077472A">
        <w:t xml:space="preserve">. </w:t>
      </w:r>
      <w:r w:rsidR="004D0B9A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C76B65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4D0B9A" w:rsidRPr="00EA2E8B">
        <w:t>V.B. BAR d.o.o. PULA</w:t>
      </w:r>
      <w:r w:rsidR="004D0B9A">
        <w:t xml:space="preserve">, Pula, Koparska 46, OIB: </w:t>
      </w:r>
      <w:r w:rsidR="004D0B9A" w:rsidRPr="004D0B9A">
        <w:t>51586093231</w:t>
      </w:r>
      <w:r w:rsidR="00A55B67" w:rsidRPr="0077472A">
        <w:t>,</w:t>
      </w:r>
    </w:p>
    <w:p w:rsidRDefault="0089293A" w:rsidP="003E00AF" w:rsidR="008C237E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 w:rsidRPr="0077472A">
        <w:rPr>
          <w:lang w:val="sv-SE"/>
        </w:rPr>
        <w:t xml:space="preserve"> dužnika </w:t>
      </w:r>
      <w:r w:rsidR="00FA281A">
        <w:rPr>
          <w:lang w:val="sv-SE"/>
        </w:rPr>
        <w:t>Vesna Brnabić, Pula, Koparska 46 i Boris Brnabić, Pula, Koparska 46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8C237E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8C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A2988">
          <w:t>Posl. broj: 4 St-9</w:t>
        </w:r>
        <w:r w:rsidR="00EA2E8B">
          <w:t>63</w:t>
        </w:r>
        <w:r w:rsidR="009A2988">
          <w:t>-2016-3</w:t>
        </w:r>
      </w:sdtContent>
    </w:sdt>
  </w:p>
  <w:p w:rsidRDefault="00F348C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A2988">
      <w:t>9</w:t>
    </w:r>
    <w:r w:rsidR="00EA2E8B">
      <w:t>63</w:t>
    </w:r>
    <w:r w:rsidR="009A2988">
      <w:t>-2016-3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4D4B"/>
    <w:rsid w:val="00174F01"/>
    <w:rsid w:val="00180AD8"/>
    <w:rsid w:val="00182753"/>
    <w:rsid w:val="00191D06"/>
    <w:rsid w:val="00193AC5"/>
    <w:rsid w:val="001D5E77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235B"/>
    <w:rsid w:val="002E6113"/>
    <w:rsid w:val="002F6A02"/>
    <w:rsid w:val="00315097"/>
    <w:rsid w:val="003157B1"/>
    <w:rsid w:val="00317FBA"/>
    <w:rsid w:val="003264FF"/>
    <w:rsid w:val="003266F0"/>
    <w:rsid w:val="00333A6A"/>
    <w:rsid w:val="00364BDF"/>
    <w:rsid w:val="00395F29"/>
    <w:rsid w:val="003971EF"/>
    <w:rsid w:val="003B74B1"/>
    <w:rsid w:val="003C580E"/>
    <w:rsid w:val="003D112F"/>
    <w:rsid w:val="003E00AF"/>
    <w:rsid w:val="003F265C"/>
    <w:rsid w:val="0040111F"/>
    <w:rsid w:val="00435808"/>
    <w:rsid w:val="0044039B"/>
    <w:rsid w:val="004804E9"/>
    <w:rsid w:val="00481920"/>
    <w:rsid w:val="004977C6"/>
    <w:rsid w:val="004B0907"/>
    <w:rsid w:val="004B6919"/>
    <w:rsid w:val="004D0B9A"/>
    <w:rsid w:val="004F327B"/>
    <w:rsid w:val="004F358F"/>
    <w:rsid w:val="0050060B"/>
    <w:rsid w:val="00502BCB"/>
    <w:rsid w:val="00503606"/>
    <w:rsid w:val="00503ABA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B548C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62FF5"/>
    <w:rsid w:val="006706ED"/>
    <w:rsid w:val="00672A0C"/>
    <w:rsid w:val="006841D7"/>
    <w:rsid w:val="00693F0F"/>
    <w:rsid w:val="00694363"/>
    <w:rsid w:val="006A66C3"/>
    <w:rsid w:val="006A71CF"/>
    <w:rsid w:val="006B3C3E"/>
    <w:rsid w:val="006F5604"/>
    <w:rsid w:val="00704476"/>
    <w:rsid w:val="00733E50"/>
    <w:rsid w:val="0077472A"/>
    <w:rsid w:val="0079454F"/>
    <w:rsid w:val="007A1B7A"/>
    <w:rsid w:val="007B5EE9"/>
    <w:rsid w:val="007C1479"/>
    <w:rsid w:val="007D18CE"/>
    <w:rsid w:val="007D2662"/>
    <w:rsid w:val="007D48AE"/>
    <w:rsid w:val="007D7A8F"/>
    <w:rsid w:val="007E38C9"/>
    <w:rsid w:val="007F082E"/>
    <w:rsid w:val="0080758F"/>
    <w:rsid w:val="00814FDD"/>
    <w:rsid w:val="00815514"/>
    <w:rsid w:val="008249FA"/>
    <w:rsid w:val="008270DE"/>
    <w:rsid w:val="00827945"/>
    <w:rsid w:val="00844FE0"/>
    <w:rsid w:val="008551A7"/>
    <w:rsid w:val="0087394A"/>
    <w:rsid w:val="0089293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56245"/>
    <w:rsid w:val="009603C0"/>
    <w:rsid w:val="00972CF8"/>
    <w:rsid w:val="00985388"/>
    <w:rsid w:val="00985C0A"/>
    <w:rsid w:val="00986F40"/>
    <w:rsid w:val="00987DD0"/>
    <w:rsid w:val="00990EFA"/>
    <w:rsid w:val="0099723F"/>
    <w:rsid w:val="009A2988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06A9"/>
    <w:rsid w:val="00AF4620"/>
    <w:rsid w:val="00B000DF"/>
    <w:rsid w:val="00B03B42"/>
    <w:rsid w:val="00B17BB5"/>
    <w:rsid w:val="00B17EED"/>
    <w:rsid w:val="00B22F6B"/>
    <w:rsid w:val="00B31C9F"/>
    <w:rsid w:val="00B50C26"/>
    <w:rsid w:val="00B5149B"/>
    <w:rsid w:val="00B569F8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65A85"/>
    <w:rsid w:val="00C76B65"/>
    <w:rsid w:val="00C8148C"/>
    <w:rsid w:val="00C86174"/>
    <w:rsid w:val="00C931B8"/>
    <w:rsid w:val="00CA0CBB"/>
    <w:rsid w:val="00CD3C29"/>
    <w:rsid w:val="00CD64A0"/>
    <w:rsid w:val="00D023FB"/>
    <w:rsid w:val="00D14604"/>
    <w:rsid w:val="00D31BE2"/>
    <w:rsid w:val="00D44D01"/>
    <w:rsid w:val="00D60768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95AF5"/>
    <w:rsid w:val="00EA2E8B"/>
    <w:rsid w:val="00EC5AB5"/>
    <w:rsid w:val="00EE7E0E"/>
    <w:rsid w:val="00EF766E"/>
    <w:rsid w:val="00F16F43"/>
    <w:rsid w:val="00F26397"/>
    <w:rsid w:val="00F31225"/>
    <w:rsid w:val="00F32923"/>
    <w:rsid w:val="00F32B1B"/>
    <w:rsid w:val="00F348CB"/>
    <w:rsid w:val="00F46859"/>
    <w:rsid w:val="00F50A39"/>
    <w:rsid w:val="00F531AB"/>
    <w:rsid w:val="00F560F8"/>
    <w:rsid w:val="00F56E89"/>
    <w:rsid w:val="00F84493"/>
    <w:rsid w:val="00F85656"/>
    <w:rsid w:val="00FA281A"/>
    <w:rsid w:val="00FA4F6C"/>
    <w:rsid w:val="00FB0B18"/>
    <w:rsid w:val="00FB3B04"/>
    <w:rsid w:val="00FC45FC"/>
    <w:rsid w:val="00FD6B0D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BAR d.o.o. PULA zastupanog po punomoćniku Vesna Brnabić; Boris Brnabić</izvorni_sadrzaj>
    <derivirana_varijabla naziv="DomainObject.Predmet.ProtustrankaFormated_1">  V.B. BAR d.o.o. PULA zastupanog po punomoćniku Vesna Brnabić; Boris Brnabić</derivirana_varijabla>
  </DomainObject.Predmet.ProtustrankaFormated>
  <DomainObject.Predmet.ProtustrankaFormatedOIB>
    <izvorni_sadrzaj>  V.B. BAR d.o.o. PULA, OIB 51586093231 zastupanog po punomoćniku Vesna Brnabić; Boris Brnabić</izvorni_sadrzaj>
    <derivirana_varijabla naziv="DomainObject.Predmet.ProtustrankaFormatedOIB_1">  V.B. BAR d.o.o. PULA, OIB 51586093231 zastupanog po punomoćniku Vesna Brnabić; Boris Brnabić</derivirana_varijabla>
  </DomainObject.Predmet.ProtustrankaFormatedOIB>
  <DomainObject.Predmet.ProtustrankaFormatedWithAdress>
    <izvorni_sadrzaj> V.B. BAR d.o.o. PULA, Koparska 46, 52100 Pula zastupanog po punomoćniku Vesna Brnabić; Boris Brnabić</izvorni_sadrzaj>
    <derivirana_varijabla naziv="DomainObject.Predmet.ProtustrankaFormatedWithAdress_1"> V.B. BAR d.o.o. PULA, Koparska 46, 52100 Pula zastupanog po punomoćniku Vesna Brnabić; Boris Brnabić</derivirana_varijabla>
  </DomainObject.Predmet.ProtustrankaFormatedWithAdress>
  <DomainObject.Predmet.ProtustrankaFormatedWithAdressOIB>
    <izvorni_sadrzaj> V.B. BAR d.o.o. PULA, OIB 51586093231, Koparska 46, 52100 Pula zastupanog po punomoćniku Vesna Brnabić; Boris Brnabić</izvorni_sadrzaj>
    <derivirana_varijabla naziv="DomainObject.Predmet.ProtustrankaFormatedWithAdressOIB_1"> V.B. BAR d.o.o. PULA, OIB 51586093231, Koparska 46, 52100 Pula zastupanog po punomoćniku Vesna Brnabić; Boris Brnabić</derivirana_varijabla>
  </DomainObject.Predmet.ProtustrankaFormatedWithAdressOIB>
  <DomainObject.Predmet.ProtustrankaWithAdress>
    <izvorni_sadrzaj>V.B. BAR d.o.o. PULA Koparska 46, 52100 Pula</izvorni_sadrzaj>
    <derivirana_varijabla naziv="DomainObject.Predmet.ProtustrankaWithAdress_1">V.B. BAR d.o.o. PULA Koparska 46, 52100 Pula</derivirana_varijabla>
  </DomainObject.Predmet.ProtustrankaWithAdress>
  <DomainObject.Predmet.ProtustrankaWithAdressOIB>
    <izvorni_sadrzaj>V.B. BAR d.o.o. PULA, OIB 51586093231, Koparska 46, 52100 Pula</izvorni_sadrzaj>
    <derivirana_varijabla naziv="DomainObject.Predmet.ProtustrankaWithAdressOIB_1">V.B. BAR d.o.o. PULA, OIB 51586093231, Koparska 46, 52100 Pula</derivirana_varijabla>
  </DomainObject.Predmet.ProtustrankaWithAdressOIB>
  <DomainObject.Predmet.ProtustrankaNazivFormated>
    <izvorni_sadrzaj>V.B. BAR d.o.o. PULA</izvorni_sadrzaj>
    <derivirana_varijabla naziv="DomainObject.Predmet.ProtustrankaNazivFormated_1">V.B. BAR d.o.o. PULA</derivirana_varijabla>
  </DomainObject.Predmet.ProtustrankaNazivFormated>
  <DomainObject.Predmet.ProtustrankaNazivFormatedOIB>
    <izvorni_sadrzaj>V.B. BAR d.o.o. PULA, OIB 51586093231</izvorni_sadrzaj>
    <derivirana_varijabla naziv="DomainObject.Predmet.ProtustrankaNazivFormatedOIB_1">V.B. BAR d.o.o. PULA, OIB 51586093231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V.B. BAR d.o.o. PULA zastupanog po punomoćniku Vesna Brnabić; Boris Brnabić</item>
    </izvorni_sadrzaj>
    <derivirana_varijabla naziv="DomainObject.Predmet.ProtuStrankaListFormated_1">
      <item>V.B. BAR d.o.o. PULA zastupanog po punomoćniku Vesna Brnabić; Boris Brnabić</item>
    </derivirana_varijabla>
  </DomainObject.Predmet.ProtuStrankaListFormated>
  <DomainObject.Predmet.ProtuStrankaListFormatedOIB>
    <izvorni_sadrzaj>
      <item>V.B. BAR d.o.o. PULA, OIB 51586093231 zastupanog po punomoćniku Vesna Brnabić; Boris Brnabić</item>
    </izvorni_sadrzaj>
    <derivirana_varijabla naziv="DomainObject.Predmet.ProtuStrankaListFormatedOIB_1">
      <item>V.B. BAR d.o.o. PULA, OIB 51586093231 zastupanog po punomoćniku Vesna Brnabić; Boris Brnabić</item>
    </derivirana_varijabla>
  </DomainObject.Predmet.ProtuStrankaListFormatedOIB>
  <DomainObject.Predmet.ProtuStrankaListFormatedWithAdress>
    <izvorni_sadrzaj>
      <item>V.B. BAR d.o.o. PULA, Koparska 46, 52100 Pula zastupanog po punomoćniku Vesna Brnabić; Boris Brnabić</item>
    </izvorni_sadrzaj>
    <derivirana_varijabla naziv="DomainObject.Predmet.ProtuStrankaListFormatedWithAdress_1">
      <item>V.B. BAR d.o.o. PULA, Koparska 46, 52100 Pula zastupanog po punomoćniku Vesna Brnabić; Boris Brnabić</item>
    </derivirana_varijabla>
  </DomainObject.Predmet.ProtuStrankaListFormatedWithAdress>
  <DomainObject.Predmet.ProtuStrankaListFormatedWithAdressOIB>
    <izvorni_sadrzaj>
      <item>V.B. BAR d.o.o. PULA, OIB 51586093231, Koparska 46, 52100 Pula zastupanog po punomoćniku Vesna Brnabić; Boris Brnabić</item>
    </izvorni_sadrzaj>
    <derivirana_varijabla naziv="DomainObject.Predmet.ProtuStrankaListFormatedWithAdressOIB_1">
      <item>V.B. BAR d.o.o. PULA, OIB 51586093231, Koparska 46, 52100 Pula zastupanog po punomoćniku Vesna Brnabić; Boris Brnabić</item>
    </derivirana_varijabla>
  </DomainObject.Predmet.ProtuStrankaListFormatedWithAdressOIB>
  <DomainObject.Predmet.ProtuStrankaListNazivFormated>
    <izvorni_sadrzaj>
      <item>V.B. BAR d.o.o. PULA</item>
    </izvorni_sadrzaj>
    <derivirana_varijabla naziv="DomainObject.Predmet.ProtuStrankaListNazivFormated_1">
      <item>V.B. BAR d.o.o. PULA</item>
    </derivirana_varijabla>
  </DomainObject.Predmet.ProtuStrankaListNazivFormated>
  <DomainObject.Predmet.ProtuStrankaListNazivFormatedOIB>
    <izvorni_sadrzaj>
      <item>V.B. BAR d.o.o. PULA, OIB 51586093231</item>
    </izvorni_sadrzaj>
    <derivirana_varijabla naziv="DomainObject.Predmet.ProtuStrankaListNazivFormatedOIB_1">
      <item>V.B. BAR d.o.o. PULA, OIB 51586093231</item>
    </derivirana_varijabla>
  </DomainObject.Predmet.ProtuStrankaListNazivFormatedOIB>
  <DomainObject.Predmet.OstaliListFormated>
    <izvorni_sadrzaj>
      <item>Vesna Brnabić punomoćnik sudionika u postupku V.B. BAR d.o.o. PULA</item>
      <item>Boris Brnabić punomoćnik sudionika u postupku V.B. BAR d.o.o. PULA</item>
    </izvorni_sadrzaj>
    <derivirana_varijabla naziv="DomainObject.Predmet.OstaliListFormated_1">
      <item>Vesna Brnabić punomoćnik sudionika u postupku V.B. BAR d.o.o. PULA</item>
      <item>Boris Brnabić punomoćnik sudionika u postupku V.B. BAR d.o.o. PULA</item>
    </derivirana_varijabla>
  </DomainObject.Predmet.OstaliListFormated>
  <DomainObject.Predmet.OstaliListFormatedOIB>
    <izvorni_sadrzaj>
      <item>Vesna Brnabić, OIB 04356881507 punomoćnik sudionika u postupku V.B. BAR d.o.o. PULA</item>
      <item>Boris Brnabić, OIB 29853214835 punomoćnik sudionika u postupku V.B. BAR d.o.o. PULA</item>
    </izvorni_sadrzaj>
    <derivirana_varijabla naziv="DomainObject.Predmet.OstaliListFormatedOIB_1">
      <item>Vesna Brnabić, OIB 04356881507 punomoćnik sudionika u postupku V.B. BAR d.o.o. PULA</item>
      <item>Boris Brnabić, OIB 29853214835 punomoćnik sudionika u postupku V.B. BAR d.o.o. PULA</item>
    </derivirana_varijabla>
  </DomainObject.Predmet.OstaliListFormatedOIB>
  <DomainObject.Predmet.OstaliListFormatedWithAdress>
    <izvorni_sadrzaj>
      <item>Vesna Brnabić, Koparska 46, 52100 Pula punomoćnik sudionika u postupku V.B. BAR d.o.o. PULA</item>
      <item>Boris Brnabić, Koparska 46, 52100 Pula punomoćnik sudionika u postupku V.B. BAR d.o.o. PULA</item>
    </izvorni_sadrzaj>
    <derivirana_varijabla naziv="DomainObject.Predmet.OstaliListFormatedWithAdress_1">
      <item>Vesna Brnabić, Koparska 46, 52100 Pula punomoćnik sudionika u postupku V.B. BAR d.o.o. PULA</item>
      <item>Boris Brnabić, Koparska 46, 52100 Pula punomoćnik sudionika u postupku V.B. BAR d.o.o. PULA</item>
    </derivirana_varijabla>
  </DomainObject.Predmet.OstaliListFormatedWithAdress>
  <DomainObject.Predmet.OstaliListFormatedWithAdressOIB>
    <izvorni_sadrzaj>
      <item>Vesna Brnabić, OIB 04356881507, Koparska 46, 52100 Pula punomoćnik sudionika u postupku V.B. BAR d.o.o. PULA</item>
      <item>Boris Brnabić, OIB 29853214835, Koparska 46, 52100 Pula punomoćnik sudionika u postupku V.B. BAR d.o.o. PULA</item>
    </izvorni_sadrzaj>
    <derivirana_varijabla naziv="DomainObject.Predmet.OstaliListFormatedWithAdressOIB_1">
      <item>Vesna Brnabić, OIB 04356881507, Koparska 46, 52100 Pula punomoćnik sudionika u postupku V.B. BAR d.o.o. PULA</item>
      <item>Boris Brnabić, OIB 29853214835, Koparska 46, 52100 Pula punomoćnik sudionika u postupku V.B. BAR d.o.o. PULA</item>
    </derivirana_varijabla>
  </DomainObject.Predmet.OstaliListFormatedWithAdressOIB>
  <DomainObject.Predmet.OstaliListNazivFormated>
    <izvorni_sadrzaj>
      <item>Vesna Brnabić</item>
      <item>Boris Brnabić</item>
    </izvorni_sadrzaj>
    <derivirana_varijabla naziv="DomainObject.Predmet.OstaliListNazivFormated_1">
      <item>Vesna Brnabić</item>
      <item>Boris Brnabić</item>
    </derivirana_varijabla>
  </DomainObject.Predmet.OstaliListNazivFormated>
  <DomainObject.Predmet.OstaliListNazivFormatedOIB>
    <izvorni_sadrzaj>
      <item>Vesna Brnabić, OIB 04356881507</item>
      <item>Boris Brnabić, OIB 29853214835</item>
    </izvorni_sadrzaj>
    <derivirana_varijabla naziv="DomainObject.Predmet.OstaliListNazivFormatedOIB_1">
      <item>Vesna Brnabić, OIB 04356881507</item>
      <item>Boris Brnabić, OIB 29853214835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V.B. BAR d.o.o. PULA</izvorni_sadrzaj>
    <derivirana_varijabla naziv="DomainObject.Predmet.ProtustrankaIDrugi_1">V.B. BAR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V.B. BAR d.o.o. PULA, OIB 51586093231, Koparska 46, 52100 Pula</izvorni_sadrzaj>
    <derivirana_varijabla naziv="DomainObject.Predmet.ProtustrankaIDrugiAdressOIB_1">V.B. BAR d.o.o. PULA, OIB 51586093231,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V.B. BAR d.o.o. PULA</item>
      <item>Vesna Brnabić</item>
      <item>Boris Brnabić</item>
    </izvorni_sadrzaj>
    <derivirana_varijabla naziv="DomainObject.Predmet.SudioniciListNaziv_1">
      <item>FINANCIJSKA AGENCIJA, RC RIJEKA, PODRUŽNICA PULA, PULA</item>
      <item>V.B. BAR d.o.o. PULA</item>
      <item>Vesna Brnabić</item>
      <item>Boris Brnabić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izvorni_sadrzaj>
    <derivirana_varijabla naziv="DomainObject.Predmet.SudioniciListAdressOIB_1"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51586093231</item>
      <item>, OIB 04356881507</item>
      <item>, OIB 29853214835</item>
    </izvorni_sadrzaj>
    <derivirana_varijabla naziv="DomainObject.Predmet.SudioniciListNazivOIB_1">
      <item>, OIB 85821130368</item>
      <item>, OIB 51586093231</item>
      <item>, OIB 04356881507</item>
      <item>, OIB 29853214835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30E1D-2836-4100-9103-ADB5F49F8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3359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2016-09-01T06:41:00Z</dcterms:created>
  <dc:creator>Jasmina Matika</dc:creator>
  <cp:lastModifiedBy>Sanja Prodan</cp:lastModifiedBy>
  <cp:lastPrinted>2016-09-01T06:45:00Z</cp:lastPrinted>
  <dcterms:modified xmlns:xsi="http://www.w3.org/2001/XMLSchema-instance" xsi:type="dcterms:W3CDTF">2016-09-01T06:45:00Z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