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d038" w14:paraId="d26d038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C263F">
        <w:rPr>
          <w:szCs w:val="24"/>
        </w:rPr>
        <w:t>425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0C263F">
        <w:t>PROIZVODNO USLUŽNA ZADRUGA HOYA, Molve Grede, Molve Grede 35, MBS: 010056505</w:t>
      </w:r>
      <w:r w:rsidR="00A732DB">
        <w:t>, OIB:</w:t>
      </w:r>
      <w:r w:rsidR="005F2168">
        <w:t xml:space="preserve"> </w:t>
      </w:r>
      <w:r w:rsidR="000C263F">
        <w:t>78841415847</w:t>
      </w:r>
      <w:r w:rsidR="00674E21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</w:t>
      </w:r>
      <w:r w:rsidR="000C263F" w:rsidRPr="000C263F">
        <w:t xml:space="preserve"> </w:t>
      </w:r>
      <w:r w:rsidR="00674E21">
        <w:t xml:space="preserve">dužnikom </w:t>
      </w:r>
      <w:r w:rsidR="000C263F">
        <w:t>PROIZVODNO USLUŽNA ZADRUGA HOYA, Molve Grede, Molve Grede 35, MBS: 010056505, OIB: 78841415847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674E21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674E21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DF4B3F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0C263F">
        <w:t>PROIZVODNO USLUŽNA ZADRUGA HOYA, Molve Grede, Molve Grede 35, MBS: 010056505, OIB: 78841415847.</w:t>
      </w:r>
    </w:p>
    <w:p w:rsidRDefault="00023797" w:rsidP="00CE3446" w:rsidR="00023797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A16BEE">
        <w:t>Jasn</w:t>
      </w:r>
      <w:r w:rsidR="004A2974">
        <w:t>a Hromadko, Zelengorska br. 1, Z</w:t>
      </w:r>
      <w:r w:rsidR="00A16BEE">
        <w:t>agreb, OIB: 22088644509.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0C263F" w:rsidRPr="000C263F">
        <w:t xml:space="preserve"> </w:t>
      </w:r>
      <w:r w:rsidR="000C263F">
        <w:t>PROIZVODNO USLUŽNA ZADRUGA HOYA, Molve Grede, Molve Grede 35, MBS: 010056505, OIB: 78841415847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732DB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0571E3" w:rsidRPr="00964C7D">
        <w:rPr>
          <w:szCs w:val="24"/>
        </w:rPr>
        <w:lastRenderedPageBreak/>
        <w:t xml:space="preserve">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C263F" w:rsidP="000571E3" w:rsidR="000C263F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74E21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5C2C34">
        <w:rPr>
          <w:szCs w:val="24"/>
        </w:rPr>
        <w:t xml:space="preserve"> 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0C263F">
        <w:t>PROIZVODNO USLUŽNA ZADRUGA HOYA, Molve Grede, Molve Grede 35</w:t>
      </w:r>
    </w:p>
    <w:p w:rsidRDefault="000C263F" w:rsidP="000C263F" w:rsidR="00836343" w:rsidRPr="000C263F">
      <w:pPr>
        <w:numPr>
          <w:ilvl w:val="0"/>
          <w:numId w:val="1"/>
        </w:numPr>
      </w:pPr>
      <w:r>
        <w:t>Upravitelj dužnika Slava Molnar</w:t>
      </w:r>
      <w:r w:rsidR="00023797">
        <w:t xml:space="preserve">, </w:t>
      </w:r>
      <w:r>
        <w:t>Molve Grede, Molve Grede 35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FF2638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4A2974">
        <w:t>Jasna Hromadko, Zelengorska br. 1,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2F2" w:rsidP="007A75CE" w:rsidR="00C852F2">
      <w:r>
        <w:separator/>
      </w:r>
    </w:p>
  </w:endnote>
  <w:endnote w:id="0" w:type="continuationSeparator">
    <w:p w:rsidRDefault="00C852F2" w:rsidP="007A75CE" w:rsidR="00C85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2F2" w:rsidP="007A75CE" w:rsidR="00C852F2">
      <w:r>
        <w:separator/>
      </w:r>
    </w:p>
  </w:footnote>
  <w:footnote w:id="0" w:type="continuationSeparator">
    <w:p w:rsidRDefault="00C852F2" w:rsidP="007A75CE" w:rsidR="00C85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7C83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0C263F">
      <w:t>425</w:t>
    </w:r>
    <w:r>
      <w:t>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46740"/>
    <w:rsid w:val="000571E3"/>
    <w:rsid w:val="00064E14"/>
    <w:rsid w:val="00066F97"/>
    <w:rsid w:val="000B15A6"/>
    <w:rsid w:val="000C263F"/>
    <w:rsid w:val="000E1119"/>
    <w:rsid w:val="001840E9"/>
    <w:rsid w:val="00255595"/>
    <w:rsid w:val="002A6059"/>
    <w:rsid w:val="0034557D"/>
    <w:rsid w:val="00360A7E"/>
    <w:rsid w:val="003B5155"/>
    <w:rsid w:val="003E2AE0"/>
    <w:rsid w:val="00433984"/>
    <w:rsid w:val="00467EEF"/>
    <w:rsid w:val="00472765"/>
    <w:rsid w:val="00497129"/>
    <w:rsid w:val="004A1245"/>
    <w:rsid w:val="004A2974"/>
    <w:rsid w:val="004C1E71"/>
    <w:rsid w:val="004D4A91"/>
    <w:rsid w:val="004E20AA"/>
    <w:rsid w:val="00525276"/>
    <w:rsid w:val="00531356"/>
    <w:rsid w:val="00550447"/>
    <w:rsid w:val="00567A2A"/>
    <w:rsid w:val="00581316"/>
    <w:rsid w:val="005905B7"/>
    <w:rsid w:val="005B2BAA"/>
    <w:rsid w:val="005B616A"/>
    <w:rsid w:val="005C2C34"/>
    <w:rsid w:val="005E243D"/>
    <w:rsid w:val="005F2168"/>
    <w:rsid w:val="0063224D"/>
    <w:rsid w:val="006523AF"/>
    <w:rsid w:val="00674E21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30F43"/>
    <w:rsid w:val="008354B4"/>
    <w:rsid w:val="00836343"/>
    <w:rsid w:val="00842919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16BEE"/>
    <w:rsid w:val="00A56BA2"/>
    <w:rsid w:val="00A732DB"/>
    <w:rsid w:val="00A92369"/>
    <w:rsid w:val="00AC5AD3"/>
    <w:rsid w:val="00AE3548"/>
    <w:rsid w:val="00B1214B"/>
    <w:rsid w:val="00B34567"/>
    <w:rsid w:val="00B375FC"/>
    <w:rsid w:val="00B7038C"/>
    <w:rsid w:val="00B8373D"/>
    <w:rsid w:val="00BF5CAE"/>
    <w:rsid w:val="00BF6A41"/>
    <w:rsid w:val="00C7158A"/>
    <w:rsid w:val="00C80BBE"/>
    <w:rsid w:val="00C83918"/>
    <w:rsid w:val="00C852F2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C2717"/>
    <w:rsid w:val="00DF4B3F"/>
    <w:rsid w:val="00E67C83"/>
    <w:rsid w:val="00EA5D61"/>
    <w:rsid w:val="00F0497A"/>
    <w:rsid w:val="00F079DC"/>
    <w:rsid w:val="00F25845"/>
    <w:rsid w:val="00F50578"/>
    <w:rsid w:val="00F6594B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9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9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9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9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9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9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9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9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HOYA</izvorni_sadrzaj>
    <derivirana_varijabla naziv="DomainObject.Predmet.ProtustrankaFormated_1">  PROIZVODNO USLUŽNA ZADRUGA HOYA</derivirana_varijabla>
  </DomainObject.Predmet.ProtustrankaFormated>
  <DomainObject.Predmet.ProtustrankaFormatedOIB>
    <izvorni_sadrzaj>  PROIZVODNO USLUŽNA ZADRUGA HOYA, OIB 78841415847</izvorni_sadrzaj>
    <derivirana_varijabla naziv="DomainObject.Predmet.ProtustrankaFormatedOIB_1">  PROIZVODNO USLUŽNA ZADRUGA HOYA, OIB 78841415847</derivirana_varijabla>
  </DomainObject.Predmet.ProtustrankaFormatedOIB>
  <DomainObject.Predmet.ProtustrankaFormatedWithAdress>
    <izvorni_sadrzaj> PROIZVODNO USLUŽNA ZADRUGA HOYA, Molve Grede 35, 48327 Molve Grede</izvorni_sadrzaj>
    <derivirana_varijabla naziv="DomainObject.Predmet.ProtustrankaFormatedWithAdress_1"> PROIZVODNO USLUŽNA ZADRUGA HOYA, Molve Grede 35, 48327 Molve Grede</derivirana_varijabla>
  </DomainObject.Predmet.ProtustrankaFormatedWithAdress>
  <DomainObject.Predmet.ProtustrankaFormatedWithAdressOIB>
    <izvorni_sadrzaj> PROIZVODNO USLUŽNA ZADRUGA HOYA, OIB 78841415847, Molve Grede 35, 48327 Molve Grede</izvorni_sadrzaj>
    <derivirana_varijabla naziv="DomainObject.Predmet.ProtustrankaFormatedWithAdressOIB_1"> PROIZVODNO USLUŽNA ZADRUGA HOYA, OIB 78841415847, Molve Grede 35, 48327 Molve Grede</derivirana_varijabla>
  </DomainObject.Predmet.ProtustrankaFormatedWithAdressOIB>
  <DomainObject.Predmet.ProtustrankaWithAdress>
    <izvorni_sadrzaj>PROIZVODNO USLUŽNA ZADRUGA HOYA Molve Grede 35, 48327 Molve Grede</izvorni_sadrzaj>
    <derivirana_varijabla naziv="DomainObject.Predmet.ProtustrankaWithAdress_1">PROIZVODNO USLUŽNA ZADRUGA HOYA Molve Grede 35, 48327 Molve Grede</derivirana_varijabla>
  </DomainObject.Predmet.ProtustrankaWithAdress>
  <DomainObject.Predmet.ProtustrankaWithAdressOIB>
    <izvorni_sadrzaj>PROIZVODNO USLUŽNA ZADRUGA HOYA, OIB 78841415847, Molve Grede 35, 48327 Molve Grede</izvorni_sadrzaj>
    <derivirana_varijabla naziv="DomainObject.Predmet.ProtustrankaWithAdressOIB_1">PROIZVODNO USLUŽNA ZADRUGA HOYA, OIB 78841415847, Molve Grede 35, 48327 Molve Grede</derivirana_varijabla>
  </DomainObject.Predmet.ProtustrankaWithAdressOIB>
  <DomainObject.Predmet.ProtustrankaNazivFormated>
    <izvorni_sadrzaj>PROIZVODNO USLUŽNA ZADRUGA HOYA</izvorni_sadrzaj>
    <derivirana_varijabla naziv="DomainObject.Predmet.ProtustrankaNazivFormated_1">PROIZVODNO USLUŽNA ZADRUGA HOYA</derivirana_varijabla>
  </DomainObject.Predmet.ProtustrankaNazivFormated>
  <DomainObject.Predmet.ProtustrankaNazivFormatedOIB>
    <izvorni_sadrzaj>PROIZVODNO USLUŽNA ZADRUGA HOYA, OIB 78841415847</izvorni_sadrzaj>
    <derivirana_varijabla naziv="DomainObject.Predmet.ProtustrankaNazivFormatedOIB_1">PROIZVODNO USLUŽNA ZADRUGA HOYA, OIB 78841415847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944200.05</izvorni_sadrzaj>
    <derivirana_varijabla naziv="DomainObject.Predmet.TrenutnaVrijednost_1">944200.05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HOYA</item>
    </izvorni_sadrzaj>
    <derivirana_varijabla naziv="DomainObject.Predmet.ProtuStrankaListFormated_1">
      <item>PROIZVODNO USLUŽNA ZADRUGA HOYA</item>
    </derivirana_varijabla>
  </DomainObject.Predmet.ProtuStrankaListFormated>
  <DomainObject.Predmet.ProtuStrankaListFormatedOIB>
    <izvorni_sadrzaj>
      <item>PROIZVODNO USLUŽNA ZADRUGA HOYA, OIB 78841415847</item>
    </izvorni_sadrzaj>
    <derivirana_varijabla naziv="DomainObject.Predmet.ProtuStrankaListFormatedOIB_1">
      <item>PROIZVODNO USLUŽNA ZADRUGA HOYA, OIB 78841415847</item>
    </derivirana_varijabla>
  </DomainObject.Predmet.ProtuStrankaListFormatedOIB>
  <DomainObject.Predmet.ProtuStrankaListFormatedWithAdress>
    <izvorni_sadrzaj>
      <item>PROIZVODNO USLUŽNA ZADRUGA HOYA, Molve Grede 35, 48327 Molve Grede</item>
    </izvorni_sadrzaj>
    <derivirana_varijabla naziv="DomainObject.Predmet.ProtuStrankaListFormatedWithAdress_1">
      <item>PROIZVODNO USLUŽNA ZADRUGA HOYA, Molve Grede 35, 48327 Molve Grede</item>
    </derivirana_varijabla>
  </DomainObject.Predmet.ProtuStrankaListFormatedWithAdress>
  <DomainObject.Predmet.ProtuStrankaListFormatedWithAdressOIB>
    <izvorni_sadrzaj>
      <item>PROIZVODNO USLUŽNA ZADRUGA HOYA, OIB 78841415847, Molve Grede 35, 48327 Molve Grede</item>
    </izvorni_sadrzaj>
    <derivirana_varijabla naziv="DomainObject.Predmet.ProtuStrankaListFormatedWithAdressOIB_1">
      <item>PROIZVODNO USLUŽNA ZADRUGA HOYA, OIB 78841415847, Molve Grede 35, 48327 Molve Grede</item>
    </derivirana_varijabla>
  </DomainObject.Predmet.ProtuStrankaListFormatedWithAdressOIB>
  <DomainObject.Predmet.ProtuStrankaListNazivFormated>
    <izvorni_sadrzaj>
      <item>PROIZVODNO USLUŽNA ZADRUGA HOYA</item>
    </izvorni_sadrzaj>
    <derivirana_varijabla naziv="DomainObject.Predmet.ProtuStrankaListNazivFormated_1">
      <item>PROIZVODNO USLUŽNA ZADRUGA HOYA</item>
    </derivirana_varijabla>
  </DomainObject.Predmet.ProtuStrankaListNazivFormated>
  <DomainObject.Predmet.ProtuStrankaListNazivFormatedOIB>
    <izvorni_sadrzaj>
      <item>PROIZVODNO USLUŽNA ZADRUGA HOYA, OIB 78841415847</item>
    </izvorni_sadrzaj>
    <derivirana_varijabla naziv="DomainObject.Predmet.ProtuStrankaListNazivFormatedOIB_1">
      <item>PROIZVODNO USLUŽNA ZADRUGA HOYA, OIB 78841415847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Županijsko državno odvjetništvo u Varaždinu</item>
      <item>Porezna uprava, Područni ured Sjeverna Hrvatska, Koprivnica</item>
    </izvorni_sadrzaj>
    <derivirana_varijabla naziv="DomainObject.Predmet.OstaliListFormated_1">
      <item>E-oglasna ploča ovog suda</item>
      <item>Sudski registar, Trgovački sud u Varaždinu</item>
      <item>Županijsko državno odvjetništvo u Varaždinu</item>
      <item>Porezna uprava, Područni ured Sjeverna Hrvatska, Koprivnica</item>
    </derivirana_varijabla>
  </DomainObject.Predmet.OstaliListFormated>
  <DomainObject.Predmet.OstaliListFormatedOIB>
    <izvorni_sadrzaj>
      <item>E-oglasna ploča ovog suda</item>
      <item>Sudski registar, Trgovački sud u Varaždinu</item>
      <item>Županijsko državno odvjetništvo u Varaždinu</item>
      <item>Porezna uprava, Područni ured Sjeverna Hrvatska, Koprivnica</item>
    </izvorni_sadrzaj>
    <derivirana_varijabla naziv="DomainObject.Predmet.OstaliListFormatedOIB_1">
      <item>E-oglasna ploča ovog suda</item>
      <item>Sudski registar, Trgovački sud u Varaždinu</item>
      <item>Županijsko državno odvjetništvo u Varaždinu</item>
      <item>Porezna uprava, Područni ured Sjeverna Hrvatska, Koprivnica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_1">
      <item>E-oglasna ploča ovog suda</item>
      <item>Sudski registar, Trgovački sud u Varaždinu</item>
      <item>Županijsko državno odvjetništvo u Varaždinu</item>
      <item>Porezna uprava, Područni ured Sjeverna Hrvatska, Koprivnica, Hrvatske državnosti 7, 48000 Koprivnica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OIB_1">
      <item>E-oglasna ploča ovog suda</item>
      <item>Sudski registar, Trgovački sud u Varaždinu</item>
      <item>Županijsko državno odvjetništvo u Varaždinu</item>
      <item>Porezna uprava, Područni ured Sjeverna Hrvatska, Koprivnica, Hrvatske državnosti 7, 48000 Koprivnica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Županijsko državno odvjetništvo u Varaždinu</item>
      <item>Porezna uprava, Područni ured Sjeverna Hrvatska, Koprivnica</item>
    </izvorni_sadrzaj>
    <derivirana_varijabla naziv="DomainObject.Predmet.OstaliListNazivFormated_1">
      <item>E-oglasna ploča ovog suda</item>
      <item>Sudski registar, Trgovački sud u Varaždinu</item>
      <item>Županijsko državno odvjetništvo u Varaždinu</item>
      <item>Porezna uprava, Područni ured Sjeverna Hrvatska, Koprivnica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Županijsko državno odvjetništvo u Varaždinu</item>
      <item>Porezna uprava, Područni ured Sjeverna Hrvatska, Koprivnica</item>
    </izvorni_sadrzaj>
    <derivirana_varijabla naziv="DomainObject.Predmet.OstaliListNazivFormatedOIB_1">
      <item>E-oglasna ploča ovog suda</item>
      <item>Sudski registar, Trgovački sud u Varaždinu</item>
      <item>Županijsko državno odvjetništvo u Varaždinu</item>
      <item>Porezna uprava, Područni ured Sjeverna Hrvatska,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HOYA</izvorni_sadrzaj>
    <derivirana_varijabla naziv="DomainObject.Predmet.ProtustrankaIDrugi_1">PROIZVODNO USLUŽNA ZADRUGA HOYA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HOYA, OIB 78841415847, Molve Grede 35, 48327 Molve Grede</izvorni_sadrzaj>
    <derivirana_varijabla naziv="DomainObject.Predmet.ProtustrankaIDrugiAdressOIB_1">PROIZVODNO USLUŽNA ZADRUGA HOYA, OIB 78841415847, Molve Grede 35,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HOYA</item>
      <item>E-oglasna ploča ovog suda</item>
      <item>Sudski registar, Trgovački sud u Varaždinu</item>
      <item>Županijsko državno odvjetništvo u Varaždinu</item>
      <item>Porezna uprava, Područni ured Sjeverna Hrvatska, Koprivnica</item>
    </izvorni_sadrzaj>
    <derivirana_varijabla naziv="DomainObject.Predmet.SudioniciListNaziv_1">
      <item>Financijska agencija</item>
      <item>PROIZVODNO USLUŽNA ZADRUGA HOYA</item>
      <item>E-oglasna ploča ovog suda</item>
      <item>Sudski registar, Trgovački sud u Varaždinu</item>
      <item>Županijsko državno odvjetništvo u Varaždinu</item>
      <item>Porezna uprava, Područni ured Sjeverna Hrvatska, Koprivnica</item>
    </derivirana_varijabla>
  </DomainObject.Predmet.SudioniciListNaziv>
  <DomainObject.Predmet.SudioniciListAdressOIB>
    <izvorni_sadrzaj>
      <item>Financijska agencija, OIB 85821130368, A. Cesarca 2,42000 Varaždin</item>
      <item>PROIZVODNO USLUŽNA ZADRUGA HOYA, OIB 78841415847, Molve Grede 35,48327 Molve Grede</item>
      <item>E-oglasna ploča ovog suda</item>
      <item>Sudski registar, Trgovački sud u Varaždinu</item>
      <item>Županijsko državno odvjetništvo u Varaždinu</item>
      <item>Porezna uprava, Područni ured Sjeverna Hrvatska, Koprivnica, Hrvatske državnosti 7,48000 Koprivnica</item>
    </izvorni_sadrzaj>
    <derivirana_varijabla naziv="DomainObject.Predmet.SudioniciListAdressOIB_1">
      <item>Financijska agencija, OIB 85821130368, A. Cesarca 2,42000 Varaždin</item>
      <item>PROIZVODNO USLUŽNA ZADRUGA HOYA, OIB 78841415847, Molve Grede 35,48327 Molve Grede</item>
      <item>E-oglasna ploča ovog suda</item>
      <item>Sudski registar, Trgovački sud u Varaždinu</item>
      <item>Županijsko državno odvjetništvo u Varaždinu</item>
      <item>Porezna uprava, Područni ured Sjeverna Hrvatska,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78841415847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78841415847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155A0-2950-46A2-B7E9-EDEBC8240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2861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