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59e1" w14:paraId="81159e1" w:rsidRDefault="00E34584" w:rsidP="00E34584" w:rsidR="00E34584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584" w:rsidP="00E34584" w:rsidR="00E34584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E34584" w:rsidP="00E34584" w:rsidR="00E34584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E34584" w:rsidP="00E34584" w:rsidR="00E34584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E34584" w:rsidP="00E34584" w:rsidR="00E34584">
      <w:pPr>
        <w:rPr>
          <w:rFonts w:eastAsia="Calibri"/>
          <w:szCs w:val="24"/>
          <w:lang w:eastAsia="en-US"/>
        </w:rPr>
      </w:pPr>
    </w:p>
    <w:p w:rsidRDefault="00E34584" w:rsidP="00E34584" w:rsidR="00E34584">
      <w:pPr>
        <w:rPr>
          <w:szCs w:val="24"/>
        </w:rPr>
      </w:pPr>
    </w:p>
    <w:p w:rsidRDefault="00E34584" w:rsidP="00E34584" w:rsidR="00E3458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E34584" w:rsidP="00E34584" w:rsidR="00E34584">
      <w:pPr>
        <w:rPr>
          <w:szCs w:val="24"/>
        </w:rPr>
      </w:pPr>
    </w:p>
    <w:p w:rsidRDefault="00E34584" w:rsidP="00E34584" w:rsidR="00E3458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E34584" w:rsidP="00E34584" w:rsidR="00E34584">
      <w:pPr>
        <w:rPr>
          <w:szCs w:val="24"/>
        </w:rPr>
      </w:pPr>
    </w:p>
    <w:p w:rsidRDefault="00E34584" w:rsidP="00E34584" w:rsidR="00E34584">
      <w:pPr>
        <w:jc w:val="both"/>
      </w:pPr>
      <w:r>
        <w:rPr>
          <w:szCs w:val="24"/>
        </w:rPr>
        <w:tab/>
      </w:r>
      <w:r>
        <w:t>Trgovački sud u Varaždinu po sucu toga suda Hugu Wedemeyeru, kao stečajnom sucu u predmetu povodom zahtjeva Financijske agencije Regionalni centar Zagreb, Podružnica Varaždin, Augusta Cesarca 2, Varaždin, za pokretanje skraćenog stečajnog postupka protiv dužnika HOBLAJ ART d.o.o., Hrašćica, Ruđera Boškovića, OIB: 04966003567, dan</w:t>
      </w:r>
      <w:r w:rsidR="00097E27">
        <w:t>a 23</w:t>
      </w:r>
      <w:r>
        <w:t xml:space="preserve">. ožujka 2016. </w:t>
      </w:r>
    </w:p>
    <w:p w:rsidRDefault="00E34584" w:rsidP="00E34584" w:rsidR="00E34584">
      <w:pPr>
        <w:jc w:val="both"/>
      </w:pPr>
    </w:p>
    <w:p w:rsidRDefault="00E34584" w:rsidP="00E34584" w:rsidR="00E3458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E34584" w:rsidP="00E34584" w:rsidR="00E34584">
      <w:pPr>
        <w:rPr>
          <w:szCs w:val="24"/>
        </w:rPr>
      </w:pPr>
    </w:p>
    <w:p w:rsidRDefault="00E34584" w:rsidP="00E34584" w:rsidR="00E34584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HOBLAJ ART d.o.o., Hrašćica, Ruđera Boškovića, OIB: 04966003567,</w:t>
      </w:r>
      <w:r w:rsidR="00097E27">
        <w:rPr>
          <w:szCs w:val="24"/>
        </w:rPr>
        <w:t xml:space="preserve"> s danom 23</w:t>
      </w:r>
      <w:r>
        <w:rPr>
          <w:szCs w:val="24"/>
        </w:rPr>
        <w:t xml:space="preserve">. </w:t>
      </w:r>
      <w:r w:rsidR="00097E27">
        <w:rPr>
          <w:szCs w:val="24"/>
        </w:rPr>
        <w:t>ožujka</w:t>
      </w:r>
      <w:r>
        <w:rPr>
          <w:szCs w:val="24"/>
        </w:rPr>
        <w:t xml:space="preserve"> 2016. u 15,00 sati.</w:t>
      </w:r>
    </w:p>
    <w:p w:rsidRDefault="00E34584" w:rsidP="00E34584" w:rsidR="00E34584">
      <w:pPr>
        <w:jc w:val="both"/>
        <w:rPr>
          <w:szCs w:val="24"/>
        </w:rPr>
      </w:pPr>
    </w:p>
    <w:p w:rsidRDefault="00E34584" w:rsidP="00E34584" w:rsidR="00E34584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HOBLAJ ART d.o.o., Hrašćica, Ruđera Boškovića, OIB: 04966003567.</w:t>
      </w:r>
    </w:p>
    <w:p w:rsidRDefault="00E34584" w:rsidP="00E34584" w:rsidR="00E34584">
      <w:pPr>
        <w:jc w:val="both"/>
      </w:pPr>
    </w:p>
    <w:p w:rsidRDefault="00E34584" w:rsidP="00E34584" w:rsidR="00E34584">
      <w:pPr>
        <w:ind w:firstLine="708"/>
        <w:jc w:val="both"/>
      </w:pPr>
      <w:r>
        <w:t>III/ Za stečajnog upravitelja imenuje se Davor Ivančić, Čakovec, Ivana pl. Zajca 17, OIB: 21146522885.</w:t>
      </w:r>
    </w:p>
    <w:p w:rsidRDefault="00E34584" w:rsidP="00E34584" w:rsidR="00E34584">
      <w:pPr>
        <w:jc w:val="both"/>
        <w:rPr>
          <w:color w:val="FF0000"/>
        </w:rPr>
      </w:pPr>
    </w:p>
    <w:p w:rsidRDefault="00E34584" w:rsidP="00E34584" w:rsidR="00E34584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E34584" w:rsidP="00E34584" w:rsidR="00E34584">
      <w:pPr>
        <w:jc w:val="both"/>
        <w:rPr>
          <w:szCs w:val="24"/>
        </w:rPr>
      </w:pPr>
    </w:p>
    <w:p w:rsidRDefault="00E34584" w:rsidP="00E34584" w:rsidR="00E34584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HOBLAJ ART d.o.o., Hrašćica, Ruđera Boškovića, OIB: 04966003567,</w:t>
      </w:r>
      <w:r>
        <w:rPr>
          <w:szCs w:val="24"/>
        </w:rPr>
        <w:t xml:space="preserve"> biti će brisan iz sudskog registra.</w:t>
      </w:r>
    </w:p>
    <w:p w:rsidRDefault="00E34584" w:rsidP="00E34584" w:rsidR="00E34584">
      <w:pPr>
        <w:rPr>
          <w:szCs w:val="24"/>
        </w:rPr>
      </w:pPr>
    </w:p>
    <w:p w:rsidRDefault="00E34584" w:rsidP="00E34584" w:rsidR="00E34584">
      <w:pPr>
        <w:rPr>
          <w:szCs w:val="24"/>
        </w:rPr>
      </w:pPr>
    </w:p>
    <w:p w:rsidRDefault="00E34584" w:rsidP="00E34584" w:rsidR="00E3458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E34584" w:rsidP="00E34584" w:rsidR="00E34584">
      <w:pPr>
        <w:rPr>
          <w:szCs w:val="24"/>
        </w:rPr>
      </w:pPr>
    </w:p>
    <w:p w:rsidRDefault="00E34584" w:rsidP="00E34584" w:rsidR="00E34584">
      <w:pPr>
        <w:jc w:val="both"/>
        <w:rPr>
          <w:szCs w:val="24"/>
        </w:rPr>
      </w:pPr>
      <w:r>
        <w:rPr>
          <w:szCs w:val="24"/>
        </w:rPr>
        <w:tab/>
        <w:t>Predlagatelj je dana 5.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E34584" w:rsidP="00E34584" w:rsidR="00E34584">
      <w:pPr>
        <w:rPr>
          <w:szCs w:val="24"/>
        </w:rPr>
      </w:pPr>
    </w:p>
    <w:p w:rsidRDefault="00E34584" w:rsidP="00E34584" w:rsidR="00E34584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prokazni </w:t>
      </w:r>
      <w:r>
        <w:rPr>
          <w:szCs w:val="24"/>
        </w:rP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34584" w:rsidP="00E34584" w:rsidR="00E34584">
      <w:pPr>
        <w:rPr>
          <w:szCs w:val="24"/>
        </w:rPr>
      </w:pPr>
    </w:p>
    <w:p w:rsidRDefault="00E34584" w:rsidP="00E34584" w:rsidR="00E34584">
      <w:pPr>
        <w:rPr>
          <w:szCs w:val="24"/>
        </w:rPr>
      </w:pPr>
    </w:p>
    <w:p w:rsidRDefault="00097E27" w:rsidP="00E34584" w:rsidR="00E34584">
      <w:pPr>
        <w:jc w:val="center"/>
        <w:rPr>
          <w:szCs w:val="24"/>
        </w:rPr>
      </w:pPr>
      <w:r>
        <w:rPr>
          <w:szCs w:val="24"/>
        </w:rPr>
        <w:t>U Varaždinu, 23</w:t>
      </w:r>
      <w:r w:rsidR="00E34584">
        <w:rPr>
          <w:szCs w:val="24"/>
        </w:rPr>
        <w:t>. ožujka 2016.</w:t>
      </w:r>
    </w:p>
    <w:p w:rsidRDefault="00E34584" w:rsidP="00E34584" w:rsidR="00E34584">
      <w:pPr>
        <w:jc w:val="center"/>
        <w:rPr>
          <w:szCs w:val="24"/>
        </w:rPr>
      </w:pPr>
    </w:p>
    <w:p w:rsidRDefault="00E34584" w:rsidP="00E34584" w:rsidR="00E34584">
      <w:pPr>
        <w:jc w:val="center"/>
        <w:rPr>
          <w:szCs w:val="24"/>
        </w:rPr>
      </w:pPr>
    </w:p>
    <w:p w:rsidRDefault="00E34584" w:rsidP="00E34584" w:rsidR="00E34584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E34584" w:rsidP="00E34584" w:rsidR="00E34584">
      <w:pPr>
        <w:ind w:left="4956"/>
        <w:jc w:val="center"/>
        <w:rPr>
          <w:szCs w:val="24"/>
        </w:rPr>
      </w:pPr>
    </w:p>
    <w:p w:rsidRDefault="00E34584" w:rsidP="00E34584" w:rsidR="00E34584">
      <w:pPr>
        <w:ind w:left="4956"/>
        <w:jc w:val="center"/>
        <w:rPr>
          <w:szCs w:val="24"/>
        </w:rPr>
      </w:pPr>
      <w:r>
        <w:rPr>
          <w:szCs w:val="24"/>
        </w:rPr>
        <w:t>Hugo Wedemeyer</w:t>
      </w:r>
    </w:p>
    <w:p w:rsidRDefault="00E34584" w:rsidP="00E34584" w:rsidR="00E3458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E34584" w:rsidP="00E34584" w:rsidR="00E34584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E34584" w:rsidP="00E34584" w:rsidR="00E34584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E34584" w:rsidP="00E34584" w:rsidR="00E34584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E34584" w:rsidP="00E34584" w:rsidR="00E3458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34584" w:rsidP="00E34584" w:rsidR="00E34584">
      <w:pPr>
        <w:rPr>
          <w:szCs w:val="24"/>
        </w:rPr>
      </w:pPr>
    </w:p>
    <w:p w:rsidRDefault="00E34584" w:rsidP="00E34584" w:rsidR="00E34584">
      <w:pPr>
        <w:rPr>
          <w:szCs w:val="24"/>
        </w:rPr>
      </w:pPr>
    </w:p>
    <w:p w:rsidRDefault="00E34584" w:rsidP="00E34584" w:rsidR="00E34584">
      <w:pPr>
        <w:rPr>
          <w:szCs w:val="24"/>
        </w:rPr>
      </w:pPr>
      <w:r>
        <w:rPr>
          <w:szCs w:val="24"/>
        </w:rPr>
        <w:t>DNA:</w:t>
      </w:r>
    </w:p>
    <w:p w:rsidRDefault="00E34584" w:rsidP="00E34584" w:rsidR="00E34584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E34584" w:rsidP="00E34584" w:rsidR="00E34584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E34584" w:rsidP="00E34584" w:rsidR="00E34584" w:rsidRPr="00E34584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HOBLAJ ART d.o.o., Hrašćica, Ruđera Boškovića</w:t>
      </w:r>
    </w:p>
    <w:p w:rsidRDefault="00E34584" w:rsidP="00E34584" w:rsidR="00E3458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E34584" w:rsidP="00E34584" w:rsidR="00E3458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Graberje 1         </w:t>
      </w:r>
    </w:p>
    <w:p w:rsidRDefault="00E34584" w:rsidP="00E34584" w:rsidR="00E3458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Stečajni upravitelj </w:t>
      </w:r>
      <w:r>
        <w:t>Davor Ivančić, Čakovec, Ivana pl. Zajca 17</w:t>
      </w:r>
    </w:p>
    <w:p w:rsidRDefault="00E34584" w:rsidP="00E34584" w:rsidR="00E3458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E34584" w:rsidP="00E34584" w:rsidR="00E34584">
      <w:pPr>
        <w:pStyle w:val="Odlomakpopisa"/>
        <w:numPr>
          <w:ilvl w:val="0"/>
          <w:numId w:val="1"/>
        </w:numPr>
      </w:pPr>
      <w:r w:rsidRPr="003D4FB3">
        <w:rPr>
          <w:szCs w:val="24"/>
        </w:rPr>
        <w:t>Pisarnica – kal. 20 dana</w:t>
      </w:r>
    </w:p>
    <w:p w:rsidRDefault="00E34584" w:rsidP="00E34584" w:rsidR="00E34584"/>
    <w:p w:rsidRDefault="00E42A52" w:rsidR="00E42A52"/>
    <w:sectPr w:rsidSect="00E34584" w:rsidR="00E42A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B6E" w:rsidP="00E34584" w:rsidR="00AD0B6E">
      <w:r>
        <w:separator/>
      </w:r>
    </w:p>
  </w:endnote>
  <w:endnote w:id="0" w:type="continuationSeparator">
    <w:p w:rsidRDefault="00AD0B6E" w:rsidP="00E34584" w:rsidR="00AD0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B6E" w:rsidP="00E34584" w:rsidR="00AD0B6E">
      <w:r>
        <w:separator/>
      </w:r>
    </w:p>
  </w:footnote>
  <w:footnote w:id="0" w:type="continuationSeparator">
    <w:p w:rsidRDefault="00AD0B6E" w:rsidP="00E34584" w:rsidR="00AD0B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584" w:rsidP="00E34584" w:rsidR="00E34584">
    <w:pPr>
      <w:pStyle w:val="Zaglavlje"/>
    </w:pPr>
    <w:r>
      <w:tab/>
      <w:t>2</w:t>
    </w:r>
    <w:r>
      <w:tab/>
      <w:t>Poslovni broj: 6 St-716/15-5</w:t>
    </w:r>
  </w:p>
  <w:p w:rsidRDefault="00E34584" w:rsidR="00E345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584" w:rsidP="00E34584" w:rsidR="00E34584">
    <w:pPr>
      <w:pStyle w:val="Zaglavlje"/>
      <w:jc w:val="right"/>
    </w:pPr>
    <w:r>
      <w:t>Poslovni broj: 6 St-716/15-5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4BBF"/>
    <w:rsid w:val="00062166"/>
    <w:rsid w:val="00097E27"/>
    <w:rsid w:val="006A7C29"/>
    <w:rsid w:val="00AD0B6E"/>
    <w:rsid w:val="00B34BBF"/>
    <w:rsid w:val="00D637D9"/>
    <w:rsid w:val="00E34584"/>
    <w:rsid w:val="00E4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58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45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45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58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45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4584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45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4584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7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37D9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7D9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7D9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7D9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58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45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45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58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45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4584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45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4584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7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37D9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7D9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7D9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7D9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St-716/2015</izvorni_sadrzaj>
    <derivirana_varijabla naziv="DomainObject.Predmet.OznakaBroj_1">St-716/2015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HOBLAJ ART društvo s ograničenom odgovornošću za ugostiteljstvo i usluge</izvorni_sadrzaj>
    <derivirana_varijabla naziv="DomainObject.Predmet.ProtustrankaFormated_1">  HOBLAJ ART društvo s ograničenom odgovornošću za ugostiteljstvo i usluge</derivirana_varijabla>
  </DomainObject.Predmet.ProtustrankaFormated>
  <DomainObject.Predmet.ProtustrankaFormatedOIB>
    <izvorni_sadrzaj>  HOBLAJ ART društvo s ograničenom odgovornošću za ugostiteljstvo i usluge, OIB 04966003567</izvorni_sadrzaj>
    <derivirana_varijabla naziv="DomainObject.Predmet.ProtustrankaFormatedOIB_1">  HOBLAJ ART društvo s ograničenom odgovornošću za ugostiteljstvo i usluge, OIB 04966003567</derivirana_varijabla>
  </DomainObject.Predmet.ProtustrankaFormatedOIB>
  <DomainObject.Predmet.ProtustrankaFormatedWithAdress>
    <izvorni_sadrzaj> HOBLAJ ART društvo s ograničenom odgovornošću za ugostiteljstvo i usluge, Ruđera Boškovića 7, 42000 Hrašćica</izvorni_sadrzaj>
    <derivirana_varijabla naziv="DomainObject.Predmet.ProtustrankaFormatedWithAdress_1"> HOBLAJ ART društvo s ograničenom odgovornošću za ugostiteljstvo i usluge, Ruđera Boškovića 7, 42000 Hrašćica</derivirana_varijabla>
  </DomainObject.Predmet.ProtustrankaFormatedWithAdress>
  <DomainObject.Predmet.ProtustrankaFormatedWithAdressOIB>
    <izvorni_sadrzaj> HOBLAJ ART društvo s ograničenom odgovornošću za ugostiteljstvo i usluge, OIB 04966003567, Ruđera Boškovića 7, 42000 Hrašćica</izvorni_sadrzaj>
    <derivirana_varijabla naziv="DomainObject.Predmet.ProtustrankaFormatedWithAdressOIB_1"> HOBLAJ ART društvo s ograničenom odgovornošću za ugostiteljstvo i usluge, OIB 04966003567, Ruđera Boškovića 7, 42000 Hrašćica</derivirana_varijabla>
  </DomainObject.Predmet.ProtustrankaFormatedWithAdressOIB>
  <DomainObject.Predmet.ProtustrankaWithAdress>
    <izvorni_sadrzaj>HOBLAJ ART društvo s ograničenom odgovornošću za ugostiteljstvo i usluge Ruđera Boškovića 7, 42000 Hrašćica</izvorni_sadrzaj>
    <derivirana_varijabla naziv="DomainObject.Predmet.ProtustrankaWithAdress_1">HOBLAJ ART društvo s ograničenom odgovornošću za ugostiteljstvo i usluge Ruđera Boškovića 7, 42000 Hrašćica</derivirana_varijabla>
  </DomainObject.Predmet.ProtustrankaWithAdress>
  <DomainObject.Predmet.ProtustrankaWithAdressOIB>
    <izvorni_sadrzaj>HOBLAJ ART društvo s ograničenom odgovornošću za ugostiteljstvo i usluge, OIB 04966003567, Ruđera Boškovića 7, 42000 Hrašćica</izvorni_sadrzaj>
    <derivirana_varijabla naziv="DomainObject.Predmet.ProtustrankaWithAdressOIB_1">HOBLAJ ART društvo s ograničenom odgovornošću za ugostiteljstvo i usluge, OIB 04966003567, Ruđera Boškovića 7, 42000 Hrašćica</derivirana_varijabla>
  </DomainObject.Predmet.ProtustrankaWithAdressOIB>
  <DomainObject.Predmet.ProtustrankaNazivFormated>
    <izvorni_sadrzaj>HOBLAJ ART društvo s ograničenom odgovornošću za ugostiteljstvo i usluge</izvorni_sadrzaj>
    <derivirana_varijabla naziv="DomainObject.Predmet.ProtustrankaNazivFormated_1">HOBLAJ ART društvo s ograničenom odgovornošću za ugostiteljstvo i usluge</derivirana_varijabla>
  </DomainObject.Predmet.ProtustrankaNazivFormated>
  <DomainObject.Predmet.ProtustrankaNazivFormatedOIB>
    <izvorni_sadrzaj>HOBLAJ ART društvo s ograničenom odgovornošću za ugostiteljstvo i usluge, OIB 04966003567</izvorni_sadrzaj>
    <derivirana_varijabla naziv="DomainObject.Predmet.ProtustrankaNazivFormatedOIB_1">HOBLAJ ART društvo s ograničenom odgovornošću za ugostiteljstvo i usluge, OIB 04966003567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55046.14</izvorni_sadrzaj>
    <derivirana_varijabla naziv="DomainObject.Predmet.TrenutnaVrijednost_1">55046.14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HOBLAJ ART društvo s ograničenom odgovornošću za ugostiteljstvo i usluge</item>
    </izvorni_sadrzaj>
    <derivirana_varijabla naziv="DomainObject.Predmet.ProtuStrankaListFormated_1">
      <item>HOBLAJ ART društvo s ograničenom odgovornošću za ugostiteljstvo i usluge</item>
    </derivirana_varijabla>
  </DomainObject.Predmet.ProtuStrankaListFormated>
  <DomainObject.Predmet.ProtuStrankaListFormatedOIB>
    <izvorni_sadrzaj>
      <item>HOBLAJ ART društvo s ograničenom odgovornošću za ugostiteljstvo i usluge, OIB 04966003567</item>
    </izvorni_sadrzaj>
    <derivirana_varijabla naziv="DomainObject.Predmet.ProtuStrankaListFormatedOIB_1">
      <item>HOBLAJ ART društvo s ograničenom odgovornošću za ugostiteljstvo i usluge, OIB 04966003567</item>
    </derivirana_varijabla>
  </DomainObject.Predmet.ProtuStrankaListFormatedOIB>
  <DomainObject.Predmet.ProtuStrankaListFormatedWithAdress>
    <izvorni_sadrzaj>
      <item>HOBLAJ ART društvo s ograničenom odgovornošću za ugostiteljstvo i usluge, Ruđera Boškovića 7, 42000 Hrašćica</item>
    </izvorni_sadrzaj>
    <derivirana_varijabla naziv="DomainObject.Predmet.ProtuStrankaListFormatedWithAdress_1">
      <item>HOBLAJ ART društvo s ograničenom odgovornošću za ugostiteljstvo i usluge, Ruđera Boškovića 7, 42000 Hrašćica</item>
    </derivirana_varijabla>
  </DomainObject.Predmet.ProtuStrankaListFormatedWithAdress>
  <DomainObject.Predmet.ProtuStrankaListFormatedWithAdressOIB>
    <izvorni_sadrzaj>
      <item>HOBLAJ ART društvo s ograničenom odgovornošću za ugostiteljstvo i usluge, OIB 04966003567, Ruđera Boškovića 7, 42000 Hrašćica</item>
    </izvorni_sadrzaj>
    <derivirana_varijabla naziv="DomainObject.Predmet.ProtuStrankaListFormatedWithAdressOIB_1">
      <item>HOBLAJ ART društvo s ograničenom odgovornošću za ugostiteljstvo i usluge, OIB 04966003567, Ruđera Boškovića 7, 42000 Hrašćica</item>
    </derivirana_varijabla>
  </DomainObject.Predmet.ProtuStrankaListFormatedWithAdressOIB>
  <DomainObject.Predmet.ProtuStrankaListNazivFormated>
    <izvorni_sadrzaj>
      <item>HOBLAJ ART društvo s ograničenom odgovornošću za ugostiteljstvo i usluge</item>
    </izvorni_sadrzaj>
    <derivirana_varijabla naziv="DomainObject.Predmet.ProtuStrankaListNazivFormated_1">
      <item>HOBLAJ ART društvo s ograničenom odgovornošću za ugostiteljstvo i usluge</item>
    </derivirana_varijabla>
  </DomainObject.Predmet.ProtuStrankaListNazivFormated>
  <DomainObject.Predmet.ProtuStrankaListNazivFormatedOIB>
    <izvorni_sadrzaj>
      <item>HOBLAJ ART društvo s ograničenom odgovornošću za ugostiteljstvo i usluge, OIB 04966003567</item>
    </izvorni_sadrzaj>
    <derivirana_varijabla naziv="DomainObject.Predmet.ProtuStrankaListNazivFormatedOIB_1">
      <item>HOBLAJ ART društvo s ograničenom odgovornošću za ugostiteljstvo i usluge, OIB 04966003567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HOBLAJ ART društvo s ograničenom odgovornošću za ugostiteljstvo i usluge</izvorni_sadrzaj>
    <derivirana_varijabla naziv="DomainObject.Predmet.ProtustrankaIDrugi_1">HOBLAJ ART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HOBLAJ ART društvo s ograničenom odgovornošću za ugostiteljstvo i usluge, OIB 04966003567, Ruđera Boškovića 7, 42000 Hrašćica</izvorni_sadrzaj>
    <derivirana_varijabla naziv="DomainObject.Predmet.ProtustrankaIDrugiAdressOIB_1">HOBLAJ ART društvo s ograničenom odgovornošću za ugostiteljstvo i usluge, OIB 04966003567, Ruđera Boškovića 7,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HOBLAJ ART društvo s ograničenom odgovornošću za ugostiteljstvo i usluge</item>
      <item>E-oglasna ploča</item>
      <item>Sudski registar, Trgovački sud u Varaždinu</item>
    </izvorni_sadrzaj>
    <derivirana_varijabla naziv="DomainObject.Predmet.SudioniciListNaziv_1">
      <item>Financijska agencija</item>
      <item>HOBLAJ ART društvo s ograničenom odgovornošću za ugostiteljstvo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HOBLAJ ART društvo s ograničenom odgovornošću za ugostiteljstvo i usluge, OIB 04966003567, Ruđera Boškovića 7,42000 Hrašćica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HOBLAJ ART društvo s ograničenom odgovornošću za ugostiteljstvo i usluge, OIB 04966003567, Ruđera Boškovića 7,42000 Hrašćica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04966003567</item>
      <item>, OIB null</item>
      <item>, OIB null</item>
    </izvorni_sadrzaj>
    <derivirana_varijabla naziv="DomainObject.Predmet.SudioniciListNazivOIB_1">
      <item>, OIB 85821130368</item>
      <item>, OIB 04966003567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2736</properties:Characters>
  <properties:Lines>82</properties:Lines>
  <properties:Paragraphs>30</properties:Paragraphs>
  <properties:TotalTime>0</properties:TotalTime>
  <properties:ScaleCrop>false</properties:ScaleCrop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2016-03-22T08:53:00Z</dcterms:created>
  <dc:creator>Maja Kovačić</dc:creator>
  <dc:description/>
  <cp:keywords/>
  <cp:lastModifiedBy>Maja Kovačić</cp:lastModifiedBy>
  <cp:lastPrinted>2016-03-22T09:08:00Z</cp:lastPrinted>
  <dcterms:modified xmlns:xsi="http://www.w3.org/2001/XMLSchema-instance" xsi:type="dcterms:W3CDTF">2016-03-23T07:31:00Z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