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1940" w14:paraId="b171940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422865">
        <w:t>SATELIT KOMUNIKACIJA</w:t>
      </w:r>
      <w:r w:rsidR="00F1246C">
        <w:t xml:space="preserve"> </w:t>
      </w:r>
      <w:r w:rsidR="00BD7405">
        <w:t xml:space="preserve">d.o.o., </w:t>
      </w:r>
      <w:r w:rsidR="00422865">
        <w:t>Šibenik</w:t>
      </w:r>
      <w:r w:rsidR="00BD7405">
        <w:t xml:space="preserve">, </w:t>
      </w:r>
      <w:r w:rsidR="00422865">
        <w:t>Vladimira Nazora 9</w:t>
      </w:r>
      <w:r w:rsidR="00BD7405">
        <w:t xml:space="preserve">, OIB: </w:t>
      </w:r>
      <w:r w:rsidR="00422865">
        <w:t>01516825116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422865">
        <w:t>5</w:t>
      </w:r>
      <w:r>
        <w:t xml:space="preserve">. </w:t>
      </w:r>
      <w:r w:rsidR="00C2037B">
        <w:t>lipnja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1246C">
        <w:t>6</w:t>
      </w:r>
      <w:r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22865" w:rsidRPr="00422865">
        <w:t>SATELIT KOMUNIKACIJA d.o.o., Šibenik, Vladimira Nazora 9, OIB: 01516825116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422865">
        <w:t>6</w:t>
      </w:r>
      <w:r w:rsidR="00BD7405">
        <w:t>.</w:t>
      </w:r>
      <w:r w:rsidR="00422865">
        <w:t>927</w:t>
      </w:r>
      <w:r w:rsidR="00BD7405">
        <w:t>,</w:t>
      </w:r>
      <w:r w:rsidR="00132201">
        <w:t>68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422865">
        <w:t>Milka Omrčen Henčel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1246C">
        <w:t>6</w:t>
      </w:r>
      <w:r w:rsidR="00814E35"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6736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422865">
      <w:t>281/17-6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422865">
      <w:t>281</w:t>
    </w:r>
    <w:r w:rsidR="0076513B">
      <w:t>/1</w:t>
    </w:r>
    <w:r w:rsidR="00FF274E">
      <w:t>7</w:t>
    </w:r>
    <w:r w:rsidR="0076513B">
      <w:t>-</w:t>
    </w:r>
    <w:r w:rsidR="0042286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32201"/>
    <w:rsid w:val="002F1F17"/>
    <w:rsid w:val="002F6CBF"/>
    <w:rsid w:val="00422865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156C9"/>
    <w:rsid w:val="0076513B"/>
    <w:rsid w:val="00792826"/>
    <w:rsid w:val="00804643"/>
    <w:rsid w:val="00814E35"/>
    <w:rsid w:val="0082637D"/>
    <w:rsid w:val="008337B7"/>
    <w:rsid w:val="00907360"/>
    <w:rsid w:val="00926A1D"/>
    <w:rsid w:val="00983B50"/>
    <w:rsid w:val="00990A98"/>
    <w:rsid w:val="00997BBA"/>
    <w:rsid w:val="009E2467"/>
    <w:rsid w:val="00A32F79"/>
    <w:rsid w:val="00A424B2"/>
    <w:rsid w:val="00A64D31"/>
    <w:rsid w:val="00A67360"/>
    <w:rsid w:val="00AA204A"/>
    <w:rsid w:val="00BA4D2C"/>
    <w:rsid w:val="00BD7405"/>
    <w:rsid w:val="00C2037B"/>
    <w:rsid w:val="00C630F2"/>
    <w:rsid w:val="00C6433B"/>
    <w:rsid w:val="00CB1099"/>
    <w:rsid w:val="00D21ECB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3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3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SATELIT KOMUNIKACIJA društvo s ograničenom odgovornošću za trgovinu i usluge</izvorni_sadrzaj>
    <derivirana_varijabla naziv="DomainObject.Predmet.ProtustrankaFormated_1">  SATELIT KOMUNIKACIJA društvo s ograničenom odgovornošću za trgovinu i usluge</derivirana_varijabla>
  </DomainObject.Predmet.ProtustrankaFormated>
  <DomainObject.Predmet.ProtustrankaFormatedOIB>
    <izvorni_sadrzaj>  SATELIT KOMUNIKACIJA društvo s ograničenom odgovornošću za trgovinu i usluge, OIB 01516825116</izvorni_sadrzaj>
    <derivirana_varijabla naziv="DomainObject.Predmet.ProtustrankaFormatedOIB_1">  SATELIT KOMUNIKACIJA društvo s ograničenom odgovornošću za trgovinu i usluge, OIB 01516825116</derivirana_varijabla>
  </DomainObject.Predmet.ProtustrankaFormatedOIB>
  <DomainObject.Predmet.ProtustrankaFormatedWithAdress>
    <izvorni_sadrzaj> SATELIT KOMUNIKACIJA društvo s ograničenom odgovornošću za trgovinu i usluge, Vladimira Nazora 9, 22000 Šibenik</izvorni_sadrzaj>
    <derivirana_varijabla naziv="DomainObject.Predmet.ProtustrankaFormatedWithAdress_1"> SATELIT KOMUNIKACIJA društvo s ograničenom odgovornošću za trgovinu i usluge, Vladimira Nazora 9, 22000 Šibenik</derivirana_varijabla>
  </DomainObject.Predmet.ProtustrankaFormatedWithAdress>
  <DomainObject.Predmet.ProtustrankaFormatedWithAdressOIB>
    <izvorni_sadrzaj> SATELIT KOMUNIKACIJA društvo s ograničenom odgovornošću za trgovinu i usluge, OIB 01516825116, Vladimira Nazora 9, 22000 Šibenik</izvorni_sadrzaj>
    <derivirana_varijabla naziv="DomainObject.Predmet.ProtustrankaFormatedWithAdressOIB_1"> SATELIT KOMUNIKACIJA društvo s ograničenom odgovornošću za trgovinu i usluge, OIB 01516825116, Vladimira Nazora 9, 22000 Šibenik</derivirana_varijabla>
  </DomainObject.Predmet.ProtustrankaFormatedWithAdressOIB>
  <DomainObject.Predmet.ProtustrankaWithAdress>
    <izvorni_sadrzaj>SATELIT KOMUNIKACIJA društvo s ograničenom odgovornošću za trgovinu i usluge Vladimira Nazora 9, 22000 Šibenik</izvorni_sadrzaj>
    <derivirana_varijabla naziv="DomainObject.Predmet.ProtustrankaWithAdress_1">SATELIT KOMUNIKACIJA društvo s ograničenom odgovornošću za trgovinu i usluge Vladimira Nazora 9, 22000 Šibenik</derivirana_varijabla>
  </DomainObject.Predmet.ProtustrankaWithAdress>
  <DomainObject.Predmet.ProtustrankaWithAdressOIB>
    <izvorni_sadrzaj>SATELIT KOMUNIKACIJA društvo s ograničenom odgovornošću za trgovinu i usluge, OIB 01516825116, Vladimira Nazora 9, 22000 Šibenik</izvorni_sadrzaj>
    <derivirana_varijabla naziv="DomainObject.Predmet.ProtustrankaWithAdressOIB_1">SATELIT KOMUNIKACIJA društvo s ograničenom odgovornošću za trgovinu i usluge, OIB 01516825116, Vladimira Nazora 9, 22000 Šibenik</derivirana_varijabla>
  </DomainObject.Predmet.ProtustrankaWithAdressOIB>
  <DomainObject.Predmet.ProtustrankaNazivFormated>
    <izvorni_sadrzaj>SATELIT KOMUNIKACIJA društvo s ograničenom odgovornošću za trgovinu i usluge</izvorni_sadrzaj>
    <derivirana_varijabla naziv="DomainObject.Predmet.ProtustrankaNazivFormated_1">SATELIT KOMUNIKACIJA društvo s ograničenom odgovornošću za trgovinu i usluge</derivirana_varijabla>
  </DomainObject.Predmet.ProtustrankaNazivFormated>
  <DomainObject.Predmet.ProtustrankaNazivFormatedOIB>
    <izvorni_sadrzaj>SATELIT KOMUNIKACIJA društvo s ograničenom odgovornošću za trgovinu i usluge, OIB 01516825116</izvorni_sadrzaj>
    <derivirana_varijabla naziv="DomainObject.Predmet.ProtustrankaNazivFormatedOIB_1">SATELIT KOMUNIKACIJA društvo s ograničenom odgovornošću za trgovinu i usluge, OIB 01516825116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SATELIT KOMUNIKACIJA društvo s ograničenom odgovornošću za trgovinu i usluge</item>
    </izvorni_sadrzaj>
    <derivirana_varijabla naziv="DomainObject.Predmet.ProtuStrankaListFormated_1">
      <item>SATELIT KOMUNIKACIJA društvo s ograničenom odgovornošću za trgovinu i usluge</item>
    </derivirana_varijabla>
  </DomainObject.Predmet.ProtuStrankaListFormated>
  <DomainObject.Predmet.ProtuStrankaListFormatedOIB>
    <izvorni_sadrzaj>
      <item>SATELIT KOMUNIKACIJA društvo s ograničenom odgovornošću za trgovinu i usluge, OIB 01516825116</item>
    </izvorni_sadrzaj>
    <derivirana_varijabla naziv="DomainObject.Predmet.ProtuStrankaListFormatedOIB_1">
      <item>SATELIT KOMUNIKACIJA društvo s ograničenom odgovornošću za trgovinu i usluge, OIB 01516825116</item>
    </derivirana_varijabla>
  </DomainObject.Predmet.ProtuStrankaListFormatedOIB>
  <DomainObject.Predmet.ProtuStrankaListFormatedWithAdress>
    <izvorni_sadrzaj>
      <item>SATELIT KOMUNIKACIJA društvo s ograničenom odgovornošću za trgovinu i usluge, Vladimira Nazora 9, 22000 Šibenik</item>
    </izvorni_sadrzaj>
    <derivirana_varijabla naziv="DomainObject.Predmet.ProtuStrankaListFormatedWithAdress_1">
      <item>SATELIT KOMUNIKACIJA društvo s ograničenom odgovornošću za trgovinu i usluge, Vladimira Nazora 9, 22000 Šibenik</item>
    </derivirana_varijabla>
  </DomainObject.Predmet.ProtuStrankaListFormatedWithAdress>
  <DomainObject.Predmet.ProtuStrankaListFormatedWithAdressOIB>
    <izvorni_sadrzaj>
      <item>SATELIT KOMUNIKACIJA društvo s ograničenom odgovornošću za trgovinu i usluge, OIB 01516825116, Vladimira Nazora 9, 22000 Šibenik</item>
    </izvorni_sadrzaj>
    <derivirana_varijabla naziv="DomainObject.Predmet.ProtuStrankaListFormatedWithAdressOIB_1">
      <item>SATELIT KOMUNIKACIJA društvo s ograničenom odgovornošću za trgovinu i usluge, OIB 01516825116, Vladimira Nazora 9, 22000 Šibenik</item>
    </derivirana_varijabla>
  </DomainObject.Predmet.ProtuStrankaListFormatedWithAdressOIB>
  <DomainObject.Predmet.ProtuStrankaListNazivFormated>
    <izvorni_sadrzaj>
      <item>SATELIT KOMUNIKACIJA društvo s ograničenom odgovornošću za trgovinu i usluge</item>
    </izvorni_sadrzaj>
    <derivirana_varijabla naziv="DomainObject.Predmet.ProtuStrankaListNazivFormated_1">
      <item>SATELIT KOMUNIKACIJA društvo s ograničenom odgovornošću za trgovinu i usluge</item>
    </derivirana_varijabla>
  </DomainObject.Predmet.ProtuStrankaListNazivFormated>
  <DomainObject.Predmet.ProtuStrankaListNazivFormatedOIB>
    <izvorni_sadrzaj>
      <item>SATELIT KOMUNIKACIJA društvo s ograničenom odgovornošću za trgovinu i usluge, OIB 01516825116</item>
    </izvorni_sadrzaj>
    <derivirana_varijabla naziv="DomainObject.Predmet.ProtuStrankaListNazivFormatedOIB_1">
      <item>SATELIT KOMUNIKACIJA društvo s ograničenom odgovornošću za trgovinu i usluge, OIB 01516825116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SATELIT KOMUNIKACIJA društvo s ograničenom odgovornošću za trgovinu i usluge</izvorni_sadrzaj>
    <derivirana_varijabla naziv="DomainObject.Predmet.ProtustrankaIDrugi_1">SATELIT KOMUNIKACIJA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SATELIT KOMUNIKACIJA društvo s ograničenom odgovornošću za trgovinu i usluge, OIB 01516825116, Vladimira Nazora 9, 22000 Šibenik</izvorni_sadrzaj>
    <derivirana_varijabla naziv="DomainObject.Predmet.ProtustrankaIDrugiAdressOIB_1">SATELIT KOMUNIKACIJA društvo s ograničenom odgovornošću za trgovinu i usluge, OIB 01516825116, Vladimira Nazora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SATELIT KOMUNIKACIJA društvo s ograničenom odgovornošću za trgovinu i usluge</item>
    </izvorni_sadrzaj>
    <derivirana_varijabla naziv="DomainObject.Predmet.SudioniciListNaziv_1">
      <item>FINA - Podružnica Šibenik</item>
      <item>SATELIT KOMUNIKACIJA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SATELIT KOMUNIKACIJA društvo s ograničenom odgovornošću za trgovinu i usluge, OIB 01516825116, Vladimira Nazora 9,22000 Šibenik</item>
    </izvorni_sadrzaj>
    <derivirana_varijabla naziv="DomainObject.Predmet.SudioniciListAdressOIB_1">
      <item>FINA - Podružnica Šibenik, OIB 85821130368, Perivoj L. Marune 1,22000 Šibenik</item>
      <item>SATELIT KOMUNIKACIJA društvo s ograničenom odgovornošću za trgovinu i usluge, OIB 01516825116, Vladimira Nazora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01516825116</item>
    </izvorni_sadrzaj>
    <derivirana_varijabla naziv="DomainObject.Predmet.SudioniciListNazivOIB_1">
      <item>, OIB 85821130368</item>
      <item>, OIB 01516825116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2000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2017-07-06T08:06:00Z</dcterms:created>
  <dc:creator>Tina Grgas</dc:creator>
  <cp:lastModifiedBy>wsadmin</cp:lastModifiedBy>
  <cp:lastPrinted>2017-07-06T08:09:00Z</cp:lastPrinted>
  <dcterms:modified xmlns:xsi="http://www.w3.org/2001/XMLSchema-instance" xsi:type="dcterms:W3CDTF">2017-07-12T05:47:00Z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