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8e40" w14:paraId="e088e40" w:rsidRDefault="00E22A64" w:rsidP="00C62681" w:rsidR="00A92FB6" w:rsidRPr="008925CF">
      <w:pPr>
        <w15:collapsed w:val="false"/>
        <w:rPr>
          <w:b/>
        </w:rPr>
      </w:pPr>
      <w:bookmarkStart w:name="_GoBack" w:id="0"/>
      <w:bookmarkEnd w:id="0"/>
      <w:r w:rsidRPr="008925CF">
        <w:rPr>
          <w:b/>
        </w:rPr>
        <w:t xml:space="preserve">               </w:t>
      </w:r>
      <w:r w:rsidRPr="008925CF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8925CF">
      <w:pPr>
        <w:jc w:val="both"/>
        <w:rPr>
          <w:b/>
        </w:rPr>
      </w:pPr>
    </w:p>
    <w:p w:rsidRDefault="00AB197E" w:rsidP="00AB197E" w:rsidR="00A92FB6" w:rsidRPr="008925CF">
      <w:pPr>
        <w:jc w:val="both"/>
        <w:rPr>
          <w:b/>
        </w:rPr>
      </w:pPr>
      <w:r w:rsidRPr="008925CF">
        <w:rPr>
          <w:b/>
        </w:rPr>
        <w:t>REPUBLIKA HRVATSKA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TRGOVAČKI SUD U SPLITU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STALNA SLUŽBA U DUBROVNIKU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Dubrovnik, dr. Ante Starčevića 23</w:t>
      </w:r>
    </w:p>
    <w:p w:rsidRDefault="002E3C71" w:rsidP="00C62681" w:rsidR="00C62681" w:rsidRPr="008925CF">
      <w:pPr>
        <w:jc w:val="right"/>
        <w:rPr>
          <w:b/>
        </w:rPr>
      </w:pPr>
      <w:proofErr w:type="spellStart"/>
      <w:r w:rsidRPr="008925CF">
        <w:rPr>
          <w:b/>
        </w:rPr>
        <w:t>Posl</w:t>
      </w:r>
      <w:proofErr w:type="spellEnd"/>
      <w:r w:rsidRPr="008925CF">
        <w:rPr>
          <w:b/>
        </w:rPr>
        <w:t xml:space="preserve">. br. 18 </w:t>
      </w:r>
      <w:r w:rsidR="000662E4" w:rsidRPr="008925CF">
        <w:rPr>
          <w:b/>
        </w:rPr>
        <w:t>St</w:t>
      </w:r>
      <w:r w:rsidR="00C62681" w:rsidRPr="008925CF">
        <w:rPr>
          <w:b/>
        </w:rPr>
        <w:t>-</w:t>
      </w:r>
      <w:r w:rsidR="00D069ED">
        <w:rPr>
          <w:b/>
        </w:rPr>
        <w:t>1519</w:t>
      </w:r>
      <w:r w:rsidR="006B056F" w:rsidRPr="008925CF">
        <w:rPr>
          <w:b/>
        </w:rPr>
        <w:t>/1</w:t>
      </w:r>
      <w:r w:rsidR="00772E96" w:rsidRPr="008925CF">
        <w:rPr>
          <w:b/>
        </w:rPr>
        <w:t>6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R J E Š E N J E</w:t>
      </w:r>
    </w:p>
    <w:p w:rsidRDefault="00C62681" w:rsidP="00C62681" w:rsidR="00C62681" w:rsidRPr="008925CF"/>
    <w:p w:rsidRDefault="000662E4" w:rsidP="007B2C2E" w:rsidR="000662E4" w:rsidRPr="008925CF">
      <w:pPr>
        <w:jc w:val="both"/>
      </w:pPr>
      <w:r w:rsidRPr="008925CF">
        <w:t>Trgovački sud u Splitu, po sucu tog suda Katarini Franković</w:t>
      </w:r>
      <w:r w:rsidR="007B2C2E" w:rsidRPr="008925CF">
        <w:t xml:space="preserve">, kao sucu pojedincu u </w:t>
      </w:r>
      <w:r w:rsidRPr="008925CF">
        <w:t>stečajno</w:t>
      </w:r>
      <w:r w:rsidR="007B2C2E" w:rsidRPr="008925CF">
        <w:t>m</w:t>
      </w:r>
      <w:r w:rsidRPr="008925CF">
        <w:t xml:space="preserve"> postupk</w:t>
      </w:r>
      <w:r w:rsidR="007B2C2E" w:rsidRPr="008925CF">
        <w:t>u</w:t>
      </w:r>
      <w:r w:rsidRPr="008925CF">
        <w:t xml:space="preserve"> nad dužnikom </w:t>
      </w:r>
      <w:r w:rsidR="00D069ED" w:rsidRPr="00D069ED">
        <w:t>GRADNJA DUBROVNIK d.o.o. "u stečaju", Dubrovnik, Ispod Petke 4, OIB: 40919570705, zastupano po stečajnom upravitelju Jozo Bagarić, Ploče, Trg bana Jelačića 4, OIB: 81445363370</w:t>
      </w:r>
      <w:r w:rsidR="00D069ED">
        <w:t xml:space="preserve">, </w:t>
      </w:r>
      <w:r w:rsidRPr="008925CF">
        <w:t xml:space="preserve"> dana </w:t>
      </w:r>
      <w:r w:rsidR="00D069ED">
        <w:t>11</w:t>
      </w:r>
      <w:r w:rsidRPr="008925CF">
        <w:t xml:space="preserve">. </w:t>
      </w:r>
      <w:r w:rsidR="00D069ED">
        <w:t>siječnja</w:t>
      </w:r>
      <w:r w:rsidRPr="008925CF">
        <w:t xml:space="preserve"> 201</w:t>
      </w:r>
      <w:r w:rsidR="00D069ED">
        <w:t>7</w:t>
      </w:r>
      <w:r w:rsidRPr="008925CF">
        <w:t>. godine</w:t>
      </w:r>
    </w:p>
    <w:p w:rsidRDefault="00C62681" w:rsidP="00C62681" w:rsidR="00C62681" w:rsidRPr="008925CF"/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r i j e š i o    j e</w:t>
      </w:r>
    </w:p>
    <w:p w:rsidRDefault="002E3C71" w:rsidP="00C62681" w:rsidR="00C62681" w:rsidRPr="008925CF">
      <w:r w:rsidRPr="008925CF">
        <w:t xml:space="preserve"> </w:t>
      </w:r>
    </w:p>
    <w:p w:rsidRDefault="006A00C2" w:rsidP="00D069ED" w:rsidR="00CE3D62">
      <w:pPr>
        <w:pStyle w:val="Odlomakpopisa"/>
        <w:numPr>
          <w:ilvl w:val="0"/>
          <w:numId w:val="4"/>
        </w:numPr>
        <w:jc w:val="both"/>
      </w:pPr>
      <w:r w:rsidRPr="008925CF">
        <w:t>Ročište za ispitivanje prijavljenih potraživanja vjerovnika</w:t>
      </w:r>
      <w:r w:rsidR="00006E39" w:rsidRPr="008925CF">
        <w:t xml:space="preserve"> (ispitno ročište)</w:t>
      </w:r>
      <w:r w:rsidRPr="008925CF">
        <w:t xml:space="preserve"> zakazuje se za dan </w:t>
      </w:r>
      <w:r w:rsidR="00D069ED" w:rsidRPr="00D069ED">
        <w:rPr>
          <w:b/>
          <w:u w:val="single"/>
        </w:rPr>
        <w:t>08</w:t>
      </w:r>
      <w:r w:rsidRPr="00D069ED">
        <w:rPr>
          <w:b/>
          <w:u w:val="single"/>
        </w:rPr>
        <w:t xml:space="preserve">. </w:t>
      </w:r>
      <w:r w:rsidR="00D069ED" w:rsidRPr="00D069ED">
        <w:rPr>
          <w:b/>
          <w:u w:val="single"/>
        </w:rPr>
        <w:t>veljače</w:t>
      </w:r>
      <w:r w:rsidRPr="00D069ED">
        <w:rPr>
          <w:b/>
          <w:u w:val="single"/>
        </w:rPr>
        <w:t xml:space="preserve"> 201</w:t>
      </w:r>
      <w:r w:rsidR="00D069ED" w:rsidRPr="00D069ED">
        <w:rPr>
          <w:b/>
          <w:u w:val="single"/>
        </w:rPr>
        <w:t>7</w:t>
      </w:r>
      <w:r w:rsidRPr="00D069ED">
        <w:rPr>
          <w:b/>
          <w:u w:val="single"/>
        </w:rPr>
        <w:t>. godine u 1</w:t>
      </w:r>
      <w:r w:rsidR="00006E39" w:rsidRPr="00D069ED">
        <w:rPr>
          <w:b/>
          <w:u w:val="single"/>
        </w:rPr>
        <w:t>0</w:t>
      </w:r>
      <w:r w:rsidRPr="00D069ED">
        <w:rPr>
          <w:b/>
          <w:u w:val="single"/>
        </w:rPr>
        <w:t>,</w:t>
      </w:r>
      <w:r w:rsidR="00006E39" w:rsidRPr="00D069ED">
        <w:rPr>
          <w:b/>
          <w:u w:val="single"/>
        </w:rPr>
        <w:t>0</w:t>
      </w:r>
      <w:r w:rsidRPr="00D069ED">
        <w:rPr>
          <w:b/>
          <w:u w:val="single"/>
        </w:rPr>
        <w:t>0 sati</w:t>
      </w:r>
      <w:r w:rsidRPr="008925CF">
        <w:t xml:space="preserve">, sve u zgradi ovog suda u Dubrovniku, Dr. A. Starčevića 23, sudnica </w:t>
      </w:r>
      <w:r w:rsidR="00D069ED">
        <w:t>2</w:t>
      </w:r>
      <w:r w:rsidRPr="008925CF">
        <w:t>.</w:t>
      </w:r>
      <w:r w:rsidR="00006E39" w:rsidRPr="008925CF">
        <w:t xml:space="preserve"> Nakon ispitnog ročišta održat će se izvještajno ročište.</w:t>
      </w:r>
    </w:p>
    <w:p w:rsidRDefault="00D069ED" w:rsidP="00D069ED" w:rsidR="00D069ED">
      <w:pPr>
        <w:pStyle w:val="Odlomakpopisa"/>
        <w:ind w:left="372"/>
        <w:jc w:val="both"/>
      </w:pPr>
    </w:p>
    <w:p w:rsidRDefault="00D069ED" w:rsidP="00D069ED" w:rsidR="00D069ED" w:rsidRPr="008925CF">
      <w:pPr>
        <w:pStyle w:val="Odlomakpopisa"/>
        <w:numPr>
          <w:ilvl w:val="0"/>
          <w:numId w:val="4"/>
        </w:numPr>
        <w:jc w:val="both"/>
      </w:pPr>
      <w:r w:rsidRPr="00D069ED">
        <w:t xml:space="preserve">Poziva se stečajni upravitelj </w:t>
      </w:r>
      <w:r>
        <w:t>dostaviti</w:t>
      </w:r>
      <w:r w:rsidRPr="00D069ED">
        <w:t xml:space="preserve"> u spis tablice prijavljenih tražbina, popis predmeta stečajne mase, popis vjerovnika, pregled imovine i obveza, izvješće o gospodarskom položaju dužnika i njegovim uzrocima, prijave tražbina.</w:t>
      </w:r>
    </w:p>
    <w:p w:rsidRDefault="006A00C2" w:rsidP="00D069ED" w:rsidR="006A00C2" w:rsidRPr="008925CF">
      <w:pPr>
        <w:jc w:val="both"/>
      </w:pPr>
    </w:p>
    <w:p w:rsidRDefault="006A00C2" w:rsidP="006A00C2" w:rsidR="006A00C2" w:rsidRPr="008925CF">
      <w:pPr>
        <w:jc w:val="center"/>
        <w:rPr>
          <w:b/>
        </w:rPr>
      </w:pPr>
      <w:r w:rsidRPr="008925CF">
        <w:rPr>
          <w:b/>
        </w:rPr>
        <w:t>Obrazloženje</w:t>
      </w:r>
    </w:p>
    <w:p w:rsidRDefault="006A00C2" w:rsidP="006A00C2" w:rsidR="006A00C2" w:rsidRPr="008925CF">
      <w:pPr>
        <w:rPr>
          <w:b/>
        </w:rPr>
      </w:pPr>
    </w:p>
    <w:p w:rsidRDefault="00006E39" w:rsidP="00006E39" w:rsidR="00C62681" w:rsidRPr="008925CF">
      <w:pPr>
        <w:ind w:firstLine="708"/>
        <w:jc w:val="both"/>
      </w:pPr>
      <w:r w:rsidRPr="008925CF">
        <w:t xml:space="preserve">Ispitno ročište koje je bilo određeno za dan </w:t>
      </w:r>
      <w:r w:rsidR="00D069ED">
        <w:t>11</w:t>
      </w:r>
      <w:r w:rsidRPr="008925CF">
        <w:t xml:space="preserve">. </w:t>
      </w:r>
      <w:r w:rsidR="00D069ED">
        <w:t>siječnj</w:t>
      </w:r>
      <w:r w:rsidR="00C31966" w:rsidRPr="008925CF">
        <w:t>a</w:t>
      </w:r>
      <w:r w:rsidRPr="008925CF">
        <w:t xml:space="preserve"> 201</w:t>
      </w:r>
      <w:r w:rsidR="00D069ED">
        <w:t>7</w:t>
      </w:r>
      <w:r w:rsidRPr="008925CF">
        <w:t xml:space="preserve">.g. je bilo odgođeno </w:t>
      </w:r>
      <w:r w:rsidR="00C31966" w:rsidRPr="008925CF">
        <w:t>jer nije pristupio stečajni upravitelj</w:t>
      </w:r>
      <w:r w:rsidR="00D069ED">
        <w:t xml:space="preserve"> a niti dostavio zakonom propisane potrebne isprave:</w:t>
      </w:r>
      <w:r w:rsidR="00D069ED" w:rsidRPr="00D069ED">
        <w:t xml:space="preserve"> tablice prijavljenih tražbina, popis predmeta stečajne mase, popis vjerovnika, pregled imovine i obveza, izvješće o gospodarskom položaju dužnika i njegovim uzrocima, prijave tražbina</w:t>
      </w:r>
      <w:r w:rsidR="00C31966" w:rsidRPr="008925CF">
        <w:t xml:space="preserve">.  </w:t>
      </w:r>
      <w:r w:rsidR="00D069ED">
        <w:t>P</w:t>
      </w:r>
      <w:r w:rsidR="00C31966" w:rsidRPr="008925CF">
        <w:t>otrebno je ponovno zakazati ispitno i izvještajno ročište te je stoga odlučeno kao u izreci.</w:t>
      </w:r>
    </w:p>
    <w:p w:rsidRDefault="00A92FB6" w:rsidP="006A00C2" w:rsidR="00A92FB6" w:rsidRPr="008925CF">
      <w:pPr>
        <w:jc w:val="both"/>
      </w:pPr>
    </w:p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U Dubrovniku, dana</w:t>
      </w:r>
      <w:r w:rsidR="005B2D65" w:rsidRPr="008925CF">
        <w:rPr>
          <w:b/>
        </w:rPr>
        <w:t xml:space="preserve"> </w:t>
      </w:r>
      <w:r w:rsidR="00D069ED">
        <w:rPr>
          <w:b/>
        </w:rPr>
        <w:t>11</w:t>
      </w:r>
      <w:r w:rsidR="005B2D65" w:rsidRPr="008925CF">
        <w:rPr>
          <w:b/>
        </w:rPr>
        <w:t xml:space="preserve">. </w:t>
      </w:r>
      <w:r w:rsidR="00D069ED">
        <w:rPr>
          <w:b/>
        </w:rPr>
        <w:t>siječnja</w:t>
      </w:r>
      <w:r w:rsidRPr="008925CF">
        <w:rPr>
          <w:b/>
        </w:rPr>
        <w:t xml:space="preserve"> 201</w:t>
      </w:r>
      <w:r w:rsidR="00D069ED">
        <w:rPr>
          <w:b/>
        </w:rPr>
        <w:t>7</w:t>
      </w:r>
      <w:r w:rsidRPr="008925CF">
        <w:rPr>
          <w:b/>
        </w:rPr>
        <w:t>. godine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  <w:t>Sudac: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551442" w:rsidRPr="008925CF">
      <w:pPr>
        <w:rPr>
          <w:b/>
        </w:rPr>
      </w:pP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  <w:t>Katarina Franković</w:t>
      </w:r>
    </w:p>
    <w:p w:rsidRDefault="00B70565" w:rsidP="00B70565" w:rsidR="00B70565" w:rsidRPr="008925CF">
      <w:pPr>
        <w:rPr>
          <w:b/>
        </w:rPr>
      </w:pPr>
      <w:r w:rsidRPr="008925CF">
        <w:rPr>
          <w:b/>
        </w:rPr>
        <w:t>UPUTA O PRAVNOM LIJEKU</w:t>
      </w:r>
      <w:r w:rsidR="00F06D4D" w:rsidRPr="008925CF">
        <w:rPr>
          <w:b/>
        </w:rPr>
        <w:t>:</w:t>
      </w:r>
    </w:p>
    <w:p w:rsidRDefault="00B70565" w:rsidP="00B70565" w:rsidR="00B70565" w:rsidRPr="008925CF">
      <w:r w:rsidRPr="008925CF">
        <w:t xml:space="preserve">Protiv ovog rješenja nije dopušteno izjaviti žalbu. </w:t>
      </w:r>
    </w:p>
    <w:p w:rsidRDefault="00EF0F2E" w:rsidP="00B70565" w:rsidR="00EF0F2E" w:rsidRPr="008925CF"/>
    <w:p w:rsidRDefault="002E3C71" w:rsidP="002E3C71" w:rsidR="002E3C71" w:rsidRPr="008925CF">
      <w:pPr>
        <w:jc w:val="both"/>
        <w:rPr>
          <w:b/>
        </w:rPr>
      </w:pPr>
      <w:r w:rsidRPr="008925CF">
        <w:rPr>
          <w:b/>
        </w:rPr>
        <w:t>DN-a:</w:t>
      </w:r>
    </w:p>
    <w:p w:rsidRDefault="004F0CE4" w:rsidP="004F0CE4" w:rsidR="004F0CE4" w:rsidRPr="008925CF"/>
    <w:p w:rsidRDefault="004F0CE4" w:rsidP="004F0CE4" w:rsidR="00C1628D">
      <w:r w:rsidRPr="008925CF">
        <w:t>-</w:t>
      </w:r>
      <w:r w:rsidRPr="008925CF">
        <w:tab/>
        <w:t xml:space="preserve">mrežna </w:t>
      </w:r>
      <w:r w:rsidR="00E1076B" w:rsidRPr="008925CF">
        <w:t>stranica e-Oglasna ploča sudova</w:t>
      </w:r>
    </w:p>
    <w:p w:rsidRDefault="00D069ED" w:rsidP="004F0CE4" w:rsidR="00D069ED" w:rsidRPr="008925CF">
      <w:r>
        <w:t>-</w:t>
      </w:r>
      <w:r>
        <w:tab/>
      </w:r>
      <w:proofErr w:type="spellStart"/>
      <w:r>
        <w:t>steč.upravitelj</w:t>
      </w:r>
      <w:proofErr w:type="spellEnd"/>
    </w:p>
    <w:p w:rsidRDefault="004F0CE4" w:rsidP="004F0CE4" w:rsidR="004F0CE4" w:rsidRPr="008925CF"/>
    <w:sectPr w:rsidR="004F0CE4" w:rsidRPr="008925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C27198"/>
    <w:multiLevelType w:val="hybridMultilevel"/>
    <w:tmpl w:val="167033C8"/>
    <w:lvl w:tplc="F6CA3210" w:ilvl="0">
      <w:start w:val="1"/>
      <w:numFmt w:val="decimal"/>
      <w:lvlText w:val="%1."/>
      <w:lvlJc w:val="left"/>
      <w:pPr>
        <w:ind w:hanging="360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92"/>
      </w:pPr>
    </w:lvl>
    <w:lvl w:tentative="true" w:tplc="041A001B" w:ilvl="2">
      <w:start w:val="1"/>
      <w:numFmt w:val="lowerRoman"/>
      <w:lvlText w:val="%3."/>
      <w:lvlJc w:val="right"/>
      <w:pPr>
        <w:ind w:hanging="180" w:left="1812"/>
      </w:pPr>
    </w:lvl>
    <w:lvl w:tentative="true" w:tplc="041A000F" w:ilvl="3">
      <w:start w:val="1"/>
      <w:numFmt w:val="decimal"/>
      <w:lvlText w:val="%4."/>
      <w:lvlJc w:val="left"/>
      <w:pPr>
        <w:ind w:hanging="360" w:left="2532"/>
      </w:pPr>
    </w:lvl>
    <w:lvl w:tentative="true" w:tplc="041A0019" w:ilvl="4">
      <w:start w:val="1"/>
      <w:numFmt w:val="lowerLetter"/>
      <w:lvlText w:val="%5."/>
      <w:lvlJc w:val="left"/>
      <w:pPr>
        <w:ind w:hanging="360" w:left="3252"/>
      </w:pPr>
    </w:lvl>
    <w:lvl w:tentative="true" w:tplc="041A001B" w:ilvl="5">
      <w:start w:val="1"/>
      <w:numFmt w:val="lowerRoman"/>
      <w:lvlText w:val="%6."/>
      <w:lvlJc w:val="right"/>
      <w:pPr>
        <w:ind w:hanging="180" w:left="3972"/>
      </w:pPr>
    </w:lvl>
    <w:lvl w:tentative="true" w:tplc="041A000F" w:ilvl="6">
      <w:start w:val="1"/>
      <w:numFmt w:val="decimal"/>
      <w:lvlText w:val="%7."/>
      <w:lvlJc w:val="left"/>
      <w:pPr>
        <w:ind w:hanging="360" w:left="4692"/>
      </w:pPr>
    </w:lvl>
    <w:lvl w:tentative="true" w:tplc="041A0019" w:ilvl="7">
      <w:start w:val="1"/>
      <w:numFmt w:val="lowerLetter"/>
      <w:lvlText w:val="%8."/>
      <w:lvlJc w:val="left"/>
      <w:pPr>
        <w:ind w:hanging="360" w:left="5412"/>
      </w:pPr>
    </w:lvl>
    <w:lvl w:tentative="true" w:tplc="041A001B" w:ilvl="8">
      <w:start w:val="1"/>
      <w:numFmt w:val="lowerRoman"/>
      <w:lvlText w:val="%9."/>
      <w:lvlJc w:val="right"/>
      <w:pPr>
        <w:ind w:hanging="180" w:left="6132"/>
      </w:p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20992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E5474"/>
    <w:rsid w:val="006F76A7"/>
    <w:rsid w:val="0073567E"/>
    <w:rsid w:val="00772E96"/>
    <w:rsid w:val="007976D6"/>
    <w:rsid w:val="007B2C2E"/>
    <w:rsid w:val="007F6235"/>
    <w:rsid w:val="008438FB"/>
    <w:rsid w:val="008925CF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31966"/>
    <w:rsid w:val="00C62681"/>
    <w:rsid w:val="00CD4B25"/>
    <w:rsid w:val="00CE3D62"/>
    <w:rsid w:val="00D069ED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069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9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9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9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9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069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9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9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9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9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otp. na VTS 13.12.16. a spis
u suca od 09.01.17.!!!!!!!!!!</izvorni_sadrzaj>
    <derivirana_varijabla naziv="DomainObject.Predmet.PrimjedbaSuca_1">ŽALBA otp. na VTS 13.12.16. a spis
u suca od 09.01.17.!!!!!!!!!!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prosinca 2016.</izvorni_sadrzaj>
    <derivirana_varijabla naziv="DomainObject.Predmet.SpisIzvanSuda.DatumIzlazaSpisa_1">13.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1412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1680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2017-01-11T09:01:00Z</dcterms:created>
  <dc:creator>kfrankovic</dc:creator>
  <cp:lastModifiedBy>Katarina Franković</cp:lastModifiedBy>
  <cp:lastPrinted>2017-01-11T09:01:00Z</cp:lastPrinted>
  <dcterms:modified xmlns:xsi="http://www.w3.org/2001/XMLSchema-instance" xsi:type="dcterms:W3CDTF">2017-01-11T09:02:00Z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