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4589" w14:paraId="5ba458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B1F01" w:rsidR="002B1F01" w:rsidRPr="002B1F0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1F01" w:rsidRPr="002B1F0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2B1F01" w:rsidRPr="002B1F01">
        <w:rPr>
          <w:rFonts w:cs="Times New Roman" w:eastAsia="Times New Roman"/>
          <w:lang w:eastAsia="hr-HR"/>
        </w:rPr>
        <w:t>Broj: 14. St-1478/2016.</w:t>
      </w:r>
    </w:p>
    <w:p w:rsidRDefault="002B1F01" w:rsidP="002B1F01" w:rsidR="002B1F01" w:rsidRPr="002B1F01">
      <w:pPr>
        <w:spacing w:after="0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B1F01" w:rsidP="002B1F01" w:rsidR="002B1F01" w:rsidRPr="002B1F01">
      <w:pPr>
        <w:spacing w:after="0"/>
        <w:rPr>
          <w:rFonts w:cs="Times New Roman" w:eastAsia="Times New Roman"/>
          <w:b/>
          <w:lang w:eastAsia="hr-HR"/>
        </w:rPr>
      </w:pPr>
      <w:r w:rsidRPr="002B1F0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B1F0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B1F01" w:rsidP="002B1F01" w:rsidR="002B1F01" w:rsidRPr="002B1F0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B1F01" w:rsidP="002B1F01" w:rsidR="002B1F01" w:rsidRPr="002B1F0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B1F01">
        <w:rPr>
          <w:rFonts w:cs="Times New Roman" w:eastAsia="Times New Roman"/>
          <w:b/>
          <w:lang w:eastAsia="hr-HR"/>
        </w:rPr>
        <w:t>R J E Š E NJ E</w:t>
      </w:r>
    </w:p>
    <w:p w:rsidRDefault="002B1F01" w:rsidP="002B1F01" w:rsidR="002B1F01" w:rsidRPr="002B1F0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b/>
          <w:lang w:eastAsia="hr-HR"/>
        </w:rPr>
        <w:tab/>
      </w:r>
      <w:r w:rsidRPr="002B1F0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VILLICO za usluge, društvo s ograničenom odgovornošću, Split, Meštrovićevo šetalište 51., OIB: 86658888286., MBS: 060246350., dana 17. veljače 2017. godine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center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r i j e š i o  j e</w:t>
      </w:r>
    </w:p>
    <w:p w:rsidRDefault="002B1F01" w:rsidP="002B1F01" w:rsidR="002B1F01" w:rsidRPr="002B1F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Otvara se skraćeni stečajni postupak nad Dužnikom: VILLICO za usluge, društvo s ograničenom odgovornošću, Split, Meštrovićevo šetalište 51., OIB: 86658888286., MBS: 060246350. Skraćeni stečajni postupak je otvoren dana 17. veljače 2017. godine u 12,00 sati, kada je ovo rješenje objavljeno na mrežnoj stranici e-Oglasna ploča sudova.</w:t>
      </w:r>
    </w:p>
    <w:p w:rsidRDefault="002B1F01" w:rsidP="002B1F01" w:rsidR="002B1F01" w:rsidRPr="002B1F0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 xml:space="preserve">Za stečajnog upravitelja imenuje se Renato Sabljić, Zdenački zavoj 14., Zagreb, OIB: </w:t>
      </w:r>
      <w:r w:rsidRPr="002B1F01">
        <w:rPr>
          <w:rFonts w:cs="Times New Roman" w:eastAsia="Calibri"/>
        </w:rPr>
        <w:t>74644810692.</w:t>
      </w:r>
    </w:p>
    <w:p w:rsidRDefault="002B1F01" w:rsidP="002B1F01" w:rsidR="002B1F01" w:rsidRPr="002B1F0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Zaključuje se skraćeni stečajni postupak nad Dužnikom: VILLICO za usluge, društvo s ograničenom odgovornošću, Split, Meštrovićevo šetalište 51., OIB: 86658888286., MBS: 060246350.</w:t>
      </w:r>
    </w:p>
    <w:p w:rsidRDefault="002B1F01" w:rsidP="002B1F01" w:rsidR="002B1F01" w:rsidRPr="002B1F0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B1F01" w:rsidP="002B1F01" w:rsidR="002B1F01" w:rsidRPr="002B1F0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center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Obrazloženje</w:t>
      </w:r>
    </w:p>
    <w:p w:rsidRDefault="002B1F01" w:rsidP="002B1F01" w:rsidR="002B1F01" w:rsidRPr="002B1F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17. lipnja 2016. godine Zahtjev za provedbu skraćenog stečajnog postupka (Zahtjev) nad Dužnikom: VILLICO za usluge, društvo s ograničenom odgovornošću, Split, Meštrovićevo šetalište 51.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693. dana, u ukupnom iznosu od: 1.011,16 kn, kao i da prema podacima koji su dostavljeni od Hrvatskog zavoda za mirovinskog osiguranje, Dužnik nema zaposlenih.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2B1F01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r w:rsidRPr="002B1F01">
        <w:rPr>
          <w:rFonts w:cs="Times New Roman" w:eastAsia="Times New Roman"/>
          <w:b/>
          <w:lang w:eastAsia="hr-HR" w:val="en-AU"/>
        </w:rPr>
        <w:t xml:space="preserve">Broj: 14. </w:t>
      </w:r>
      <w:r w:rsidRPr="002B1F01">
        <w:rPr>
          <w:rFonts w:cs="Times New Roman" w:eastAsia="Times New Roman"/>
          <w:b/>
          <w:lang w:eastAsia="hr-HR"/>
        </w:rPr>
        <w:t>St-1478/2016.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čime su bile ispunjene pretpostavke iz čl. 428. Stečajnog zakona (</w:t>
      </w:r>
      <w:r w:rsidRPr="002B1F01">
        <w:rPr>
          <w:rFonts w:cs="Times New Roman" w:eastAsia="Times New Roman"/>
          <w:i/>
          <w:lang w:eastAsia="hr-HR"/>
        </w:rPr>
        <w:t>Narodne novine</w:t>
      </w:r>
      <w:r w:rsidRPr="002B1F01">
        <w:rPr>
          <w:rFonts w:cs="Times New Roman" w:eastAsia="Times New Roman"/>
          <w:lang w:eastAsia="hr-HR"/>
        </w:rPr>
        <w:t>, broj: 71/15., dalje: SZ), ovaj Sud je 20.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ab/>
      </w: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U Splitu, 17. veljače 2017. godine</w:t>
      </w:r>
    </w:p>
    <w:p w:rsidRDefault="002B1F01" w:rsidP="002B1F01" w:rsidR="002B1F01" w:rsidRPr="002B1F0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S U D A C</w:t>
      </w:r>
    </w:p>
    <w:p w:rsidRDefault="002B1F01" w:rsidP="002B1F01" w:rsidR="002B1F01" w:rsidRPr="002B1F0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Jozo Ćaleta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B1F0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B1F01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2B1F01">
        <w:rPr>
          <w:rFonts w:cs="Times New Roman" w:eastAsia="Times New Roman"/>
          <w:b/>
          <w:lang w:eastAsia="hr-HR" w:val="en-AU"/>
        </w:rPr>
        <w:t xml:space="preserve">Broj: 14. </w:t>
      </w:r>
      <w:r w:rsidRPr="002B1F01">
        <w:rPr>
          <w:rFonts w:cs="Times New Roman" w:eastAsia="Times New Roman"/>
          <w:b/>
          <w:lang w:eastAsia="hr-HR"/>
        </w:rPr>
        <w:t>St-1478/2016.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POUKA O PRAVNOM LIJEKU: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DNA:</w:t>
      </w:r>
    </w:p>
    <w:p w:rsidRDefault="002B1F01" w:rsidP="002B1F01" w:rsidR="002B1F01" w:rsidRPr="002B1F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B1F01" w:rsidP="002B1F01" w:rsidR="002B1F01" w:rsidRPr="002B1F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Dužniku,</w:t>
      </w:r>
    </w:p>
    <w:p w:rsidRDefault="002B1F01" w:rsidP="002B1F01" w:rsidR="002B1F01" w:rsidRPr="002B1F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 xml:space="preserve">stečajnom upravitelju Renato Sabljić, Zdenački zavoj 14., Zagreb,  </w:t>
      </w:r>
    </w:p>
    <w:p w:rsidRDefault="002B1F01" w:rsidP="002B1F01" w:rsidR="002B1F01" w:rsidRPr="002B1F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Županijsko državno odvjetništvo Split,</w:t>
      </w:r>
    </w:p>
    <w:p w:rsidRDefault="002B1F01" w:rsidP="002B1F01" w:rsidR="002B1F01" w:rsidRPr="002B1F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 xml:space="preserve">Porezna uprava Split, </w:t>
      </w:r>
    </w:p>
    <w:p w:rsidRDefault="002B1F01" w:rsidP="002B1F01" w:rsidR="002B1F01" w:rsidRPr="002B1F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e-Oglasna ploča Suda – rok 20. dana,</w:t>
      </w:r>
    </w:p>
    <w:p w:rsidRDefault="002B1F01" w:rsidP="002B1F01" w:rsidR="002B1F01" w:rsidRPr="002B1F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sudski registar – nakon pravomoćnosti</w:t>
      </w:r>
    </w:p>
    <w:p w:rsidRDefault="002B1F01" w:rsidP="002B1F01" w:rsidR="002B1F01" w:rsidRPr="002B1F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B1F01">
        <w:rPr>
          <w:rFonts w:cs="Times New Roman" w:eastAsia="Times New Roman"/>
          <w:lang w:eastAsia="hr-HR"/>
        </w:rPr>
        <w:t>u spis.</w:t>
      </w: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1F01" w:rsidP="002B1F01" w:rsidR="002B1F01" w:rsidRPr="002B1F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F01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434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St-1478/2016-5</izvorni_sadrzaj>
    <derivirana_varijabla naziv="DomainObject.Oznaka_1">St-1478/2016-5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St-1478/2016</izvorni_sadrzaj>
    <derivirana_varijabla naziv="DomainObject.Predmet.OznakaBroj_1">St-1478/2016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VILLICO za usluge, društvo s ograničenom odgovornošću</izvorni_sadrzaj>
    <derivirana_varijabla naziv="DomainObject.Predmet.ProtustrankaFormated_1">  VILLICO za usluge, društvo s ograničenom odgovornošću</derivirana_varijabla>
  </DomainObject.Predmet.ProtustrankaFormated>
  <DomainObject.Predmet.ProtustrankaFormatedOIB>
    <izvorni_sadrzaj>  VILLICO za usluge, društvo s ograničenom odgovornošću, OIB 86658888286</izvorni_sadrzaj>
    <derivirana_varijabla naziv="DomainObject.Predmet.ProtustrankaFormatedOIB_1">  VILLICO za usluge, društvo s ograničenom odgovornošću, OIB 86658888286</derivirana_varijabla>
  </DomainObject.Predmet.ProtustrankaFormatedOIB>
  <DomainObject.Predmet.ProtustrankaFormatedWithAdress>
    <izvorni_sadrzaj> VILLICO za usluge, društvo s ograničenom odgovornošću, Meštrovićevo šetalište 51, 21000 Split</izvorni_sadrzaj>
    <derivirana_varijabla naziv="DomainObject.Predmet.ProtustrankaFormatedWithAdress_1"> VILLICO za usluge, društvo s ograničenom odgovornošću, Meštrovićevo šetalište 51, 21000 Split</derivirana_varijabla>
  </DomainObject.Predmet.ProtustrankaFormatedWithAdress>
  <DomainObject.Predmet.ProtustrankaFormatedWithAdressOIB>
    <izvorni_sadrzaj> VILLICO za usluge, društvo s ograničenom odgovornošću, OIB 86658888286, Meštrovićevo šetalište 51, 21000 Split</izvorni_sadrzaj>
    <derivirana_varijabla naziv="DomainObject.Predmet.ProtustrankaFormatedWithAdressOIB_1"> VILLICO za usluge, društvo s ograničenom odgovornošću, OIB 86658888286, Meštrovićevo šetalište 51, 21000 Split</derivirana_varijabla>
  </DomainObject.Predmet.ProtustrankaFormatedWithAdressOIB>
  <DomainObject.Predmet.ProtustrankaWithAdress>
    <izvorni_sadrzaj>VILLICO za usluge, društvo s ograničenom odgovornošću Meštrovićevo šetalište 51, 21000 Split</izvorni_sadrzaj>
    <derivirana_varijabla naziv="DomainObject.Predmet.ProtustrankaWithAdress_1">VILLICO za usluge, društvo s ograničenom odgovornošću Meštrovićevo šetalište 51, 21000 Split</derivirana_varijabla>
  </DomainObject.Predmet.ProtustrankaWithAdress>
  <DomainObject.Predmet.ProtustrankaWithAdressOIB>
    <izvorni_sadrzaj>VILLICO za usluge, društvo s ograničenom odgovornošću, OIB 86658888286, Meštrovićevo šetalište 51, 21000 Split</izvorni_sadrzaj>
    <derivirana_varijabla naziv="DomainObject.Predmet.ProtustrankaWithAdressOIB_1">VILLICO za usluge, društvo s ograničenom odgovornošću, OIB 86658888286, Meštrovićevo šetalište 51, 21000 Split</derivirana_varijabla>
  </DomainObject.Predmet.ProtustrankaWithAdressOIB>
  <DomainObject.Predmet.ProtustrankaNazivFormated>
    <izvorni_sadrzaj>VILLICO za usluge, društvo s ograničenom odgovornošću</izvorni_sadrzaj>
    <derivirana_varijabla naziv="DomainObject.Predmet.ProtustrankaNazivFormated_1">VILLICO za usluge, društvo s ograničenom odgovornošću</derivirana_varijabla>
  </DomainObject.Predmet.ProtustrankaNazivFormated>
  <DomainObject.Predmet.ProtustrankaNazivFormatedOIB>
    <izvorni_sadrzaj>VILLICO za usluge, društvo s ograničenom odgovornošću, OIB 86658888286</izvorni_sadrzaj>
    <derivirana_varijabla naziv="DomainObject.Predmet.ProtustrankaNazivFormatedOIB_1">VILLICO za usluge, društvo s ograničenom odgovornošću, OIB 86658888286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1011.16</izvorni_sadrzaj>
    <derivirana_varijabla naziv="DomainObject.Predmet.TrenutnaVrijednost_1">1011.16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VILLICO za usluge, društvo s ograničenom odgovornošću</item>
    </izvorni_sadrzaj>
    <derivirana_varijabla naziv="DomainObject.Predmet.ProtuStrankaListFormated_1">
      <item>VILLICO za usluge, društvo s ograničenom odgovornošću</item>
    </derivirana_varijabla>
  </DomainObject.Predmet.ProtuStrankaListFormated>
  <DomainObject.Predmet.ProtuStrankaListFormatedOIB>
    <izvorni_sadrzaj>
      <item>VILLICO za usluge, društvo s ograničenom odgovornošću, OIB 86658888286</item>
    </izvorni_sadrzaj>
    <derivirana_varijabla naziv="DomainObject.Predmet.ProtuStrankaListFormatedOIB_1">
      <item>VILLICO za usluge, društvo s ograničenom odgovornošću, OIB 86658888286</item>
    </derivirana_varijabla>
  </DomainObject.Predmet.ProtuStrankaListFormatedOIB>
  <DomainObject.Predmet.ProtuStrankaListFormatedWithAdress>
    <izvorni_sadrzaj>
      <item>VILLICO za usluge, društvo s ograničenom odgovornošću, Meštrovićevo šetalište 51, 21000 Split</item>
    </izvorni_sadrzaj>
    <derivirana_varijabla naziv="DomainObject.Predmet.ProtuStrankaListFormatedWithAdress_1">
      <item>VILLICO za usluge, društvo s ograničenom odgovornošću, Meštrovićevo šetalište 51, 21000 Split</item>
    </derivirana_varijabla>
  </DomainObject.Predmet.ProtuStrankaListFormatedWithAdress>
  <DomainObject.Predmet.ProtuStrankaListFormatedWithAdressOIB>
    <izvorni_sadrzaj>
      <item>VILLICO za usluge, društvo s ograničenom odgovornošću, OIB 86658888286, Meštrovićevo šetalište 51, 21000 Split</item>
    </izvorni_sadrzaj>
    <derivirana_varijabla naziv="DomainObject.Predmet.ProtuStrankaListFormatedWithAdressOIB_1">
      <item>VILLICO za usluge, društvo s ograničenom odgovornošću, OIB 86658888286, Meštrovićevo šetalište 51, 21000 Split</item>
    </derivirana_varijabla>
  </DomainObject.Predmet.ProtuStrankaListFormatedWithAdressOIB>
  <DomainObject.Predmet.ProtuStrankaListNazivFormated>
    <izvorni_sadrzaj>
      <item>VILLICO za usluge, društvo s ograničenom odgovornošću</item>
    </izvorni_sadrzaj>
    <derivirana_varijabla naziv="DomainObject.Predmet.ProtuStrankaListNazivFormated_1">
      <item>VILLICO za usluge, društvo s ograničenom odgovornošću</item>
    </derivirana_varijabla>
  </DomainObject.Predmet.ProtuStrankaListNazivFormated>
  <DomainObject.Predmet.ProtuStrankaListNazivFormatedOIB>
    <izvorni_sadrzaj>
      <item>VILLICO za usluge, društvo s ograničenom odgovornošću, OIB 86658888286</item>
    </izvorni_sadrzaj>
    <derivirana_varijabla naziv="DomainObject.Predmet.ProtuStrankaListNazivFormatedOIB_1">
      <item>VILLICO za usluge, društvo s ograničenom odgovornošću, OIB 86658888286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St-1478/2016-5</izvorni_sadrzaj>
    <derivirana_varijabla naziv="DomainObject.PoslovniBrojDokumenta_1">St-1478/2016-5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VILLICO za usluge, društvo s ograničenom odgovornošću</izvorni_sadrzaj>
    <derivirana_varijabla naziv="DomainObject.Predmet.ProtustrankaIDrugi_1">VILLICO za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VILLICO za usluge, društvo s ograničenom odgovornošću, OIB 86658888286, Meštrovićevo šetalište 51, 21000 Split</izvorni_sadrzaj>
    <derivirana_varijabla naziv="DomainObject.Predmet.ProtustrankaIDrugiAdressOIB_1">VILLICO za usluge, društvo s ograničenom odgovornošću, OIB 86658888286, Meštrovićevo šetalište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VILLICO za usluge, društvo s ograničenom odgovornošću</item>
      <item>FINANCIJSKA AGENCIJA, RC SPLIT</item>
    </izvorni_sadrzaj>
    <derivirana_varijabla naziv="DomainObject.Predmet.SudioniciListNaziv_1">
      <item>VILLICO za usluge, društvo s ograničenom odgovornošću</item>
      <item>FINANCIJSKA AGENCIJA, RC SPLIT</item>
    </derivirana_varijabla>
  </DomainObject.Predmet.SudioniciListNaziv>
  <DomainObject.Predmet.SudioniciListAdressOIB>
    <izvorni_sadrzaj>
      <item>VILLICO za usluge, društvo s ograničenom odgovornošću, OIB 86658888286, Meštrovićevo šetalište 51,21000 Split</item>
      <item>FINANCIJSKA AGENCIJA, RC SPLIT, OIB 85821130368, Mažuranićevo šetalište 24 b,21000 Split</item>
    </izvorni_sadrzaj>
    <derivirana_varijabla naziv="DomainObject.Predmet.SudioniciListAdressOIB_1">
      <item>VILLICO za usluge, društvo s ograničenom odgovornošću, OIB 86658888286, Meštrovićevo šetalište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9C815-A2E3-4A14-AD92-610ED3988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4305</properties:Characters>
  <properties:Lines>138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2017-02-17T11:04:00Z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St-1478/2016-5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