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6990" w14:paraId="ea16990" w:rsidRDefault="00A518E0" w:rsidP="00A518E0" w:rsidR="00A518E0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A518E0" w:rsidP="00A518E0" w:rsidR="00A518E0" w:rsidRPr="00AA4F81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Pr="006531D7">
        <w:t>2 St-53/2015-</w:t>
      </w:r>
      <w:r>
        <w:t>90</w:t>
      </w:r>
    </w:p>
    <w:p w:rsidRDefault="00A518E0" w:rsidP="00A518E0" w:rsidR="00A518E0" w:rsidRPr="00AA4F81">
      <w:r w:rsidRPr="00AA4F81">
        <w:t xml:space="preserve"> TRGOVAČKI SUD U </w:t>
      </w:r>
      <w:r>
        <w:t>PAZINU</w:t>
      </w:r>
    </w:p>
    <w:p w:rsidRDefault="00A518E0" w:rsidP="00A518E0" w:rsidR="00A518E0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A518E0" w:rsidP="00A518E0" w:rsidR="00A518E0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518E0" w:rsidP="00A518E0" w:rsidR="00A518E0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A518E0" w:rsidP="00A518E0" w:rsidR="00A518E0" w:rsidRPr="00A06BE6">
      <w:pPr>
        <w:jc w:val="center"/>
      </w:pPr>
      <w:r w:rsidRPr="00A06BE6">
        <w:t xml:space="preserve">POZIV NA ROČIŠTE </w:t>
      </w:r>
    </w:p>
    <w:p w:rsidRDefault="00A518E0" w:rsidP="00A518E0" w:rsidR="00A518E0" w:rsidRPr="00A06BE6">
      <w:pPr>
        <w:jc w:val="center"/>
      </w:pPr>
      <w:r w:rsidRPr="00A06BE6">
        <w:t>ZA DIOBU KUPOVNINE</w:t>
      </w:r>
    </w:p>
    <w:p w:rsidRDefault="00A518E0" w:rsidP="00A518E0" w:rsidR="00A518E0">
      <w:pPr>
        <w:jc w:val="center"/>
      </w:pPr>
    </w:p>
    <w:p w:rsidRDefault="00A518E0" w:rsidP="00A518E0" w:rsidR="00A518E0" w:rsidRPr="00A06BE6">
      <w:pPr>
        <w:jc w:val="center"/>
      </w:pPr>
    </w:p>
    <w:p w:rsidRDefault="00A518E0" w:rsidP="000A35B8" w:rsidR="00A518E0" w:rsidRPr="00A518E0">
      <w:pPr>
        <w:ind w:firstLine="708"/>
        <w:jc w:val="center"/>
      </w:pPr>
      <w:r w:rsidRPr="00A518E0">
        <w:t xml:space="preserve">Pozivate se na ročište za diobu </w:t>
      </w:r>
      <w:proofErr w:type="spellStart"/>
      <w:r w:rsidRPr="00A518E0">
        <w:t>kupovnine</w:t>
      </w:r>
      <w:proofErr w:type="spellEnd"/>
      <w:r w:rsidRPr="00A518E0">
        <w:t xml:space="preserve"> za nekretnine</w:t>
      </w:r>
    </w:p>
    <w:p w:rsidRDefault="00A518E0" w:rsidP="000A35B8" w:rsidR="00A518E0">
      <w:pPr>
        <w:ind w:firstLine="708"/>
        <w:jc w:val="center"/>
      </w:pPr>
      <w:r w:rsidRPr="00A518E0">
        <w:t xml:space="preserve">k.č.zgr. 2/3 i k.č.zgr. 2/4 upisane u </w:t>
      </w:r>
      <w:proofErr w:type="spellStart"/>
      <w:r w:rsidRPr="00A518E0">
        <w:t>zk.ul</w:t>
      </w:r>
      <w:proofErr w:type="spellEnd"/>
      <w:r w:rsidRPr="00A518E0">
        <w:t>. 834, k.o. Kaštel</w:t>
      </w:r>
    </w:p>
    <w:p w:rsidRDefault="00A518E0" w:rsidP="000A35B8" w:rsidR="00A518E0" w:rsidRPr="00A518E0">
      <w:pPr>
        <w:ind w:firstLine="708"/>
        <w:jc w:val="center"/>
      </w:pPr>
      <w:r w:rsidRPr="00A518E0">
        <w:t>u stečajnom postupku nad dužnikom</w:t>
      </w:r>
    </w:p>
    <w:p w:rsidRDefault="00A518E0" w:rsidP="000A35B8" w:rsidR="00A518E0" w:rsidRPr="000344B4">
      <w:pPr>
        <w:ind w:firstLine="708"/>
        <w:jc w:val="center"/>
      </w:pPr>
      <w:r w:rsidRPr="00A518E0">
        <w:t>PROJEKT KOLOMBANIJA d.o.o. u stečaju, Poreč, Partizanska 13, OIB: 82650629529,</w:t>
      </w:r>
      <w:r w:rsidRPr="00A518E0">
        <w:rPr>
          <w:bCs/>
          <w:sz w:val="23"/>
          <w:szCs w:val="23"/>
        </w:rPr>
        <w:t xml:space="preserve"> </w:t>
      </w:r>
      <w:r w:rsidRPr="00A518E0">
        <w:t xml:space="preserve">koje će se održati u Trgovačkom sudu u Pazinu, Pazin, </w:t>
      </w:r>
      <w:proofErr w:type="spellStart"/>
      <w:r w:rsidRPr="00A518E0">
        <w:t>Dršćevka</w:t>
      </w:r>
      <w:proofErr w:type="spellEnd"/>
      <w:r w:rsidRPr="00A518E0">
        <w:t xml:space="preserve"> 1, sudnica</w:t>
      </w:r>
      <w:r w:rsidRPr="000344B4">
        <w:t xml:space="preserve"> broj 5,</w:t>
      </w:r>
    </w:p>
    <w:p w:rsidRDefault="00A518E0" w:rsidP="00A518E0" w:rsidR="00A518E0" w:rsidRPr="007511B7">
      <w:pPr>
        <w:jc w:val="both"/>
      </w:pPr>
    </w:p>
    <w:p w:rsidRDefault="00A518E0" w:rsidP="00A518E0" w:rsidR="00A518E0" w:rsidRPr="00A06BE6">
      <w:pPr>
        <w:jc w:val="both"/>
      </w:pPr>
    </w:p>
    <w:p w:rsidRDefault="00A518E0" w:rsidP="00A518E0" w:rsidR="00A518E0" w:rsidRPr="00FF41D0">
      <w:pPr>
        <w:jc w:val="center"/>
      </w:pPr>
      <w:r w:rsidRPr="00E72224">
        <w:t>da</w:t>
      </w:r>
      <w:r w:rsidRPr="00FF41D0">
        <w:t xml:space="preserve">na </w:t>
      </w:r>
      <w:r w:rsidR="00F66165">
        <w:t>10. siječnja 2018</w:t>
      </w:r>
      <w:r>
        <w:t>. u 13</w:t>
      </w:r>
      <w:r w:rsidRPr="00FF41D0">
        <w:t>:</w:t>
      </w:r>
      <w:r w:rsidR="00F66165">
        <w:t>45</w:t>
      </w:r>
      <w:r w:rsidRPr="00FF41D0">
        <w:t xml:space="preserve"> sati. </w:t>
      </w:r>
    </w:p>
    <w:p w:rsidRDefault="00A518E0" w:rsidP="00A518E0" w:rsidR="00A518E0">
      <w:pPr>
        <w:jc w:val="both"/>
      </w:pPr>
    </w:p>
    <w:p w:rsidRDefault="00A518E0" w:rsidP="00A518E0" w:rsidR="00A518E0" w:rsidRPr="00A06BE6">
      <w:pPr>
        <w:jc w:val="both"/>
      </w:pPr>
    </w:p>
    <w:p w:rsidRDefault="00A518E0" w:rsidP="00A518E0" w:rsidR="00A518E0" w:rsidRPr="008110D5">
      <w:pPr>
        <w:ind w:firstLine="708"/>
        <w:jc w:val="both"/>
      </w:pPr>
      <w:r w:rsidRPr="008110D5">
        <w:t>Stranka odnosno sudionik može imenovati punomoćnika (čl. 89. ZPP-a).</w:t>
      </w:r>
    </w:p>
    <w:p w:rsidRDefault="00A518E0" w:rsidP="00A518E0" w:rsidR="00A518E0" w:rsidRPr="008110D5">
      <w:pPr>
        <w:jc w:val="both"/>
      </w:pPr>
      <w:r w:rsidRPr="008110D5">
        <w:t>UPOZORENJE:</w:t>
      </w:r>
    </w:p>
    <w:p w:rsidRDefault="00A518E0" w:rsidP="00A518E0" w:rsidR="00A518E0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A518E0" w:rsidP="00A518E0" w:rsidR="00A518E0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A518E0" w:rsidP="00A518E0" w:rsidR="00A518E0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A518E0" w:rsidP="00A518E0" w:rsidR="00A518E0"/>
    <w:p w:rsidRDefault="00A518E0" w:rsidP="00A518E0" w:rsidR="00A518E0" w:rsidRPr="008110D5"/>
    <w:p w:rsidRDefault="00A518E0" w:rsidP="00A518E0" w:rsidR="00A518E0" w:rsidRPr="008110D5">
      <w:pPr>
        <w:jc w:val="center"/>
      </w:pPr>
      <w:r w:rsidRPr="008110D5">
        <w:t xml:space="preserve">U Pazinu </w:t>
      </w:r>
      <w:r w:rsidR="00F66165">
        <w:t>1. prosinca</w:t>
      </w:r>
      <w:r w:rsidRPr="008110D5">
        <w:t xml:space="preserve"> 2017.</w:t>
      </w:r>
    </w:p>
    <w:p w:rsidRDefault="00A518E0" w:rsidP="00A518E0" w:rsidR="00A518E0">
      <w:pPr>
        <w:ind w:left="7080"/>
        <w:jc w:val="both"/>
      </w:pPr>
    </w:p>
    <w:p w:rsidRDefault="00A518E0" w:rsidP="00A518E0" w:rsidR="00A518E0" w:rsidRPr="00A06BE6">
      <w:pPr>
        <w:ind w:left="6480"/>
        <w:jc w:val="both"/>
      </w:pPr>
      <w:r>
        <w:t xml:space="preserve">   Stečajna sutkinja</w:t>
      </w:r>
    </w:p>
    <w:p w:rsidRDefault="00A518E0" w:rsidP="00A518E0" w:rsidR="00A518E0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A518E0" w:rsidP="00A518E0" w:rsidR="00A518E0">
      <w:pPr>
        <w:jc w:val="both"/>
      </w:pPr>
      <w:r w:rsidRPr="00A06BE6">
        <w:tab/>
      </w:r>
    </w:p>
    <w:p w:rsidRDefault="00A518E0" w:rsidP="00A518E0" w:rsidR="00A518E0">
      <w:pPr>
        <w:jc w:val="both"/>
      </w:pPr>
    </w:p>
    <w:p w:rsidRDefault="00A518E0" w:rsidP="00A518E0" w:rsidR="00A518E0">
      <w:pPr>
        <w:jc w:val="both"/>
      </w:pPr>
    </w:p>
    <w:p w:rsidRDefault="00A518E0" w:rsidP="00A518E0" w:rsidR="00A518E0" w:rsidRPr="00F66165">
      <w:pPr>
        <w:jc w:val="both"/>
      </w:pPr>
      <w:r w:rsidRPr="00F66165">
        <w:t>DNA:</w:t>
      </w:r>
    </w:p>
    <w:p w:rsidRDefault="00F66165" w:rsidP="00F66165" w:rsidR="00F66165" w:rsidRPr="00F66165">
      <w:r w:rsidRPr="00F66165">
        <w:t xml:space="preserve">- stečajni upravitelj Kristijan </w:t>
      </w:r>
      <w:proofErr w:type="spellStart"/>
      <w:r w:rsidRPr="00F66165">
        <w:t>Mijandrušić</w:t>
      </w:r>
      <w:proofErr w:type="spellEnd"/>
      <w:r w:rsidRPr="00F66165">
        <w:t>, Pazin, Stari trg 7</w:t>
      </w:r>
    </w:p>
    <w:p w:rsidRDefault="00654A82" w:rsidP="00654A82" w:rsidR="00654A82">
      <w:r w:rsidRPr="00FC6271">
        <w:t xml:space="preserve">- REPUBLIKA HRVATSKA, Ministarstvo financija, Porezna uprava, Područni ured Pazin, </w:t>
      </w:r>
    </w:p>
    <w:p w:rsidRDefault="00654A82" w:rsidP="00654A82" w:rsidR="00654A82" w:rsidRPr="00FC6271">
      <w:r>
        <w:t xml:space="preserve">  </w:t>
      </w:r>
      <w:r w:rsidRPr="00FC6271">
        <w:t>po ŽDO u Puli</w:t>
      </w:r>
    </w:p>
    <w:p w:rsidRDefault="00654A82" w:rsidP="00654A82" w:rsidR="00654A82">
      <w:r w:rsidRPr="00FC6271">
        <w:t xml:space="preserve">- KERMAS ULAGANJA d.o.o., Pula, </w:t>
      </w:r>
      <w:proofErr w:type="spellStart"/>
      <w:r w:rsidRPr="00FC6271">
        <w:t>Dobrilina</w:t>
      </w:r>
      <w:proofErr w:type="spellEnd"/>
      <w:r w:rsidRPr="00FC6271">
        <w:t xml:space="preserve"> 9, </w:t>
      </w:r>
      <w:proofErr w:type="spellStart"/>
      <w:r w:rsidRPr="00FC6271">
        <w:t>pp</w:t>
      </w:r>
      <w:proofErr w:type="spellEnd"/>
      <w:r w:rsidRPr="00FC6271">
        <w:t xml:space="preserve"> iz ZOU Goran Veljović i dr., Pula, </w:t>
      </w:r>
    </w:p>
    <w:p w:rsidRDefault="00654A82" w:rsidP="00654A82" w:rsidR="00654A82" w:rsidRPr="00FC6271">
      <w:r>
        <w:t xml:space="preserve">  </w:t>
      </w:r>
      <w:proofErr w:type="spellStart"/>
      <w:r w:rsidRPr="00FC6271">
        <w:t>Dobrilina</w:t>
      </w:r>
      <w:proofErr w:type="spellEnd"/>
      <w:r w:rsidRPr="00FC6271">
        <w:t xml:space="preserve"> 9</w:t>
      </w:r>
    </w:p>
    <w:p w:rsidRDefault="00654A82" w:rsidP="00654A82" w:rsidR="00654A82">
      <w:r w:rsidRPr="00FC6271">
        <w:t xml:space="preserve">- KERMAS HOLDING LIMITED, Malta, </w:t>
      </w:r>
      <w:proofErr w:type="spellStart"/>
      <w:r w:rsidRPr="00FC6271">
        <w:t>Floriana</w:t>
      </w:r>
      <w:proofErr w:type="spellEnd"/>
      <w:r w:rsidRPr="00FC6271">
        <w:t xml:space="preserve"> FRN 1400, St. </w:t>
      </w:r>
      <w:proofErr w:type="spellStart"/>
      <w:r w:rsidRPr="00FC6271">
        <w:t>Anne</w:t>
      </w:r>
      <w:proofErr w:type="spellEnd"/>
      <w:r w:rsidRPr="00FC6271">
        <w:t xml:space="preserve"> Street, Europe </w:t>
      </w:r>
    </w:p>
    <w:p w:rsidRDefault="00654A82" w:rsidP="00654A82" w:rsidR="00654A82" w:rsidRPr="00FC6271">
      <w:r>
        <w:t xml:space="preserve">  </w:t>
      </w:r>
      <w:r w:rsidRPr="00FC6271">
        <w:t xml:space="preserve">centre, 2nd </w:t>
      </w:r>
      <w:proofErr w:type="spellStart"/>
      <w:r w:rsidRPr="00FC6271">
        <w:t>floor</w:t>
      </w:r>
      <w:proofErr w:type="spellEnd"/>
    </w:p>
    <w:p w:rsidRDefault="00A518E0" w:rsidR="00500701">
      <w:r w:rsidRPr="00761D3B">
        <w:t>- e-oglasna ploča suda 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18E0"/>
    <w:rsid w:val="000A35B8"/>
    <w:rsid w:val="00554328"/>
    <w:rsid w:val="00654A82"/>
    <w:rsid w:val="00985388"/>
    <w:rsid w:val="00A518E0"/>
    <w:rsid w:val="00F53CEC"/>
    <w:rsid w:val="00F6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18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18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18E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18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18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18E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C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1181</properties:Characters>
  <properties:Lines>47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2017-12-01T07:42:00Z</dcterms:created>
  <dc:creator>Jasmina Matika</dc:creator>
  <cp:lastModifiedBy>Jasmina Matika</cp:lastModifiedBy>
  <cp:lastPrinted>2017-12-01T07:46:00Z</cp:lastPrinted>
  <dcterms:modified xmlns:xsi="http://www.w3.org/2001/XMLSchema-instance" xsi:type="dcterms:W3CDTF">2017-12-01T07:49:00Z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