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80ef" w14:paraId="04880ef" w:rsidRDefault="00D17A0F" w:rsidP="00D17A0F" w:rsidR="00D17A0F" w:rsidRPr="00D17A0F">
      <w:pPr>
        <w15:collapsed w:val="false"/>
      </w:pPr>
      <w:r w:rsidRPr="00D17A0F">
        <w:t xml:space="preserve">            </w:t>
      </w:r>
      <w:r w:rsidRPr="00D17A0F">
        <w:rPr>
          <w:noProof/>
        </w:rPr>
        <w:t xml:space="preserve">  </w:t>
      </w:r>
      <w:r w:rsidR="00D925EA">
        <w:rPr>
          <w:noProof/>
        </w:rPr>
        <w:drawing>
          <wp:inline distR="0" distL="0" distB="0" distT="0">
            <wp:extent cy="723900" cx="5619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A0F" w:rsidP="00D17A0F" w:rsidR="00D17A0F" w:rsidRPr="00D17A0F"/>
    <w:p w:rsidRDefault="00D17A0F" w:rsidP="00D17A0F" w:rsidR="00D17A0F" w:rsidRPr="00D17A0F">
      <w:r w:rsidRPr="00D17A0F">
        <w:t xml:space="preserve">        Republika Hrvatska</w:t>
      </w:r>
    </w:p>
    <w:p w:rsidRDefault="00D17A0F" w:rsidP="00D17A0F" w:rsidR="00D17A0F" w:rsidRPr="00D17A0F">
      <w:r w:rsidRPr="00D17A0F">
        <w:t>TRGOVAČKI SUD U ZAGREBU</w:t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                        </w:t>
      </w:r>
    </w:p>
    <w:p w:rsidRDefault="00D17A0F" w:rsidP="00D17A0F" w:rsidR="00D17A0F" w:rsidRPr="00D17A0F">
      <w:r w:rsidRPr="00D17A0F">
        <w:t xml:space="preserve">      Zagreb, </w:t>
      </w:r>
      <w:proofErr w:type="spellStart"/>
      <w:r w:rsidRPr="00D17A0F">
        <w:t>Amruševa</w:t>
      </w:r>
      <w:proofErr w:type="spellEnd"/>
      <w:r w:rsidRPr="00D17A0F">
        <w:t xml:space="preserve"> 2/II</w:t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</w:p>
    <w:p w:rsidRDefault="00D17A0F" w:rsidP="00D17A0F" w:rsidR="00D17A0F" w:rsidRPr="00D17A0F">
      <w:pPr>
        <w:jc w:val="right"/>
      </w:pPr>
      <w:proofErr w:type="spellStart"/>
      <w:r w:rsidRPr="00D17A0F">
        <w:t>20</w:t>
      </w:r>
      <w:proofErr w:type="spellEnd"/>
      <w:r w:rsidRPr="00D17A0F">
        <w:t xml:space="preserve"> St-</w:t>
      </w:r>
      <w:proofErr w:type="spellStart"/>
      <w:r w:rsidR="00B15CBF">
        <w:t>1168</w:t>
      </w:r>
      <w:proofErr w:type="spellEnd"/>
      <w:r w:rsidR="00B15CBF">
        <w:t>/</w:t>
      </w:r>
      <w:proofErr w:type="spellStart"/>
      <w:r w:rsidR="00B15CBF">
        <w:t>13</w:t>
      </w:r>
      <w:proofErr w:type="spellEnd"/>
      <w:r w:rsidR="00A755E4">
        <w:t>-</w:t>
      </w:r>
      <w:proofErr w:type="spellStart"/>
      <w:r w:rsidR="00A755E4">
        <w:t>45</w:t>
      </w:r>
      <w:proofErr w:type="spellEnd"/>
    </w:p>
    <w:p w:rsidRDefault="00FE0802" w:rsidP="00D17A0F" w:rsidR="00FE0802">
      <w:pPr>
        <w:jc w:val="center"/>
      </w:pPr>
    </w:p>
    <w:p w:rsidRDefault="00FE0802" w:rsidP="00D17A0F" w:rsidR="00FE0802">
      <w:pPr>
        <w:jc w:val="center"/>
      </w:pPr>
    </w:p>
    <w:p w:rsidRDefault="00D17A0F" w:rsidP="00D17A0F" w:rsidR="00D17A0F" w:rsidRPr="00D17A0F">
      <w:pPr>
        <w:jc w:val="center"/>
      </w:pPr>
      <w:r w:rsidRPr="00D17A0F">
        <w:t>R E P U B L I K A   H R V A T S K A</w:t>
      </w:r>
    </w:p>
    <w:p w:rsidRDefault="00D17A0F" w:rsidP="00D17A0F" w:rsidR="00D17A0F" w:rsidRPr="00D17A0F">
      <w:pPr>
        <w:jc w:val="center"/>
      </w:pPr>
    </w:p>
    <w:p w:rsidRDefault="00D17A0F" w:rsidP="00D17A0F" w:rsidR="00D17A0F" w:rsidRPr="00D17A0F">
      <w:pPr>
        <w:jc w:val="center"/>
      </w:pPr>
      <w:r w:rsidRPr="00D17A0F">
        <w:t>Z A K L J U Č A K</w:t>
      </w:r>
    </w:p>
    <w:p w:rsidRDefault="00D17A0F" w:rsidP="00D17A0F" w:rsidR="00D17A0F" w:rsidRPr="00D17A0F">
      <w:pPr>
        <w:jc w:val="center"/>
      </w:pPr>
    </w:p>
    <w:p w:rsidRDefault="00D17A0F" w:rsidP="00D17A0F" w:rsidR="00D17A0F" w:rsidRPr="00D17A0F">
      <w:pPr>
        <w:jc w:val="both"/>
      </w:pPr>
      <w:r w:rsidRPr="00D17A0F">
        <w:tab/>
        <w:t xml:space="preserve">TRGOVAČKI SUD U ZAGREBU, po sucu pojedincu Luciji Butigan, u stečajnom postupku nad stečajnim dužnikom </w:t>
      </w:r>
      <w:proofErr w:type="spellStart"/>
      <w:r w:rsidR="00B15CBF" w:rsidRPr="00FC3C8E">
        <w:t>ISSA</w:t>
      </w:r>
      <w:proofErr w:type="spellEnd"/>
      <w:r w:rsidR="00B15CBF" w:rsidRPr="00FC3C8E">
        <w:t xml:space="preserve"> PROJEKT društvo s ograničenom odgovornošću, turistička agencija i ugostiteljstvo, Zagreb (Grad Zagreb), Savska </w:t>
      </w:r>
      <w:proofErr w:type="spellStart"/>
      <w:r w:rsidR="00B15CBF" w:rsidRPr="00FC3C8E">
        <w:t>141</w:t>
      </w:r>
      <w:proofErr w:type="spellEnd"/>
      <w:r w:rsidR="00B15CBF" w:rsidRPr="00FC3C8E">
        <w:t xml:space="preserve">, </w:t>
      </w:r>
      <w:proofErr w:type="spellStart"/>
      <w:r w:rsidR="00B15CBF" w:rsidRPr="00FC3C8E">
        <w:t>MBS</w:t>
      </w:r>
      <w:proofErr w:type="spellEnd"/>
      <w:r w:rsidR="00B15CBF" w:rsidRPr="00FC3C8E">
        <w:t xml:space="preserve">: </w:t>
      </w:r>
      <w:proofErr w:type="spellStart"/>
      <w:r w:rsidR="00B15CBF" w:rsidRPr="00FC3C8E">
        <w:t>080510074</w:t>
      </w:r>
      <w:proofErr w:type="spellEnd"/>
      <w:r w:rsidR="00B15CBF" w:rsidRPr="00FC3C8E">
        <w:t xml:space="preserve">, </w:t>
      </w:r>
      <w:proofErr w:type="spellStart"/>
      <w:r w:rsidR="00B15CBF" w:rsidRPr="00FC3C8E">
        <w:t>OIB</w:t>
      </w:r>
      <w:proofErr w:type="spellEnd"/>
      <w:r w:rsidR="00B15CBF" w:rsidRPr="00FC3C8E">
        <w:t xml:space="preserve">: </w:t>
      </w:r>
      <w:proofErr w:type="spellStart"/>
      <w:r w:rsidR="00B15CBF" w:rsidRPr="00FC3C8E">
        <w:t>27729795293</w:t>
      </w:r>
      <w:proofErr w:type="spellEnd"/>
      <w:r w:rsidR="00B15CBF">
        <w:t>, dana 4</w:t>
      </w:r>
      <w:r w:rsidRPr="00D17A0F">
        <w:t xml:space="preserve">. </w:t>
      </w:r>
      <w:r w:rsidR="00B15CBF">
        <w:t xml:space="preserve">siječnja </w:t>
      </w:r>
      <w:proofErr w:type="spellStart"/>
      <w:r w:rsidR="00B15CBF">
        <w:t>2016</w:t>
      </w:r>
      <w:r w:rsidRPr="00D17A0F">
        <w:t>.g</w:t>
      </w:r>
      <w:proofErr w:type="spellEnd"/>
      <w:r w:rsidRPr="00D17A0F">
        <w:t>.</w:t>
      </w:r>
    </w:p>
    <w:p w:rsidRDefault="00003AF4" w:rsidR="00003AF4" w:rsidRPr="00D17A0F"/>
    <w:p w:rsidRDefault="00AE7155" w:rsidR="00AE7155" w:rsidRPr="00D17A0F"/>
    <w:p w:rsidRDefault="00C21422" w:rsidP="00AE7155" w:rsidR="00AE7155" w:rsidRPr="00D17A0F">
      <w:pPr>
        <w:jc w:val="center"/>
      </w:pPr>
      <w:r w:rsidRPr="00D17A0F">
        <w:t>z a k l j u č i o    j e</w:t>
      </w:r>
    </w:p>
    <w:p w:rsidRDefault="00AE7155" w:rsidR="00AE7155" w:rsidRPr="00D17A0F"/>
    <w:p w:rsidRDefault="00AE7155" w:rsidR="00AE7155" w:rsidRPr="00D17A0F"/>
    <w:p w:rsidRDefault="00AE7155" w:rsidP="00885D9C" w:rsidR="00AE7155" w:rsidRPr="00D17A0F">
      <w:pPr>
        <w:jc w:val="both"/>
      </w:pPr>
      <w:r w:rsidRPr="00D17A0F">
        <w:tab/>
        <w:t xml:space="preserve">Popis predmeta stečajne mase, popis vjerovnika, pregled imovine i obveza, te tablice s prijavama za stečajnog </w:t>
      </w:r>
      <w:r w:rsidR="00B15CBF">
        <w:t>dužnika</w:t>
      </w:r>
      <w:r w:rsidR="00B15CBF" w:rsidRPr="00D17A0F">
        <w:t xml:space="preserve"> </w:t>
      </w:r>
      <w:proofErr w:type="spellStart"/>
      <w:r w:rsidR="00B15CBF" w:rsidRPr="00FC3C8E">
        <w:t>ISSA</w:t>
      </w:r>
      <w:proofErr w:type="spellEnd"/>
      <w:r w:rsidR="00B15CBF" w:rsidRPr="00FC3C8E">
        <w:t xml:space="preserve"> PROJEKT društvo s ograničenom odgovornošću, turistička agencija i ugostiteljstvo, Zagreb (Grad Zagreb), Savska </w:t>
      </w:r>
      <w:proofErr w:type="spellStart"/>
      <w:r w:rsidR="00B15CBF" w:rsidRPr="00FC3C8E">
        <w:t>141</w:t>
      </w:r>
      <w:proofErr w:type="spellEnd"/>
      <w:r w:rsidR="00B15CBF" w:rsidRPr="00FC3C8E">
        <w:t xml:space="preserve">, </w:t>
      </w:r>
      <w:proofErr w:type="spellStart"/>
      <w:r w:rsidR="00B15CBF" w:rsidRPr="00FC3C8E">
        <w:t>MBS</w:t>
      </w:r>
      <w:proofErr w:type="spellEnd"/>
      <w:r w:rsidR="00B15CBF" w:rsidRPr="00FC3C8E">
        <w:t xml:space="preserve">: </w:t>
      </w:r>
      <w:proofErr w:type="spellStart"/>
      <w:r w:rsidR="00B15CBF" w:rsidRPr="00FC3C8E">
        <w:t>080510074</w:t>
      </w:r>
      <w:proofErr w:type="spellEnd"/>
      <w:r w:rsidR="00B15CBF" w:rsidRPr="00FC3C8E">
        <w:t xml:space="preserve">, </w:t>
      </w:r>
      <w:proofErr w:type="spellStart"/>
      <w:r w:rsidR="00B15CBF" w:rsidRPr="00FC3C8E">
        <w:t>OIB</w:t>
      </w:r>
      <w:proofErr w:type="spellEnd"/>
      <w:r w:rsidR="00B15CBF" w:rsidRPr="00FC3C8E">
        <w:t xml:space="preserve">: </w:t>
      </w:r>
      <w:proofErr w:type="spellStart"/>
      <w:r w:rsidR="00B15CBF" w:rsidRPr="00FC3C8E">
        <w:t>27729795293</w:t>
      </w:r>
      <w:proofErr w:type="spellEnd"/>
      <w:r w:rsidR="00C1225E" w:rsidRPr="00D17A0F">
        <w:t>,</w:t>
      </w:r>
      <w:r w:rsidR="00ED5247" w:rsidRPr="00D17A0F">
        <w:t xml:space="preserve"> </w:t>
      </w:r>
      <w:r w:rsidR="00885D9C" w:rsidRPr="00D17A0F">
        <w:t>nalaz</w:t>
      </w:r>
      <w:r w:rsidRPr="00D17A0F">
        <w:t>e se izložene u sobi stečajnog suca br.</w:t>
      </w:r>
      <w:r w:rsidR="00A007A8" w:rsidRPr="00D17A0F">
        <w:t xml:space="preserve"> </w:t>
      </w:r>
      <w:proofErr w:type="spellStart"/>
      <w:r w:rsidR="00934D03" w:rsidRPr="00D17A0F">
        <w:t>91</w:t>
      </w:r>
      <w:proofErr w:type="spellEnd"/>
      <w:r w:rsidRPr="00D17A0F">
        <w:t>/II</w:t>
      </w:r>
      <w:r w:rsidR="00F96481" w:rsidRPr="00D17A0F">
        <w:t xml:space="preserve"> (</w:t>
      </w:r>
      <w:r w:rsidR="00934D03" w:rsidRPr="00D17A0F">
        <w:t>ulična</w:t>
      </w:r>
      <w:r w:rsidR="00F96481" w:rsidRPr="00D17A0F">
        <w:t xml:space="preserve"> zgrada)</w:t>
      </w:r>
      <w:r w:rsidR="00C814D9" w:rsidRPr="00D17A0F">
        <w:t xml:space="preserve">, na temelju odredbe članka </w:t>
      </w:r>
      <w:proofErr w:type="spellStart"/>
      <w:r w:rsidR="00C814D9" w:rsidRPr="00D17A0F">
        <w:t>153</w:t>
      </w:r>
      <w:proofErr w:type="spellEnd"/>
      <w:r w:rsidR="00C814D9" w:rsidRPr="00D17A0F">
        <w:t>. Stečajnog zakona.</w:t>
      </w:r>
    </w:p>
    <w:p w:rsidRDefault="00C83EA6" w:rsidR="00C83EA6" w:rsidRPr="00D17A0F"/>
    <w:p w:rsidRDefault="00AE7155" w:rsidR="00AE7155" w:rsidRPr="00D17A0F"/>
    <w:p w:rsidRDefault="009132D1" w:rsidP="00AE7155" w:rsidR="00AE7155" w:rsidRPr="00D17A0F">
      <w:pPr>
        <w:jc w:val="center"/>
      </w:pPr>
      <w:r w:rsidRPr="00D17A0F">
        <w:t xml:space="preserve">U Zagrebu </w:t>
      </w:r>
      <w:r w:rsidR="00B15CBF">
        <w:t>4</w:t>
      </w:r>
      <w:r w:rsidR="00D17A0F" w:rsidRPr="00D17A0F">
        <w:t xml:space="preserve">. </w:t>
      </w:r>
      <w:r w:rsidR="00B15CBF">
        <w:t xml:space="preserve">siječnja </w:t>
      </w:r>
      <w:proofErr w:type="spellStart"/>
      <w:r w:rsidR="00B15CBF">
        <w:t>2016</w:t>
      </w:r>
      <w:proofErr w:type="spellEnd"/>
      <w:r w:rsidR="00483925" w:rsidRPr="00D17A0F">
        <w:t>.</w:t>
      </w:r>
    </w:p>
    <w:p w:rsidRDefault="009D376B" w:rsidP="00AE7155" w:rsidR="009D376B" w:rsidRPr="00D17A0F">
      <w:pPr>
        <w:jc w:val="center"/>
      </w:pPr>
    </w:p>
    <w:p w:rsidRDefault="00AE7155" w:rsidR="00AE7155" w:rsidRPr="00D17A0F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</w:t>
      </w:r>
      <w:r w:rsidR="00483925" w:rsidRPr="00D17A0F">
        <w:t xml:space="preserve">     </w:t>
      </w:r>
      <w:r w:rsidR="00B15CBF">
        <w:t xml:space="preserve">  </w:t>
      </w:r>
      <w:r w:rsidRPr="00D17A0F">
        <w:t>S</w:t>
      </w:r>
      <w:r w:rsidR="00483925" w:rsidRPr="00D17A0F">
        <w:t xml:space="preserve"> </w:t>
      </w:r>
      <w:r w:rsidRPr="00D17A0F">
        <w:t>U</w:t>
      </w:r>
      <w:r w:rsidR="00483925" w:rsidRPr="00D17A0F">
        <w:t xml:space="preserve"> </w:t>
      </w:r>
      <w:r w:rsidRPr="00D17A0F">
        <w:t>D</w:t>
      </w:r>
      <w:r w:rsidR="00483925" w:rsidRPr="00D17A0F">
        <w:t xml:space="preserve"> </w:t>
      </w:r>
      <w:r w:rsidRPr="00D17A0F">
        <w:t>A</w:t>
      </w:r>
      <w:r w:rsidR="00483925" w:rsidRPr="00D17A0F">
        <w:t xml:space="preserve"> </w:t>
      </w:r>
      <w:r w:rsidRPr="00D17A0F">
        <w:t>C:</w:t>
      </w:r>
    </w:p>
    <w:p w:rsidRDefault="00AE7155" w:rsidR="00AE7155" w:rsidRPr="00D17A0F"/>
    <w:p w:rsidRDefault="00AE7155" w:rsidR="00AE7155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LUCIJA BUTIGAN</w:t>
      </w:r>
      <w:r w:rsidR="00A755E4">
        <w:t>, v.r.</w:t>
      </w:r>
    </w:p>
    <w:p w:rsidRDefault="00A755E4" w:rsidR="00A755E4" w:rsidRPr="00D17A0F"/>
    <w:p w:rsidRDefault="00B15CBF" w:rsidR="00B15CBF">
      <w:pPr>
        <w:rPr>
          <w:u w:val="single"/>
        </w:rPr>
      </w:pPr>
    </w:p>
    <w:p w:rsidRDefault="00955565" w:rsidR="00AE7155" w:rsidRPr="00D17A0F">
      <w:pPr>
        <w:rPr>
          <w:u w:val="single"/>
        </w:rPr>
      </w:pPr>
      <w:r w:rsidRPr="00D17A0F">
        <w:rPr>
          <w:u w:val="single"/>
        </w:rPr>
        <w:t>UPUTA</w:t>
      </w:r>
      <w:r w:rsidR="00AE7155" w:rsidRPr="00D17A0F">
        <w:rPr>
          <w:u w:val="single"/>
        </w:rPr>
        <w:t xml:space="preserve"> O PRAVNOM LIJEKU:</w:t>
      </w:r>
    </w:p>
    <w:p w:rsidRDefault="00AE7155" w:rsidR="00AE7155" w:rsidRPr="00D17A0F">
      <w:r w:rsidRPr="00D17A0F">
        <w:t xml:space="preserve">Protiv </w:t>
      </w:r>
      <w:r w:rsidR="00C300D9" w:rsidRPr="00D17A0F">
        <w:t>zaključka nije dozvoljena žalba (čl</w:t>
      </w:r>
      <w:r w:rsidR="00A340BA" w:rsidRPr="00D17A0F">
        <w:t>anak</w:t>
      </w:r>
      <w:r w:rsidR="00C300D9" w:rsidRPr="00D17A0F">
        <w:t xml:space="preserve"> </w:t>
      </w:r>
      <w:proofErr w:type="spellStart"/>
      <w:r w:rsidR="00C300D9" w:rsidRPr="00D17A0F">
        <w:t>11</w:t>
      </w:r>
      <w:proofErr w:type="spellEnd"/>
      <w:r w:rsidR="00C300D9" w:rsidRPr="00D17A0F">
        <w:t xml:space="preserve">. </w:t>
      </w:r>
      <w:r w:rsidR="007155A9" w:rsidRPr="00D17A0F">
        <w:t>st</w:t>
      </w:r>
      <w:r w:rsidR="00A340BA" w:rsidRPr="00D17A0F">
        <w:t>avak</w:t>
      </w:r>
      <w:r w:rsidR="00C300D9" w:rsidRPr="00D17A0F">
        <w:t xml:space="preserve"> 9. </w:t>
      </w:r>
      <w:proofErr w:type="spellStart"/>
      <w:r w:rsidR="005D6807" w:rsidRPr="00D17A0F">
        <w:t>SZ</w:t>
      </w:r>
      <w:proofErr w:type="spellEnd"/>
      <w:r w:rsidR="005D6807" w:rsidRPr="00D17A0F">
        <w:t>-a</w:t>
      </w:r>
      <w:r w:rsidR="00C300D9" w:rsidRPr="00D17A0F">
        <w:t>).</w:t>
      </w:r>
    </w:p>
    <w:p w:rsidRDefault="00A755E4" w:rsidP="003C5659" w:rsidR="00A755E4" w:rsidRPr="006866B6">
      <w:pPr>
        <w:ind w:firstLine="708" w:left="2124"/>
      </w:pPr>
      <w:r>
        <w:t xml:space="preserve">                                </w:t>
      </w: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A755E4" w:rsidR="00A755E4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   </w:t>
      </w:r>
      <w:bookmarkStart w:name="_GoBack" w:id="0"/>
      <w:bookmarkEnd w:id="0"/>
      <w:r w:rsidRPr="006866B6">
        <w:t xml:space="preserve"> (Valentina Kranjčić)</w:t>
      </w:r>
    </w:p>
    <w:p w:rsidRDefault="00236A38" w:rsidR="00236A38" w:rsidRPr="00D17A0F"/>
    <w:p w:rsidRDefault="00F96481" w:rsidR="00F96481" w:rsidRPr="00D17A0F"/>
    <w:p w:rsidRDefault="00933D23" w:rsidR="00933D23" w:rsidRPr="00A755E4">
      <w:pPr>
        <w:rPr>
          <w:color w:val="FFFFFF"/>
        </w:rPr>
      </w:pPr>
      <w:r w:rsidRPr="00A755E4">
        <w:rPr>
          <w:color w:val="FFFFFF"/>
        </w:rPr>
        <w:t>DNA:</w:t>
      </w:r>
    </w:p>
    <w:p w:rsidRDefault="00D17A0F" w:rsidP="00933D23" w:rsidR="00933D23" w:rsidRPr="00A755E4">
      <w:pPr>
        <w:numPr>
          <w:ilvl w:val="0"/>
          <w:numId w:val="1"/>
        </w:numPr>
        <w:rPr>
          <w:color w:val="FFFFFF"/>
        </w:rPr>
      </w:pPr>
      <w:r w:rsidRPr="00A755E4">
        <w:rPr>
          <w:color w:val="FFFFFF"/>
        </w:rPr>
        <w:t>e-</w:t>
      </w:r>
      <w:r w:rsidR="00933D23" w:rsidRPr="00A755E4">
        <w:rPr>
          <w:color w:val="FFFFFF"/>
        </w:rPr>
        <w:t>oglasna ploča suda</w:t>
      </w:r>
    </w:p>
    <w:sectPr w:rsidSect="006B358B" w:rsidR="00933D23" w:rsidRPr="00A755E4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46D00"/>
    <w:rsid w:val="0006357A"/>
    <w:rsid w:val="00063BF3"/>
    <w:rsid w:val="00071D3C"/>
    <w:rsid w:val="000827DA"/>
    <w:rsid w:val="00093532"/>
    <w:rsid w:val="00094376"/>
    <w:rsid w:val="00095182"/>
    <w:rsid w:val="000A2A1E"/>
    <w:rsid w:val="000A5394"/>
    <w:rsid w:val="000E727D"/>
    <w:rsid w:val="000F09A6"/>
    <w:rsid w:val="001111B5"/>
    <w:rsid w:val="00113F48"/>
    <w:rsid w:val="00131498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1E2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06E6"/>
    <w:rsid w:val="00A112C3"/>
    <w:rsid w:val="00A33BF9"/>
    <w:rsid w:val="00A340BA"/>
    <w:rsid w:val="00A36124"/>
    <w:rsid w:val="00A508BD"/>
    <w:rsid w:val="00A60894"/>
    <w:rsid w:val="00A75411"/>
    <w:rsid w:val="00A755E4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15CBF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2D99"/>
    <w:rsid w:val="00CD6FB3"/>
    <w:rsid w:val="00CE2D75"/>
    <w:rsid w:val="00CE6FC0"/>
    <w:rsid w:val="00CF4556"/>
    <w:rsid w:val="00D15E08"/>
    <w:rsid w:val="00D17A0F"/>
    <w:rsid w:val="00D26499"/>
    <w:rsid w:val="00D306A1"/>
    <w:rsid w:val="00D35425"/>
    <w:rsid w:val="00D529FE"/>
    <w:rsid w:val="00D60D0D"/>
    <w:rsid w:val="00D77059"/>
    <w:rsid w:val="00D9249D"/>
    <w:rsid w:val="00D925EA"/>
    <w:rsid w:val="00D96E0B"/>
    <w:rsid w:val="00DE3E56"/>
    <w:rsid w:val="00E1360F"/>
    <w:rsid w:val="00E30657"/>
    <w:rsid w:val="00E30B41"/>
    <w:rsid w:val="00E315F8"/>
    <w:rsid w:val="00E3430C"/>
    <w:rsid w:val="00E34E1A"/>
    <w:rsid w:val="00E35E31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0802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5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5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5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5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</izvorni_sadrzaj>
    <derivirana_varijabla naziv="DomainObject.Primjedba_1">TABLICE</derivirana_varijabla>
  </DomainObject.Primjedba>
  <DomainObject.Oznaka>
    <izvorni_sadrzaj>St-1168/2013-45</izvorni_sadrzaj>
    <derivirana_varijabla naziv="DomainObject.Oznaka_1">St-1168/2013-45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St-1168/2013</izvorni_sadrzaj>
    <derivirana_varijabla naziv="DomainObject.Predmet.OznakaBroj_1">St-1168/2013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PROJEKT d.o.o. turistička agencija i ugostiteljstvo zastupanog po punomoćniku IVA MARIJAN; Tomislav Grahovac, odvjetnik</izvorni_sadrzaj>
    <derivirana_varijabla naziv="DomainObject.Predmet.ProtustrankaFormated_1">  ISSA PROJEKT d.o.o. turistička agencija i ugostiteljstvo zastupanog po punomoćniku IVA MARIJAN; Tomislav Grahovac, odvjetnik</derivirana_varijabla>
  </DomainObject.Predmet.ProtustrankaFormated>
  <DomainObject.Predmet.ProtustrankaFormatedOIB>
    <izvorni_sadrzaj>  ISSA PROJEKT d.o.o. turistička agencija i ugostiteljstvo, OIB 27729795293 zastupanog po punomoćniku IVA MARIJAN; Tomislav Grahovac, odvjetnik</izvorni_sadrzaj>
    <derivirana_varijabla naziv="DomainObject.Predmet.ProtustrankaFormatedOIB_1">  ISSA PROJEKT d.o.o. turistička agencija i ugostiteljstvo, OIB 27729795293 zastupanog po punomoćniku IVA MARIJAN; Tomislav Grahovac, odvjetnik</derivirana_varijabla>
  </DomainObject.Predmet.ProtustrankaFormatedOIB>
  <DomainObject.Predmet.ProtustrankaFormatedWithAdress>
    <izvorni_sadrzaj> ISSA PROJEKT d.o.o. turistička agencija i ugostiteljstvo, Savska 141, 10000 Zagreb zastupanog po punomoćniku IVA MARIJAN; Tomislav Grahovac, odvjetnik</izvorni_sadrzaj>
    <derivirana_varijabla naziv="DomainObject.Predmet.ProtustrankaFormatedWithAdress_1"> ISSA PROJEKT d.o.o. turistička agencija i ugostiteljstvo, Savska 141, 10000 Zagreb zastupanog po punomoćniku IVA MARIJAN; Tomislav Grahovac, odvjetnik</derivirana_varijabla>
  </DomainObject.Predmet.ProtustrankaFormatedWithAdress>
  <DomainObject.Predmet.ProtustrankaFormatedWithAdressOIB>
    <izvorni_sadrzaj> ISSA PROJEKT d.o.o. turistička agencija i ugostiteljstvo, OIB 27729795293, Savska 141, 10000 Zagreb zastupanog po punomoćniku IVA MARIJAN; Tomislav Grahovac, odvjetnik</izvorni_sadrzaj>
    <derivirana_varijabla naziv="DomainObject.Predmet.ProtustrankaFormatedWithAdressOIB_1"> ISSA PROJEKT d.o.o. turistička agencija i ugostiteljstvo, OIB 27729795293, Savska 141, 10000 Zagreb zastupanog po punomoćniku IVA MARIJAN; Tomislav Grahovac, odvjetnik</derivirana_varijabla>
  </DomainObject.Predmet.ProtustrankaFormatedWithAdressOIB>
  <DomainObject.Predmet.ProtustrankaWithAdress>
    <izvorni_sadrzaj>ISSA PROJEKT d.o.o. turistička agencija i ugostiteljstvo Savska 141, 10000 Zagreb</izvorni_sadrzaj>
    <derivirana_varijabla naziv="DomainObject.Predmet.ProtustrankaWithAdress_1">ISSA PROJEKT d.o.o. turistička agencija i ugostiteljstvo Savska 141, 10000 Zagreb</derivirana_varijabla>
  </DomainObject.Predmet.ProtustrankaWithAdress>
  <DomainObject.Predmet.ProtustrankaWithAdressOIB>
    <izvorni_sadrzaj>ISSA PROJEKT d.o.o. turistička agencija i ugostiteljstvo, OIB 27729795293, Savska 141, 10000 Zagreb</izvorni_sadrzaj>
    <derivirana_varijabla naziv="DomainObject.Predmet.ProtustrankaWithAdressOIB_1">ISSA PROJEKT d.o.o. turistička agencija i ugostiteljstvo, OIB 27729795293, Savska 141, 10000 Zagreb</derivirana_varijabla>
  </DomainObject.Predmet.ProtustrankaWithAdressOIB>
  <DomainObject.Predmet.ProtustrankaNazivFormated>
    <izvorni_sadrzaj>ISSA PROJEKT d.o.o. turistička agencija i ugostiteljstvo</izvorni_sadrzaj>
    <derivirana_varijabla naziv="DomainObject.Predmet.ProtustrankaNazivFormated_1">ISSA PROJEKT d.o.o. turistička agencija i ugostiteljstvo</derivirana_varijabla>
  </DomainObject.Predmet.ProtustrankaNazivFormated>
  <DomainObject.Predmet.ProtustrankaNazivFormatedOIB>
    <izvorni_sadrzaj>ISSA PROJEKT d.o.o. turistička agencija i ugostiteljstvo, OIB 27729795293</izvorni_sadrzaj>
    <derivirana_varijabla naziv="DomainObject.Predmet.ProtustrankaNazivFormatedOIB_1">ISSA PROJEKT d.o.o. turistička agencija i ugostiteljstvo, OIB 27729795293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ISSA PROJEKT d.o.o. turistička agencija i ugostiteljstvo zastupanog po punomoćniku IVA MARIJAN; Tomislav Grahovac, odvjetnik</item>
    </izvorni_sadrzaj>
    <derivirana_varijabla naziv="DomainObject.Predmet.ProtuStrankaListFormated_1">
      <item>ISSA PROJEKT d.o.o. turistička agencija i ugostiteljstvo zastupanog po punomoćniku IVA MARIJAN; Tomislav Grahovac, odvjetnik</item>
    </derivirana_varijabla>
  </DomainObject.Predmet.ProtuStrankaListFormated>
  <DomainObject.Predmet.ProtuStrankaListFormatedOIB>
    <izvorni_sadrzaj>
      <item>ISSA PROJEKT d.o.o. turistička agencija i ugostiteljstvo, OIB 27729795293 zastupanog po punomoćniku IVA MARIJAN; Tomislav Grahovac, odvjetnik</item>
    </izvorni_sadrzaj>
    <derivirana_varijabla naziv="DomainObject.Predmet.ProtuStrankaListFormatedOIB_1">
      <item>ISSA PROJEKT d.o.o. turistička agencija i ugostiteljstvo, OIB 27729795293 zastupanog po punomoćniku IVA MARIJAN; Tomislav Grahovac, odvjetnik</item>
    </derivirana_varijabla>
  </DomainObject.Predmet.ProtuStrankaListFormatedOIB>
  <DomainObject.Predmet.ProtuStrankaListFormatedWithAdress>
    <izvorni_sadrzaj>
      <item>ISSA PROJEKT d.o.o. turistička agencija i ugostiteljstvo, Savska 141, 10000 Zagreb zastupanog po punomoćniku IVA MARIJAN; Tomislav Grahovac, odvjetnik</item>
    </izvorni_sadrzaj>
    <derivirana_varijabla naziv="DomainObject.Predmet.ProtuStrankaListFormatedWithAdress_1">
      <item>ISSA PROJEKT d.o.o. turistička agencija i ugostiteljstvo, Savska 141, 10000 Zagreb zastupanog po punomoćniku IVA MARIJAN; Tomislav Grahovac, odvjetnik</item>
    </derivirana_varijabla>
  </DomainObject.Predmet.ProtuStrankaListFormatedWithAdress>
  <DomainObject.Predmet.ProtuStrankaListFormatedWithAdressOIB>
    <izvorni_sadrzaj>
      <item>ISSA PROJEKT d.o.o. turistička agencija i ugostiteljstvo, OIB 27729795293, Savska 141, 10000 Zagreb zastupanog po punomoćniku IVA MARIJAN; Tomislav Grahovac, odvjetnik</item>
    </izvorni_sadrzaj>
    <derivirana_varijabla naziv="DomainObject.Predmet.ProtuStrankaListFormatedWithAdressOIB_1">
      <item>ISSA PROJEKT d.o.o. turistička agencija i ugostiteljstvo, OIB 27729795293, Savska 141, 10000 Zagreb zastupanog po punomoćniku IVA MARIJAN; Tomislav Grahovac, odvjetnik</item>
    </derivirana_varijabla>
  </DomainObject.Predmet.ProtuStrankaListFormatedWithAdressOIB>
  <DomainObject.Predmet.ProtuStrankaListNazivFormated>
    <izvorni_sadrzaj>
      <item>ISSA PROJEKT d.o.o. turistička agencija i ugostiteljstvo</item>
    </izvorni_sadrzaj>
    <derivirana_varijabla naziv="DomainObject.Predmet.ProtuStrankaListNazivFormated_1">
      <item>ISSA PROJEKT d.o.o. turistička agencija i ugostiteljstvo</item>
    </derivirana_varijabla>
  </DomainObject.Predmet.ProtuStrankaListNazivFormated>
  <DomainObject.Predmet.ProtuStrankaListNazivFormatedOIB>
    <izvorni_sadrzaj>
      <item>ISSA PROJEKT d.o.o. turistička agencija i ugostiteljstvo, OIB 27729795293</item>
    </izvorni_sadrzaj>
    <derivirana_varijabla naziv="DomainObject.Predmet.ProtuStrankaListNazivFormatedOIB_1">
      <item>ISSA PROJEKT d.o.o. turistička agencija i ugostiteljstvo, OIB 27729795293</item>
    </derivirana_varijabla>
  </DomainObject.Predmet.ProtuStrankaListNazivFormatedOIB>
  <DomainObject.Predmet.OstaliListFormated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izvorni_sadrzaj>
    <derivirana_varijabla naziv="DomainObject.Predmet.OstaliListFormated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derivirana_varijabla>
  </DomainObject.Predmet.OstaliListFormated>
  <DomainObject.Predmet.OstaliListFormatedOIB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izvorni_sadrzaj>
    <derivirana_varijabla naziv="DomainObject.Predmet.OstaliListFormatedOIB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derivirana_varijabla>
  </DomainObject.Predmet.OstaliListFormatedOIB>
  <DomainObject.Predmet.OstaliListFormatedWithAdress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izvorni_sadrzaj>
    <derivirana_varijabla naziv="DomainObject.Predmet.OstaliListFormatedWithAdress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derivirana_varijabla>
  </DomainObject.Predmet.OstaliListFormatedWithAdress>
  <DomainObject.Predmet.OstaliListFormatedWithAdressOIB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izvorni_sadrzaj>
    <derivirana_varijabla naziv="DomainObject.Predmet.OstaliListFormatedWithAdressOIB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derivirana_varijabla>
  </DomainObject.Predmet.OstaliListFormatedWithAdressOIB>
  <DomainObject.Predmet.OstaliListNazivFormated>
    <izvorni_sadrzaj>
      <item>IVA MARIJAN</item>
      <item>Ministarstvo financija RH, Porezna uprava</item>
      <item>Tomislav Grahovac, odvjetnik</item>
      <item>Anamaria Ivanković</item>
    </izvorni_sadrzaj>
    <derivirana_varijabla naziv="DomainObject.Predmet.OstaliListNazivFormated_1">
      <item>IVA MARIJAN</item>
      <item>Ministarstvo financija RH, Porezna uprava</item>
      <item>Tomislav Grahovac, odvjetnik</item>
      <item>Anamaria Ivanković</item>
    </derivirana_varijabla>
  </DomainObject.Predmet.OstaliListNazivFormated>
  <DomainObject.Predmet.OstaliListNazivFormatedOIB>
    <izvorni_sadrzaj>
      <item>IVA MARIJAN</item>
      <item>Ministarstvo financija RH, Porezna uprava</item>
      <item>Tomislav Grahovac, odvjetnik</item>
      <item>Anamaria Ivanković, OIB 26902318451</item>
    </izvorni_sadrzaj>
    <derivirana_varijabla naziv="DomainObject.Predmet.OstaliListNazivFormatedOIB_1">
      <item>IVA MARIJAN</item>
      <item>Ministarstvo financija RH, Porezna uprava</item>
      <item>Tomislav Grahovac, odvjetnik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St-1168/2013-45</izvorni_sadrzaj>
    <derivirana_varijabla naziv="DomainObject.PoslovniBrojDokumenta_1">St-1168/2013-45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ISSA PROJEKT d.o.o. turistička agencija i ugostiteljstvo</izvorni_sadrzaj>
    <derivirana_varijabla naziv="DomainObject.Predmet.ProtustrankaIDrugi_1">ISSA PROJEKT d.o.o. turistička agencija i ugostiteljstvo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ISSA PROJEKT d.o.o. turistička agencija i ugostiteljstvo, OIB 27729795293, Savska 141, 10000 Zagreb</izvorni_sadrzaj>
    <derivirana_varijabla naziv="DomainObject.Predmet.ProtustrankaIDrugiAdressOIB_1">ISSA PROJEKT d.o.o. turistička agencija i ugostiteljstvo, OIB 27729795293,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izvorni_sadrzaj>
    <derivirana_varijabla naziv="DomainObject.Predmet.SudioniciListNaziv_1"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derivirana_varijabla>
  </DomainObject.Predmet.SudioniciListNaziv>
  <DomainObject.Predmet.SudioniciListAdressOIB>
    <izvorni_sadrzaj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izvorni_sadrzaj>
    <derivirana_varijabla naziv="DomainObject.Predmet.SudioniciListAdressOIB_1"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27729795293</item>
      <item>, OIB 85821130368</item>
      <item>, OIB null</item>
      <item>, OIB null</item>
      <item>, OIB null</item>
      <item>, OIB 26902318451</item>
    </izvorni_sadrzaj>
    <derivirana_varijabla naziv="DomainObject.Predmet.SudioniciListNazivOIB_1">
      <item>, OIB 27729795293</item>
      <item>, OIB 85821130368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894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2016-01-04T13:38:00Z</dcterms:created>
  <dc:creator>butiganl</dc:creator>
  <cp:lastModifiedBy>Valentina Kranjčić</cp:lastModifiedBy>
  <cp:lastPrinted>2016-01-04T13:45:00Z</cp:lastPrinted>
  <dcterms:modified xmlns:xsi="http://www.w3.org/2001/XMLSchema-instance" xsi:type="dcterms:W3CDTF">2016-01-04T13:48:00Z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St-1168/2013-45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