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34c7" w14:paraId="66734c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7A519F">
        <w:t>37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7A519F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6A3B77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E-207, </w:t>
      </w:r>
      <w:r w:rsidRPr="00103A86">
        <w:t>PARKIRNO MJESTO</w:t>
      </w:r>
      <w:r>
        <w:t xml:space="preserve"> - P 100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7A519F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7A519F">
        <w:rPr>
          <w:b/>
          <w:u w:val="single"/>
        </w:rPr>
        <w:t>5</w:t>
      </w:r>
      <w:r w:rsidR="006A3B77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7A519F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5F1798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5F1798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D3681"/>
    <w:rsid w:val="005E1C64"/>
    <w:rsid w:val="005F027D"/>
    <w:rsid w:val="005F1798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5790"/>
    <w:rsid w:val="00751B9E"/>
    <w:rsid w:val="0076194D"/>
    <w:rsid w:val="007847FA"/>
    <w:rsid w:val="007961BE"/>
    <w:rsid w:val="007A519F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St-5/2018-135</izvorni_sadrzaj>
    <derivirana_varijabla naziv="DomainObject.PredzadnjaOdlukaIzPredmeta.Oznaka_1">St-5/2018-135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2019-01-02T13:21:00Z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(1st-5-18-142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