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09b3" w14:paraId="6c509b3" w:rsidRDefault="00454856" w:rsidP="00454856" w:rsidR="00454856" w:rsidRPr="00642618">
      <w:pPr>
        <w15:collapsed w:val="false"/>
        <w:rPr>
          <w:sz w:val="24"/>
          <w:szCs w:val="24"/>
        </w:rPr>
      </w:pPr>
      <w:bookmarkStart w:name="_GoBack" w:id="0"/>
      <w:bookmarkEnd w:id="0"/>
      <w:r w:rsidRPr="00642618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rPr>
          <w:sz w:val="24"/>
          <w:szCs w:val="24"/>
        </w:rPr>
      </w:pPr>
      <w:r w:rsidRPr="00642618">
        <w:rPr>
          <w:sz w:val="24"/>
          <w:szCs w:val="24"/>
        </w:rPr>
        <w:t>REPUBLIKA HRVATSKA</w:t>
      </w:r>
    </w:p>
    <w:p w:rsidRDefault="00454856" w:rsidP="00454856" w:rsidR="00454856" w:rsidRPr="00642618">
      <w:pPr>
        <w:rPr>
          <w:sz w:val="24"/>
          <w:szCs w:val="24"/>
        </w:rPr>
      </w:pPr>
      <w:r w:rsidRPr="00642618">
        <w:rPr>
          <w:sz w:val="24"/>
          <w:szCs w:val="24"/>
        </w:rPr>
        <w:t>TRGOVAČKI SUD U ZAGREBU</w:t>
      </w:r>
    </w:p>
    <w:p w:rsidRDefault="00454856" w:rsidP="00454856" w:rsidR="00454856" w:rsidRPr="00642618">
      <w:pPr>
        <w:rPr>
          <w:sz w:val="24"/>
          <w:szCs w:val="24"/>
        </w:rPr>
      </w:pPr>
      <w:r w:rsidRPr="00642618">
        <w:rPr>
          <w:sz w:val="24"/>
          <w:szCs w:val="24"/>
        </w:rPr>
        <w:t xml:space="preserve">Zagreb, Amruševa 2/II     </w:t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</w:r>
      <w:r w:rsidRPr="00642618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642618">
      <w:pPr>
        <w:jc w:val="right"/>
        <w:rPr>
          <w:sz w:val="24"/>
          <w:szCs w:val="24"/>
        </w:rPr>
      </w:pPr>
    </w:p>
    <w:p w:rsidRDefault="00454856" w:rsidP="00454856" w:rsidR="00454856" w:rsidRPr="00642618">
      <w:pPr>
        <w:jc w:val="right"/>
        <w:rPr>
          <w:sz w:val="24"/>
          <w:szCs w:val="24"/>
        </w:rPr>
      </w:pPr>
      <w:r w:rsidRPr="00642618">
        <w:rPr>
          <w:sz w:val="24"/>
          <w:szCs w:val="24"/>
        </w:rPr>
        <w:t>48. St-</w:t>
      </w:r>
      <w:r w:rsidR="00BC2818" w:rsidRPr="00642618">
        <w:rPr>
          <w:sz w:val="24"/>
          <w:szCs w:val="24"/>
        </w:rPr>
        <w:t>2283/18-31</w:t>
      </w:r>
    </w:p>
    <w:p w:rsidRDefault="00454856" w:rsidP="00F019FB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R E P U B L I K A  H R V A T S K A</w:t>
      </w:r>
    </w:p>
    <w:p w:rsidRDefault="00454856" w:rsidP="00454856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R J E Š E N</w:t>
      </w:r>
      <w:r w:rsidR="0050026D" w:rsidRPr="00642618">
        <w:rPr>
          <w:sz w:val="24"/>
          <w:szCs w:val="24"/>
        </w:rPr>
        <w:t xml:space="preserve"> </w:t>
      </w:r>
      <w:r w:rsidRPr="00642618">
        <w:rPr>
          <w:sz w:val="24"/>
          <w:szCs w:val="24"/>
        </w:rPr>
        <w:t>J E</w:t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8E5D98" w:rsidR="00454856" w:rsidRPr="00642618">
      <w:pPr>
        <w:pStyle w:val="Bezproreda"/>
        <w:ind w:firstLine="708"/>
        <w:jc w:val="both"/>
        <w:rPr>
          <w:sz w:val="24"/>
          <w:szCs w:val="24"/>
          <w:lang w:val="pl-PL"/>
        </w:rPr>
      </w:pPr>
      <w:r w:rsidRPr="00642618">
        <w:rPr>
          <w:sz w:val="24"/>
          <w:szCs w:val="24"/>
        </w:rPr>
        <w:t>Trgovački sud u Zagrebu po suc</w:t>
      </w:r>
      <w:r w:rsidR="008E5D98" w:rsidRPr="00642618">
        <w:rPr>
          <w:sz w:val="24"/>
          <w:szCs w:val="24"/>
        </w:rPr>
        <w:t xml:space="preserve">u tog suda Vesni Sremac Šoštar </w:t>
      </w:r>
      <w:r w:rsidRPr="00642618">
        <w:rPr>
          <w:sz w:val="24"/>
          <w:szCs w:val="24"/>
        </w:rPr>
        <w:t xml:space="preserve">u stečajnom postupku nad </w:t>
      </w:r>
      <w:r w:rsidR="009E5806">
        <w:rPr>
          <w:sz w:val="24"/>
          <w:szCs w:val="24"/>
        </w:rPr>
        <w:t xml:space="preserve">stečajnim dužnikom </w:t>
      </w:r>
      <w:r w:rsidR="008353B2" w:rsidRPr="00642618">
        <w:rPr>
          <w:sz w:val="24"/>
          <w:szCs w:val="24"/>
        </w:rPr>
        <w:t xml:space="preserve"> </w:t>
      </w:r>
      <w:r w:rsidR="00BC2818" w:rsidRPr="00642618">
        <w:rPr>
          <w:sz w:val="24"/>
          <w:szCs w:val="24"/>
        </w:rPr>
        <w:t xml:space="preserve">LEDENICE j.d.o.o. – u stečaju, za ugostiteljstvo, trgovinu i turistička agencija– u stečaju, Dužica 102, Dužica, OIB:91421052696 </w:t>
      </w:r>
      <w:r w:rsidR="00027F73" w:rsidRPr="00642618">
        <w:rPr>
          <w:sz w:val="24"/>
          <w:szCs w:val="24"/>
        </w:rPr>
        <w:t>nakon održanog ispitnog ročišta</w:t>
      </w:r>
      <w:r w:rsidR="008353B2" w:rsidRPr="00642618">
        <w:rPr>
          <w:sz w:val="24"/>
          <w:szCs w:val="24"/>
        </w:rPr>
        <w:t xml:space="preserve"> </w:t>
      </w:r>
      <w:r w:rsidR="007E7C82" w:rsidRPr="00642618">
        <w:rPr>
          <w:sz w:val="24"/>
          <w:szCs w:val="24"/>
        </w:rPr>
        <w:t xml:space="preserve">dana </w:t>
      </w:r>
      <w:r w:rsidR="00BC2818" w:rsidRPr="00642618">
        <w:rPr>
          <w:sz w:val="24"/>
          <w:szCs w:val="24"/>
        </w:rPr>
        <w:t>17. srpnja</w:t>
      </w:r>
      <w:r w:rsidRPr="00642618">
        <w:rPr>
          <w:sz w:val="24"/>
          <w:szCs w:val="24"/>
        </w:rPr>
        <w:t xml:space="preserve"> 2019. godine</w:t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7E7C82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r i j e š i o   j e</w:t>
      </w:r>
    </w:p>
    <w:p w:rsidRDefault="00454856" w:rsidP="00454856" w:rsidR="00454856" w:rsidRPr="00642618">
      <w:pPr>
        <w:rPr>
          <w:sz w:val="24"/>
          <w:szCs w:val="24"/>
        </w:rPr>
      </w:pPr>
    </w:p>
    <w:p w:rsidRDefault="00454856" w:rsidP="00454856" w:rsidR="00454856" w:rsidRPr="00642618">
      <w:pPr>
        <w:jc w:val="both"/>
        <w:rPr>
          <w:sz w:val="24"/>
          <w:szCs w:val="24"/>
        </w:rPr>
      </w:pPr>
      <w:r w:rsidRPr="00642618">
        <w:rPr>
          <w:sz w:val="24"/>
          <w:szCs w:val="24"/>
        </w:rPr>
        <w:t>Utvrđene tražbine viših isplatnih redova:</w:t>
      </w:r>
    </w:p>
    <w:p w:rsidRDefault="003D162B" w:rsidP="003D162B" w:rsidR="003D162B" w:rsidRPr="00642618">
      <w:pPr>
        <w:rPr>
          <w:sz w:val="24"/>
          <w:szCs w:val="24"/>
        </w:rPr>
      </w:pPr>
    </w:p>
    <w:p w:rsidRDefault="00311CE4" w:rsidP="00311CE4" w:rsidR="00311CE4" w:rsidRPr="00642618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642618">
        <w:rPr>
          <w:sz w:val="24"/>
          <w:szCs w:val="24"/>
        </w:rPr>
        <w:t xml:space="preserve">viši  isplatni red: </w:t>
      </w:r>
    </w:p>
    <w:p w:rsidRDefault="00311CE4" w:rsidP="00311CE4" w:rsidR="00311CE4" w:rsidRPr="00642618">
      <w:pPr>
        <w:rPr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428"/>
        <w:gridCol w:w="1862"/>
        <w:gridCol w:w="1553"/>
        <w:gridCol w:w="1825"/>
        <w:gridCol w:w="1432"/>
        <w:gridCol w:w="1186"/>
      </w:tblGrid>
      <w:tr w:rsidTr="00F03033" w:rsidR="00BC2818" w:rsidRPr="00642618"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Ime i prezime/tvrtka  ili naziv vjerovnika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Iznos prijavljene tražbine (kn)</w:t>
            </w:r>
            <w:r w:rsidRPr="00642618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Iznos priznate tražbine</w:t>
            </w:r>
          </w:p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(kn)</w:t>
            </w:r>
          </w:p>
        </w:tc>
      </w:tr>
      <w:tr w:rsidTr="00F03033" w:rsidR="00BC2818" w:rsidRPr="00642618"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       4.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RH, MF, PU, Područni ured Sisak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S. i A.           Radića  30, Sisak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6.839,11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6.839,11</w:t>
            </w:r>
          </w:p>
        </w:tc>
      </w:tr>
      <w:tr w:rsidTr="00F03033" w:rsidR="00BC2818" w:rsidRPr="00642618">
        <w:trPr>
          <w:trHeight w:val="141"/>
        </w:trPr>
        <w:tc>
          <w:tcPr>
            <w:tcW w:type="auto" w:w="0"/>
            <w:gridSpan w:val="4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                                                             ukupno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6.839,11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6.839,11</w:t>
            </w:r>
          </w:p>
        </w:tc>
      </w:tr>
    </w:tbl>
    <w:p w:rsidRDefault="00333A76" w:rsidP="00311CE4" w:rsidR="00333A76" w:rsidRPr="00642618">
      <w:pPr>
        <w:rPr>
          <w:sz w:val="24"/>
          <w:szCs w:val="24"/>
        </w:rPr>
      </w:pPr>
    </w:p>
    <w:p w:rsidRDefault="00C731DC" w:rsidP="00C731DC" w:rsidR="00C731DC" w:rsidRPr="00642618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642618">
        <w:rPr>
          <w:sz w:val="24"/>
          <w:szCs w:val="24"/>
        </w:rPr>
        <w:t xml:space="preserve">viši isplatni red: </w:t>
      </w:r>
    </w:p>
    <w:p w:rsidRDefault="00C731DC" w:rsidP="00C731DC" w:rsidR="00C731DC">
      <w:pPr>
        <w:rPr>
          <w:sz w:val="24"/>
          <w:szCs w:val="24"/>
        </w:rPr>
      </w:pPr>
    </w:p>
    <w:p w:rsidRDefault="003D69CC" w:rsidP="00C731DC" w:rsidR="003D69CC" w:rsidRPr="00642618">
      <w:pPr>
        <w:rPr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67"/>
        <w:gridCol w:w="2068"/>
        <w:gridCol w:w="1548"/>
        <w:gridCol w:w="1788"/>
        <w:gridCol w:w="1371"/>
        <w:gridCol w:w="1144"/>
      </w:tblGrid>
      <w:tr w:rsidTr="00F03033" w:rsidR="00BC2818" w:rsidRPr="00642618"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Ime i prezime/tvrtka  ili naziv vjerovnika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Iznos prijavljene tražbine (kn)</w:t>
            </w:r>
            <w:r w:rsidRPr="00642618">
              <w:rPr>
                <w:rStyle w:val="Referencafusnote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Iznos priznate tražbine</w:t>
            </w:r>
          </w:p>
          <w:p w:rsidRDefault="00BC2818" w:rsidP="00F03033" w:rsidR="00BC2818" w:rsidRPr="00642618">
            <w:pPr>
              <w:pStyle w:val="Bezproreda"/>
              <w:jc w:val="center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(kn)</w:t>
            </w:r>
          </w:p>
        </w:tc>
      </w:tr>
      <w:tr w:rsidTr="00173489" w:rsidR="00BC2818" w:rsidRPr="00642618">
        <w:trPr>
          <w:trHeight w:val="662"/>
        </w:trPr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       1.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AL  HRVATSKA  d.o.o.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29524210204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Vrtni  put 1,  10000 Zagreb</w:t>
            </w:r>
          </w:p>
        </w:tc>
        <w:tc>
          <w:tcPr>
            <w:tcW w:type="auto" w:w="0"/>
          </w:tcPr>
          <w:p w:rsidRDefault="00173489" w:rsidP="00173489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1.177,48</w:t>
            </w:r>
            <w:r w:rsidR="00BC2818" w:rsidRPr="00642618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1.177,48        </w:t>
            </w:r>
          </w:p>
        </w:tc>
      </w:tr>
      <w:tr w:rsidTr="00F03033" w:rsidR="00BC2818" w:rsidRPr="00642618"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       2.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EOS  MATRIX  d.o.o.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76674680107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Horvatova  82,  10010 Zagreb</w:t>
            </w:r>
          </w:p>
        </w:tc>
        <w:tc>
          <w:tcPr>
            <w:tcW w:type="auto" w:w="0"/>
          </w:tcPr>
          <w:p w:rsidRDefault="00173489" w:rsidP="00173489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334,99</w:t>
            </w:r>
            <w:r w:rsidR="00BC2818" w:rsidRPr="00642618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334,99            </w:t>
            </w:r>
          </w:p>
        </w:tc>
      </w:tr>
      <w:tr w:rsidTr="00F03033" w:rsidR="00BC2818" w:rsidRPr="00642618"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lastRenderedPageBreak/>
              <w:t xml:space="preserve">       3.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HRVATSKO DRUŠTVO  SKLADATELJA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56668956985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Berislavićeva  9  10000  Zagreb</w:t>
            </w:r>
          </w:p>
        </w:tc>
        <w:tc>
          <w:tcPr>
            <w:tcW w:type="auto" w:w="0"/>
          </w:tcPr>
          <w:p w:rsidRDefault="00173489" w:rsidP="00173489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1.487,12</w:t>
            </w:r>
            <w:r w:rsidR="00BC2818" w:rsidRPr="00642618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1.487,12         </w:t>
            </w:r>
          </w:p>
        </w:tc>
      </w:tr>
      <w:tr w:rsidTr="00173489" w:rsidR="00BC2818" w:rsidRPr="00642618">
        <w:trPr>
          <w:trHeight w:val="943"/>
        </w:trPr>
        <w:tc>
          <w:tcPr>
            <w:tcW w:type="auto" w:w="0"/>
          </w:tcPr>
          <w:p w:rsidRDefault="00986427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BC2818" w:rsidRPr="00642618">
              <w:rPr>
                <w:sz w:val="24"/>
                <w:szCs w:val="24"/>
              </w:rPr>
              <w:t>4.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RH, MF, PU,           Područni ured Sisak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S.  i  A.     Radića  30, Sisak</w:t>
            </w:r>
          </w:p>
        </w:tc>
        <w:tc>
          <w:tcPr>
            <w:tcW w:type="auto" w:w="0"/>
          </w:tcPr>
          <w:p w:rsidRDefault="00173489" w:rsidP="00173489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>6.451,49</w:t>
            </w:r>
            <w:r w:rsidR="00BC2818" w:rsidRPr="00642618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6.451,49         </w:t>
            </w:r>
          </w:p>
        </w:tc>
      </w:tr>
      <w:tr w:rsidTr="00F03033" w:rsidR="00BC2818" w:rsidRPr="00642618">
        <w:trPr>
          <w:trHeight w:val="300"/>
        </w:trPr>
        <w:tc>
          <w:tcPr>
            <w:tcW w:type="auto" w:w="0"/>
            <w:gridSpan w:val="4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                                                                               ukupno</w:t>
            </w:r>
          </w:p>
        </w:tc>
        <w:tc>
          <w:tcPr>
            <w:tcW w:type="auto" w:w="0"/>
          </w:tcPr>
          <w:p w:rsidRDefault="00173489" w:rsidP="00173489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9.451,08 </w:t>
            </w:r>
            <w:r w:rsidR="00BC2818" w:rsidRPr="00642618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type="auto" w:w="0"/>
          </w:tcPr>
          <w:p w:rsidRDefault="00BC2818" w:rsidP="00F03033" w:rsidR="00BC2818" w:rsidRPr="00642618">
            <w:pPr>
              <w:spacing w:lineRule="auto" w:line="276" w:after="200"/>
              <w:rPr>
                <w:sz w:val="24"/>
                <w:szCs w:val="24"/>
              </w:rPr>
            </w:pPr>
            <w:r w:rsidRPr="00642618">
              <w:rPr>
                <w:sz w:val="24"/>
                <w:szCs w:val="24"/>
              </w:rPr>
              <w:t xml:space="preserve">9.451,08              </w:t>
            </w:r>
          </w:p>
        </w:tc>
      </w:tr>
    </w:tbl>
    <w:p w:rsidRDefault="00C731DC" w:rsidP="00C731DC" w:rsidR="00C731DC" w:rsidRPr="00642618">
      <w:pPr>
        <w:rPr>
          <w:sz w:val="24"/>
          <w:szCs w:val="24"/>
        </w:rPr>
      </w:pPr>
    </w:p>
    <w:p w:rsidRDefault="00C731DC" w:rsidP="00454856" w:rsidR="00C731DC" w:rsidRPr="00642618">
      <w:pPr>
        <w:jc w:val="center"/>
        <w:rPr>
          <w:sz w:val="24"/>
          <w:szCs w:val="24"/>
        </w:rPr>
      </w:pPr>
    </w:p>
    <w:p w:rsidRDefault="00C731DC" w:rsidP="00454856" w:rsidR="00C731DC" w:rsidRPr="00642618">
      <w:pPr>
        <w:jc w:val="center"/>
        <w:rPr>
          <w:sz w:val="24"/>
          <w:szCs w:val="24"/>
        </w:rPr>
      </w:pPr>
    </w:p>
    <w:p w:rsidRDefault="00454856" w:rsidP="00454856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Obrazloženje</w:t>
      </w:r>
    </w:p>
    <w:p w:rsidRDefault="00454856" w:rsidP="00454856" w:rsidR="00454856" w:rsidRPr="00642618">
      <w:pPr>
        <w:jc w:val="center"/>
        <w:rPr>
          <w:sz w:val="24"/>
          <w:szCs w:val="24"/>
        </w:rPr>
      </w:pP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>Na i</w:t>
      </w:r>
      <w:r w:rsidR="007E7C82" w:rsidRPr="00642618">
        <w:rPr>
          <w:sz w:val="24"/>
          <w:szCs w:val="24"/>
        </w:rPr>
        <w:t xml:space="preserve">spitnom ročištu održanom dana </w:t>
      </w:r>
      <w:r w:rsidR="00CB675A" w:rsidRPr="00642618">
        <w:rPr>
          <w:sz w:val="24"/>
          <w:szCs w:val="24"/>
        </w:rPr>
        <w:t>17. srpnja</w:t>
      </w:r>
      <w:r w:rsidRPr="00642618">
        <w:rPr>
          <w:sz w:val="24"/>
          <w:szCs w:val="24"/>
        </w:rPr>
        <w:t xml:space="preserve"> 2019.</w:t>
      </w:r>
      <w:r w:rsidR="004A0E32" w:rsidRPr="00642618">
        <w:rPr>
          <w:sz w:val="24"/>
          <w:szCs w:val="24"/>
        </w:rPr>
        <w:t>g.,</w:t>
      </w:r>
      <w:r w:rsidRPr="00642618">
        <w:rPr>
          <w:sz w:val="24"/>
          <w:szCs w:val="24"/>
        </w:rPr>
        <w:t xml:space="preserve"> ispitane su sve prijavljene tražbine prema svojim iznosima i redu. 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 xml:space="preserve">Stečajni upravitelj nije </w:t>
      </w:r>
      <w:r w:rsidR="00E82C11" w:rsidRPr="00642618">
        <w:rPr>
          <w:sz w:val="24"/>
          <w:szCs w:val="24"/>
        </w:rPr>
        <w:t>o</w:t>
      </w:r>
      <w:r w:rsidRPr="00642618">
        <w:rPr>
          <w:sz w:val="24"/>
          <w:szCs w:val="24"/>
        </w:rPr>
        <w:t>sporio niti jednu prijavljenu tražbinu.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  <w:r w:rsidRPr="00642618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642618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642618">
      <w:pPr>
        <w:jc w:val="center"/>
        <w:rPr>
          <w:sz w:val="24"/>
          <w:szCs w:val="24"/>
        </w:rPr>
      </w:pPr>
      <w:r w:rsidRPr="00642618">
        <w:rPr>
          <w:sz w:val="24"/>
          <w:szCs w:val="24"/>
        </w:rPr>
        <w:t>U Zagrebu</w:t>
      </w:r>
      <w:r w:rsidR="00333A76" w:rsidRPr="00642618">
        <w:rPr>
          <w:sz w:val="24"/>
          <w:szCs w:val="24"/>
        </w:rPr>
        <w:t>,</w:t>
      </w:r>
      <w:r w:rsidRPr="00642618">
        <w:rPr>
          <w:sz w:val="24"/>
          <w:szCs w:val="24"/>
        </w:rPr>
        <w:t xml:space="preserve"> </w:t>
      </w:r>
      <w:r w:rsidR="00CB675A" w:rsidRPr="00642618">
        <w:rPr>
          <w:sz w:val="24"/>
          <w:szCs w:val="24"/>
        </w:rPr>
        <w:t>17. srpnja</w:t>
      </w:r>
      <w:r w:rsidR="00454856" w:rsidRPr="00642618">
        <w:rPr>
          <w:sz w:val="24"/>
          <w:szCs w:val="24"/>
        </w:rPr>
        <w:t xml:space="preserve"> 2019. godine</w:t>
      </w:r>
    </w:p>
    <w:p w:rsidRDefault="00454856" w:rsidP="00454856" w:rsidR="00454856" w:rsidRPr="00642618">
      <w:pPr>
        <w:ind w:firstLine="720" w:left="5040"/>
        <w:jc w:val="right"/>
        <w:rPr>
          <w:sz w:val="24"/>
          <w:szCs w:val="24"/>
        </w:rPr>
      </w:pPr>
      <w:r w:rsidRPr="00642618">
        <w:rPr>
          <w:sz w:val="24"/>
          <w:szCs w:val="24"/>
        </w:rPr>
        <w:t xml:space="preserve">   </w:t>
      </w:r>
    </w:p>
    <w:p w:rsidRDefault="00454856" w:rsidP="00454856" w:rsidR="00454856" w:rsidRPr="00642618">
      <w:pPr>
        <w:ind w:firstLine="708" w:left="6372"/>
        <w:rPr>
          <w:sz w:val="24"/>
          <w:szCs w:val="24"/>
        </w:rPr>
      </w:pPr>
      <w:r w:rsidRPr="00642618">
        <w:rPr>
          <w:sz w:val="24"/>
          <w:szCs w:val="24"/>
        </w:rPr>
        <w:t xml:space="preserve">        SUDAC:</w:t>
      </w:r>
    </w:p>
    <w:p w:rsidRDefault="009E5806" w:rsidP="005F683D" w:rsidR="00454856" w:rsidRPr="0064261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521ED2" w:rsidP="004A0E32" w:rsidR="00521ED2" w:rsidRPr="00642618">
      <w:pPr>
        <w:rPr>
          <w:sz w:val="24"/>
          <w:szCs w:val="24"/>
        </w:rPr>
      </w:pPr>
    </w:p>
    <w:p w:rsidRDefault="00454856" w:rsidP="00454856" w:rsidR="00454856" w:rsidRPr="00642618">
      <w:pPr>
        <w:jc w:val="both"/>
        <w:rPr>
          <w:sz w:val="24"/>
          <w:szCs w:val="24"/>
        </w:rPr>
      </w:pPr>
      <w:r w:rsidRPr="00642618">
        <w:rPr>
          <w:sz w:val="24"/>
          <w:szCs w:val="24"/>
        </w:rPr>
        <w:t>UPUTA O PRAVNOM LIJEKU:</w:t>
      </w:r>
    </w:p>
    <w:p w:rsidRDefault="00454856" w:rsidP="00454856" w:rsidR="00454856" w:rsidRPr="00642618">
      <w:pPr>
        <w:jc w:val="both"/>
        <w:rPr>
          <w:sz w:val="24"/>
          <w:szCs w:val="24"/>
          <w:lang w:val="pl-PL"/>
        </w:rPr>
      </w:pPr>
      <w:r w:rsidRPr="0064261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4261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642618">
      <w:pPr>
        <w:jc w:val="both"/>
        <w:rPr>
          <w:sz w:val="24"/>
          <w:szCs w:val="24"/>
        </w:rPr>
      </w:pPr>
    </w:p>
    <w:p w:rsidRDefault="009E5806" w:rsidR="009E5806" w:rsidRPr="009E580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E5806">
        <w:rPr>
          <w:sz w:val="24"/>
          <w:szCs w:val="24"/>
        </w:rPr>
        <w:t>Za točnost otpravka-ovl. službenik</w:t>
      </w:r>
    </w:p>
    <w:p w:rsidRDefault="009E5806" w:rsidR="009E5806" w:rsidRPr="009E5806">
      <w:pPr>
        <w:rPr>
          <w:sz w:val="24"/>
          <w:szCs w:val="24"/>
        </w:rPr>
      </w:pP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</w:r>
      <w:r w:rsidRPr="009E5806">
        <w:rPr>
          <w:sz w:val="24"/>
          <w:szCs w:val="24"/>
        </w:rPr>
        <w:tab/>
        <w:t>Vinka Mihalinčić</w:t>
      </w:r>
    </w:p>
    <w:p w:rsidRDefault="00454856" w:rsidP="00454856" w:rsidR="00454856" w:rsidRPr="00642618">
      <w:pPr>
        <w:jc w:val="both"/>
        <w:rPr>
          <w:sz w:val="24"/>
          <w:szCs w:val="24"/>
        </w:rPr>
      </w:pPr>
    </w:p>
    <w:p w:rsidRDefault="00454856" w:rsidP="00454856" w:rsidR="00454856" w:rsidRPr="00642618">
      <w:pPr>
        <w:pStyle w:val="Bezproreda"/>
        <w:jc w:val="both"/>
        <w:rPr>
          <w:sz w:val="24"/>
          <w:szCs w:val="24"/>
        </w:rPr>
      </w:pPr>
    </w:p>
    <w:p w:rsidRDefault="00676C72" w:rsidR="00676C72" w:rsidRPr="00642618">
      <w:pPr>
        <w:rPr>
          <w:sz w:val="24"/>
          <w:szCs w:val="24"/>
        </w:rPr>
      </w:pPr>
    </w:p>
    <w:sectPr w:rsidSect="00642618" w:rsidR="00676C72" w:rsidRPr="00642618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BC2818" w:rsidP="00BC2818" w:rsidR="00BC2818" w:rsidRPr="00B40BEB">
      <w:pPr>
        <w:pStyle w:val="Tekstfusnote"/>
      </w:pPr>
    </w:p>
  </w:footnote>
  <w:footnote w:id="2">
    <w:p w:rsidRDefault="00BC2818" w:rsidP="00BC2818" w:rsidR="00BC2818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CB675A">
          <w:rPr>
            <w:sz w:val="24"/>
            <w:szCs w:val="24"/>
          </w:rPr>
          <w:t>2283/18-31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986427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6C0383"/>
    <w:multiLevelType w:val="hybridMultilevel"/>
    <w:tmpl w:val="15BE5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27F73"/>
    <w:rsid w:val="00036B60"/>
    <w:rsid w:val="0004044E"/>
    <w:rsid w:val="0009048E"/>
    <w:rsid w:val="000B46DF"/>
    <w:rsid w:val="000F0BE0"/>
    <w:rsid w:val="000F3970"/>
    <w:rsid w:val="000F6FC5"/>
    <w:rsid w:val="00173489"/>
    <w:rsid w:val="001C300C"/>
    <w:rsid w:val="001F087F"/>
    <w:rsid w:val="002F5018"/>
    <w:rsid w:val="00301F07"/>
    <w:rsid w:val="00311CE4"/>
    <w:rsid w:val="00333A76"/>
    <w:rsid w:val="003625C7"/>
    <w:rsid w:val="00370C17"/>
    <w:rsid w:val="003A1EB7"/>
    <w:rsid w:val="003A6162"/>
    <w:rsid w:val="003D162B"/>
    <w:rsid w:val="003D69CC"/>
    <w:rsid w:val="00402C27"/>
    <w:rsid w:val="00454856"/>
    <w:rsid w:val="004A0E32"/>
    <w:rsid w:val="0050026D"/>
    <w:rsid w:val="005063E9"/>
    <w:rsid w:val="00521ED2"/>
    <w:rsid w:val="00592BF6"/>
    <w:rsid w:val="005E7901"/>
    <w:rsid w:val="005F4A7A"/>
    <w:rsid w:val="005F683D"/>
    <w:rsid w:val="00642618"/>
    <w:rsid w:val="00643EEB"/>
    <w:rsid w:val="00645E48"/>
    <w:rsid w:val="0067336B"/>
    <w:rsid w:val="00676C72"/>
    <w:rsid w:val="006F1B87"/>
    <w:rsid w:val="00702EE0"/>
    <w:rsid w:val="00786A29"/>
    <w:rsid w:val="007C35B4"/>
    <w:rsid w:val="007D4B76"/>
    <w:rsid w:val="007E7C82"/>
    <w:rsid w:val="00826781"/>
    <w:rsid w:val="008353B2"/>
    <w:rsid w:val="00870F32"/>
    <w:rsid w:val="008807A8"/>
    <w:rsid w:val="00886A51"/>
    <w:rsid w:val="008E5D98"/>
    <w:rsid w:val="008F30E2"/>
    <w:rsid w:val="00900501"/>
    <w:rsid w:val="0095245D"/>
    <w:rsid w:val="00954F3A"/>
    <w:rsid w:val="00981CEE"/>
    <w:rsid w:val="00986427"/>
    <w:rsid w:val="009D48D3"/>
    <w:rsid w:val="009E5806"/>
    <w:rsid w:val="009F16E5"/>
    <w:rsid w:val="00A20CCF"/>
    <w:rsid w:val="00A722FA"/>
    <w:rsid w:val="00AA63F2"/>
    <w:rsid w:val="00B2102E"/>
    <w:rsid w:val="00B65EDE"/>
    <w:rsid w:val="00BC2818"/>
    <w:rsid w:val="00C14BF7"/>
    <w:rsid w:val="00C31DEC"/>
    <w:rsid w:val="00C731DC"/>
    <w:rsid w:val="00C90A32"/>
    <w:rsid w:val="00CB4950"/>
    <w:rsid w:val="00CB675A"/>
    <w:rsid w:val="00D15417"/>
    <w:rsid w:val="00D76367"/>
    <w:rsid w:val="00E33DDA"/>
    <w:rsid w:val="00E45EDC"/>
    <w:rsid w:val="00E82C11"/>
    <w:rsid w:val="00ED20C2"/>
    <w:rsid w:val="00EE74AC"/>
    <w:rsid w:val="00F019FB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5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8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E5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8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St-2283/2018-31</izvorni_sadrzaj>
    <derivirana_varijabla naziv="DomainObject.Oznaka_1">St-2283/2018-31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2283</izvorni_sadrzaj>
    <derivirana_varijabla naziv="DomainObject.Predmet.Broj_1">2283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St-2283/2018</izvorni_sadrzaj>
    <derivirana_varijabla naziv="DomainObject.Predmet.OznakaBroj_1">St-2283/2018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LEDENICE j.d.o.o. za ugostiteljstvo, trgovinu i turistička agencija</izvorni_sadrzaj>
    <derivirana_varijabla naziv="DomainObject.Predmet.ProtustrankaFormated_1">  LEDENICE j.d.o.o. za ugostiteljstvo, trgovinu i turistička agencija</derivirana_varijabla>
  </DomainObject.Predmet.ProtustrankaFormated>
  <DomainObject.Predmet.ProtustrankaFormatedOIB>
    <izvorni_sadrzaj>  LEDENICE j.d.o.o. za ugostiteljstvo, trgovinu i turistička agencija, OIB 91421052696</izvorni_sadrzaj>
    <derivirana_varijabla naziv="DomainObject.Predmet.ProtustrankaFormatedOIB_1">  LEDENICE j.d.o.o. za ugostiteljstvo, trgovinu i turistička agencija, OIB 91421052696</derivirana_varijabla>
  </DomainObject.Predmet.ProtustrankaFormatedOIB>
  <DomainObject.Predmet.ProtustrankaFormatedWithAdress>
    <izvorni_sadrzaj> LEDENICE j.d.o.o. za ugostiteljstvo, trgovinu i turistička agencija, Dužica 102, 44272 Dužica</izvorni_sadrzaj>
    <derivirana_varijabla naziv="DomainObject.Predmet.ProtustrankaFormatedWithAdress_1"> LEDENICE j.d.o.o. za ugostiteljstvo, trgovinu i turistička agencija, Dužica 102, 44272 Dužica</derivirana_varijabla>
  </DomainObject.Predmet.ProtustrankaFormatedWithAdress>
  <DomainObject.Predmet.ProtustrankaFormatedWithAdressOIB>
    <izvorni_sadrzaj> LEDENICE j.d.o.o. za ugostiteljstvo, trgovinu i turistička agencija, OIB 91421052696, Dužica 102, 44272 Dužica</izvorni_sadrzaj>
    <derivirana_varijabla naziv="DomainObject.Predmet.ProtustrankaFormatedWithAdressOIB_1"> LEDENICE j.d.o.o. za ugostiteljstvo, trgovinu i turistička agencija, OIB 91421052696, Dužica 102, 44272 Dužica</derivirana_varijabla>
  </DomainObject.Predmet.ProtustrankaFormatedWithAdressOIB>
  <DomainObject.Predmet.ProtustrankaWithAdress>
    <izvorni_sadrzaj>LEDENICE j.d.o.o. za ugostiteljstvo, trgovinu i turistička agencija Dužica 102, 44272 Dužica</izvorni_sadrzaj>
    <derivirana_varijabla naziv="DomainObject.Predmet.ProtustrankaWithAdress_1">LEDENICE j.d.o.o. za ugostiteljstvo, trgovinu i turistička agencija Dužica 102, 44272 Dužica</derivirana_varijabla>
  </DomainObject.Predmet.ProtustrankaWithAdress>
  <DomainObject.Predmet.ProtustrankaWithAdressOIB>
    <izvorni_sadrzaj>LEDENICE j.d.o.o. za ugostiteljstvo, trgovinu i turistička agencija, OIB 91421052696, Dužica 102, 44272 Dužica</izvorni_sadrzaj>
    <derivirana_varijabla naziv="DomainObject.Predmet.ProtustrankaWithAdressOIB_1">LEDENICE j.d.o.o. za ugostiteljstvo, trgovinu i turistička agencija, OIB 91421052696, Dužica 102, 44272 Dužica</derivirana_varijabla>
  </DomainObject.Predmet.ProtustrankaWithAdressOIB>
  <DomainObject.Predmet.ProtustrankaNazivFormated>
    <izvorni_sadrzaj>LEDENICE j.d.o.o. za ugostiteljstvo, trgovinu i turistička agencija</izvorni_sadrzaj>
    <derivirana_varijabla naziv="DomainObject.Predmet.ProtustrankaNazivFormated_1">LEDENICE j.d.o.o. za ugostiteljstvo, trgovinu i turistička agencija</derivirana_varijabla>
  </DomainObject.Predmet.ProtustrankaNazivFormated>
  <DomainObject.Predmet.ProtustrankaNazivFormatedOIB>
    <izvorni_sadrzaj>LEDENICE j.d.o.o. za ugostiteljstvo, trgovinu i turistička agencija, OIB 91421052696</izvorni_sadrzaj>
    <derivirana_varijabla naziv="DomainObject.Predmet.ProtustrankaNazivFormatedOIB_1">LEDENICE j.d.o.o. za ugostiteljstvo, trgovinu i turistička agencija, OIB 91421052696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LEDENICE j.d.o.o. za ugostiteljstvo, trgovinu i turistička agencija</item>
    </izvorni_sadrzaj>
    <derivirana_varijabla naziv="DomainObject.Predmet.ProtuStrankaListFormated_1">
      <item>LEDENICE j.d.o.o. za ugostiteljstvo, trgovinu i turistička agencija</item>
    </derivirana_varijabla>
  </DomainObject.Predmet.ProtuStrankaListFormated>
  <DomainObject.Predmet.ProtuStrankaListFormatedOIB>
    <izvorni_sadrzaj>
      <item>LEDENICE j.d.o.o. za ugostiteljstvo, trgovinu i turistička agencija, OIB 91421052696</item>
    </izvorni_sadrzaj>
    <derivirana_varijabla naziv="DomainObject.Predmet.ProtuStrankaListFormatedOIB_1">
      <item>LEDENICE j.d.o.o. za ugostiteljstvo, trgovinu i turistička agencija, OIB 91421052696</item>
    </derivirana_varijabla>
  </DomainObject.Predmet.ProtuStrankaListFormatedOIB>
  <DomainObject.Predmet.ProtuStrankaListFormatedWithAdress>
    <izvorni_sadrzaj>
      <item>LEDENICE j.d.o.o. za ugostiteljstvo, trgovinu i turistička agencija, Dužica 102, 44272 Dužica</item>
    </izvorni_sadrzaj>
    <derivirana_varijabla naziv="DomainObject.Predmet.ProtuStrankaListFormatedWithAdress_1">
      <item>LEDENICE j.d.o.o. za ugostiteljstvo, trgovinu i turistička agencija, Dužica 102, 44272 Dužica</item>
    </derivirana_varijabla>
  </DomainObject.Predmet.ProtuStrankaListFormatedWithAdress>
  <DomainObject.Predmet.ProtuStrankaListFormatedWithAdressOIB>
    <izvorni_sadrzaj>
      <item>LEDENICE j.d.o.o. za ugostiteljstvo, trgovinu i turistička agencija, OIB 91421052696, Dužica 102, 44272 Dužica</item>
    </izvorni_sadrzaj>
    <derivirana_varijabla naziv="DomainObject.Predmet.ProtuStrankaListFormatedWithAdressOIB_1">
      <item>LEDENICE j.d.o.o. za ugostiteljstvo, trgovinu i turistička agencija, OIB 91421052696, Dužica 102, 44272 Dužica</item>
    </derivirana_varijabla>
  </DomainObject.Predmet.ProtuStrankaListFormatedWithAdressOIB>
  <DomainObject.Predmet.ProtuStrankaListNazivFormated>
    <izvorni_sadrzaj>
      <item>LEDENICE j.d.o.o. za ugostiteljstvo, trgovinu i turistička agencija</item>
    </izvorni_sadrzaj>
    <derivirana_varijabla naziv="DomainObject.Predmet.ProtuStrankaListNazivFormated_1">
      <item>LEDENICE j.d.o.o. za ugostiteljstvo, trgovinu i turistička agencija</item>
    </derivirana_varijabla>
  </DomainObject.Predmet.ProtuStrankaListNazivFormated>
  <DomainObject.Predmet.ProtuStrankaListNazivFormatedOIB>
    <izvorni_sadrzaj>
      <item>LEDENICE j.d.o.o. za ugostiteljstvo, trgovinu i turistička agencija, OIB 91421052696</item>
    </izvorni_sadrzaj>
    <derivirana_varijabla naziv="DomainObject.Predmet.ProtuStrankaListNazivFormatedOIB_1">
      <item>LEDENICE j.d.o.o. za ugostiteljstvo, trgovinu i turistička agencija, OIB 91421052696</item>
    </derivirana_varijabla>
  </DomainObject.Predmet.ProtuStrankaListNazivFormatedOIB>
  <DomainObject.Predmet.OstaliListFormated>
    <izvorni_sadrzaj>
      <item>Nada Piškor</item>
    </izvorni_sadrzaj>
    <derivirana_varijabla naziv="DomainObject.Predmet.OstaliListFormated_1">
      <item>Nada Piškor</item>
    </derivirana_varijabla>
  </DomainObject.Predmet.OstaliListFormated>
  <DomainObject.Predmet.OstaliListFormatedOIB>
    <izvorni_sadrzaj>
      <item>Nada Piškor, OIB 43647871460</item>
    </izvorni_sadrzaj>
    <derivirana_varijabla naziv="DomainObject.Predmet.OstaliListFormatedOIB_1">
      <item>Nada Piškor, OIB 43647871460</item>
    </derivirana_varijabla>
  </DomainObject.Predmet.OstaliListFormatedOIB>
  <DomainObject.Predmet.OstaliListFormatedWithAdress>
    <izvorni_sadrzaj>
      <item>Nada Piškor, Dužica 102, 44272 Dužica</item>
    </izvorni_sadrzaj>
    <derivirana_varijabla naziv="DomainObject.Predmet.OstaliListFormatedWithAdress_1">
      <item>Nada Piškor, Dužica 102, 44272 Dužica</item>
    </derivirana_varijabla>
  </DomainObject.Predmet.OstaliListFormatedWithAdress>
  <DomainObject.Predmet.OstaliListFormatedWithAdressOIB>
    <izvorni_sadrzaj>
      <item>Nada Piškor, OIB 43647871460, Dužica 102, 44272 Dužica</item>
    </izvorni_sadrzaj>
    <derivirana_varijabla naziv="DomainObject.Predmet.OstaliListFormatedWithAdressOIB_1">
      <item>Nada Piškor, OIB 43647871460, Dužica 102, 44272 Dužica</item>
    </derivirana_varijabla>
  </DomainObject.Predmet.OstaliListFormatedWithAdressOIB>
  <DomainObject.Predmet.OstaliListNazivFormated>
    <izvorni_sadrzaj>
      <item>Nada Piškor</item>
    </izvorni_sadrzaj>
    <derivirana_varijabla naziv="DomainObject.Predmet.OstaliListNazivFormated_1">
      <item>Nada Piškor</item>
    </derivirana_varijabla>
  </DomainObject.Predmet.OstaliListNazivFormated>
  <DomainObject.Predmet.OstaliListNazivFormatedOIB>
    <izvorni_sadrzaj>
      <item>Nada Piškor, OIB 43647871460</item>
    </izvorni_sadrzaj>
    <derivirana_varijabla naziv="DomainObject.Predmet.OstaliListNazivFormatedOIB_1">
      <item>Nada Piškor, OIB 43647871460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St-2283/2018-31</izvorni_sadrzaj>
    <derivirana_varijabla naziv="DomainObject.PoslovniBrojDokumenta_1">St-2283/2018-31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LEDENICE j.d.o.o. za ugostiteljstvo, trgovinu i turistička agencija</izvorni_sadrzaj>
    <derivirana_varijabla naziv="DomainObject.Predmet.ProtustrankaIDrugi_1">LEDENICE j.d.o.o. za ugostiteljstvo, trgovinu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LEDENICE j.d.o.o. za ugostiteljstvo, trgovinu i turistička agencija, OIB 91421052696, Dužica 102, 44272 Dužica</izvorni_sadrzaj>
    <derivirana_varijabla naziv="DomainObject.Predmet.ProtustrankaIDrugiAdressOIB_1">LEDENICE j.d.o.o. za ugostiteljstvo, trgovinu i turistička agencija, OIB 91421052696, Dužica 102,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LEDENICE j.d.o.o. za ugostiteljstvo, trgovinu i turistička agencija</item>
      <item>Nada Piškor</item>
    </izvorni_sadrzaj>
    <derivirana_varijabla naziv="DomainObject.Predmet.SudioniciListNaziv_1">
      <item>FINA Regionalni centar Zagreb</item>
      <item>LEDENICE j.d.o.o. za ugostiteljstvo, trgovinu i turistička agencija</item>
      <item>Nada Piškor</item>
    </derivirana_varijabla>
  </DomainObject.Predmet.SudioniciListNaziv>
  <DomainObject.Predmet.SudioniciListAdressOIB>
    <izvorni_sadrzaj>
      <item>FINA Regionalni centar Zagreb, OIB 85821130368, Trg svibanjskih žrtava 1995. 1,10000 Zagreb</item>
      <item>LEDENICE j.d.o.o. za ugostiteljstvo, trgovinu i turistička agencija, OIB 91421052696, Dužica 102,44272 Dužica</item>
      <item>Nada Piškor, OIB 43647871460, Dužica 102,44272 Dužica</item>
    </izvorni_sadrzaj>
    <derivirana_varijabla naziv="DomainObject.Predmet.SudioniciListAdressOIB_1">
      <item>FINA Regionalni centar Zagreb, OIB 85821130368, Trg svibanjskih žrtava 1995. 1,10000 Zagreb</item>
      <item>LEDENICE j.d.o.o. za ugostiteljstvo, trgovinu i turistička agencija, OIB 91421052696, Dužica 102,44272 Dužica</item>
      <item>Nada Piškor, OIB 43647871460, Dužica 102,44272 Dužica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91421052696</item>
      <item>, OIB 43647871460</item>
    </izvorni_sadrzaj>
    <derivirana_varijabla naziv="DomainObject.Predmet.SudioniciListNazivOIB_1">
      <item>, OIB 85821130368</item>
      <item>, OIB 91421052696</item>
      <item>, OIB 43647871460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St-2283/2018-30</izvorni_sadrzaj>
    <derivirana_varijabla naziv="DomainObject.PredzadnjaOdlukaIzPredmeta.Oznaka_1">St-2283/2018-30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2128</properties:Characters>
  <properties:Lines>147</properties:Lines>
  <properties:Paragraphs>74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2019-07-17T09:09:00Z</dcterms:created>
  <dc:creator>Matea Bizjak</dc:creator>
  <cp:lastModifiedBy>Vinka Mihalinčić</cp:lastModifiedBy>
  <cp:lastPrinted>2019-07-17T09:15:00Z</cp:lastPrinted>
  <dcterms:modified xmlns:xsi="http://www.w3.org/2001/XMLSchema-instance" xsi:type="dcterms:W3CDTF">2019-07-17T09:15:00Z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St-2283/2018-31 / Odluka - Rješenje - utvrđene i osporene tražbine (St-2283-18-rješenje_o_utvrđenim_tražbinama_-_novi_SZ.docx)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