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0f5c" w14:paraId="e0e0f5c" w:rsidRDefault="002D3AC1" w:rsidP="002D3AC1" w:rsidR="002D3AC1">
      <w:pPr>
        <w:jc w:val="both"/>
        <w15:collapsed w:val="false"/>
      </w:pPr>
      <w:bookmarkStart w:name="_GoBack" w:id="0"/>
      <w:bookmarkEnd w:id="0"/>
      <w:r>
        <w:rPr>
          <w:bCs/>
        </w:rPr>
        <w:t xml:space="preserve">                     </w:t>
      </w:r>
      <w:r>
        <w:rPr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D3AC1" w:rsidP="002D3AC1" w:rsidR="002D3AC1">
      <w:pPr>
        <w:jc w:val="both"/>
      </w:pPr>
      <w:r>
        <w:t xml:space="preserve">       REPUBLIKA HRVATSKA</w:t>
      </w:r>
    </w:p>
    <w:p w:rsidRDefault="002D3AC1" w:rsidP="002D3AC1" w:rsidR="002D3AC1">
      <w:pPr>
        <w:jc w:val="both"/>
      </w:pPr>
      <w:r>
        <w:t>TRGOVAČKI SUD U VARAŽDINU</w:t>
      </w:r>
    </w:p>
    <w:p w:rsidRDefault="002D3AC1" w:rsidP="002D3AC1" w:rsidR="002D3AC1">
      <w:pPr>
        <w:rPr>
          <w:bCs/>
        </w:rPr>
      </w:pPr>
      <w:r>
        <w:t xml:space="preserve">                  B. Radić 2</w:t>
      </w:r>
      <w:r>
        <w:rPr>
          <w:bCs/>
        </w:rPr>
        <w:t xml:space="preserve">           </w:t>
      </w:r>
    </w:p>
    <w:p w:rsidRDefault="002D3AC1" w:rsidP="002D3AC1" w:rsidR="002D3AC1">
      <w:pPr>
        <w:rPr>
          <w:bCs/>
        </w:rPr>
      </w:pPr>
      <w:r>
        <w:rPr>
          <w:bCs/>
        </w:rPr>
        <w:t xml:space="preserve">       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2D3AC1" w:rsidP="002D3AC1" w:rsidR="002D3AC1">
      <w:pPr>
        <w:jc w:val="right"/>
      </w:pPr>
    </w:p>
    <w:p w:rsidRDefault="00E74095" w:rsidP="00E74095" w:rsidR="00E74095">
      <w:pPr>
        <w:jc w:val="center"/>
      </w:pPr>
      <w:r>
        <w:t>R E P U B L I K A    H R V A T S K A</w:t>
      </w:r>
    </w:p>
    <w:p w:rsidRDefault="00E74095" w:rsidP="00E74095" w:rsidR="00E74095">
      <w:pPr>
        <w:jc w:val="center"/>
      </w:pPr>
    </w:p>
    <w:p w:rsidRDefault="00E74095" w:rsidP="00E74095" w:rsidR="00E74095">
      <w:pPr>
        <w:jc w:val="both"/>
      </w:pPr>
    </w:p>
    <w:p w:rsidRDefault="00E74095" w:rsidP="00E74095" w:rsidR="00E74095">
      <w:pPr>
        <w:pStyle w:val="Naslov2"/>
        <w:rPr>
          <w:b w:val="false"/>
          <w:szCs w:val="24"/>
        </w:rPr>
      </w:pPr>
      <w:r>
        <w:rPr>
          <w:b w:val="false"/>
          <w:szCs w:val="24"/>
        </w:rPr>
        <w:t>R J E Š E NJ E</w:t>
      </w:r>
    </w:p>
    <w:p w:rsidRDefault="00E74095" w:rsidP="00E74095" w:rsidR="00E74095">
      <w:pPr>
        <w:rPr>
          <w:szCs w:val="20"/>
        </w:rPr>
      </w:pPr>
    </w:p>
    <w:p w:rsidRDefault="00E74095" w:rsidP="00E74095" w:rsidR="00E74095">
      <w:pPr>
        <w:jc w:val="center"/>
      </w:pPr>
    </w:p>
    <w:p w:rsidRDefault="00E74095" w:rsidP="00E74095" w:rsidR="00E74095">
      <w:pPr>
        <w:ind w:firstLine="720"/>
        <w:jc w:val="both"/>
        <w:rPr>
          <w:lang w:val="en-AU"/>
        </w:rPr>
      </w:pPr>
      <w: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HAIYAN d.o.o., Ludbreg, Miroslava Krleže 8, OIB: 54358058965, dana 5. svibnja 2017.               </w:t>
      </w:r>
    </w:p>
    <w:p w:rsidRDefault="00E74095" w:rsidP="00E74095" w:rsidR="00E74095">
      <w:pPr>
        <w:jc w:val="center"/>
      </w:pPr>
    </w:p>
    <w:p w:rsidRDefault="00E74095" w:rsidP="00E74095" w:rsidR="00E74095">
      <w:pPr>
        <w:jc w:val="center"/>
      </w:pPr>
    </w:p>
    <w:p w:rsidRDefault="00E74095" w:rsidP="00E74095" w:rsidR="00E74095">
      <w:pPr>
        <w:jc w:val="center"/>
        <w:rPr>
          <w:b/>
        </w:rPr>
      </w:pPr>
      <w:r>
        <w:rPr>
          <w:b/>
        </w:rPr>
        <w:t>r i j e š i o   j e</w:t>
      </w:r>
    </w:p>
    <w:p w:rsidRDefault="00E74095" w:rsidP="00E74095" w:rsidR="00E74095">
      <w:pPr>
        <w:jc w:val="center"/>
        <w:rPr>
          <w:b/>
        </w:rPr>
      </w:pPr>
    </w:p>
    <w:p w:rsidRDefault="00E74095" w:rsidP="00E74095" w:rsidR="00E74095">
      <w:pPr>
        <w:ind w:left="720"/>
        <w:jc w:val="center"/>
      </w:pPr>
    </w:p>
    <w:p w:rsidRDefault="00E74095" w:rsidP="00E74095" w:rsidR="00E74095">
      <w:pPr>
        <w:numPr>
          <w:ilvl w:val="0"/>
          <w:numId w:val="1"/>
        </w:numPr>
        <w:jc w:val="both"/>
      </w:pPr>
      <w:r>
        <w:t xml:space="preserve">Pokreće se prethodni postupak radi utvrđivanja uvjeta za otvaranje stečajnog postupka nad dužnikom HAIYAN d.o.o., Ludbreg, Miroslava Krleže 8, OIB: 54358058965. </w:t>
      </w:r>
    </w:p>
    <w:p w:rsidRDefault="00E74095" w:rsidP="00E74095" w:rsidR="00E74095">
      <w:pPr>
        <w:ind w:left="720"/>
        <w:jc w:val="both"/>
      </w:pPr>
    </w:p>
    <w:p w:rsidRDefault="00E74095" w:rsidP="00E74095" w:rsidR="00E74095">
      <w:pPr>
        <w:numPr>
          <w:ilvl w:val="0"/>
          <w:numId w:val="1"/>
        </w:numPr>
        <w:jc w:val="both"/>
      </w:pPr>
      <w:r>
        <w:t>Ročište radi očitovanja o prijedlogu za otvaranje stečajnog postupka te radi rasprave o pretpostavkama za otvaranje stečajnog postupka zakazuje se za</w:t>
      </w:r>
    </w:p>
    <w:p w:rsidRDefault="00E74095" w:rsidP="00E74095" w:rsidR="00E74095">
      <w:pPr>
        <w:ind w:left="1440"/>
        <w:jc w:val="both"/>
      </w:pPr>
    </w:p>
    <w:p w:rsidRDefault="00E74095" w:rsidP="00E74095" w:rsidR="00E74095">
      <w:pPr>
        <w:ind w:left="1440"/>
        <w:jc w:val="center"/>
      </w:pPr>
      <w:r>
        <w:rPr>
          <w:b/>
          <w:u w:val="single"/>
        </w:rPr>
        <w:t>1. lipnja 2017. u 10,30 sati</w:t>
      </w:r>
      <w:r>
        <w:t xml:space="preserve"> </w:t>
      </w:r>
    </w:p>
    <w:p w:rsidRDefault="00E74095" w:rsidP="00E74095" w:rsidR="00E74095">
      <w:pPr>
        <w:ind w:left="1440"/>
        <w:jc w:val="center"/>
      </w:pPr>
    </w:p>
    <w:p w:rsidRDefault="00E74095" w:rsidP="00E74095" w:rsidR="00E74095">
      <w:pPr>
        <w:ind w:left="1440"/>
        <w:jc w:val="center"/>
      </w:pPr>
      <w:r>
        <w:t>kod Trgovačkog suda u Varaždinu, Braće Radić 2, sudnica broj 230/II kat,</w:t>
      </w:r>
    </w:p>
    <w:p w:rsidRDefault="00E74095" w:rsidP="00E74095" w:rsidR="00E74095">
      <w:pPr>
        <w:ind w:left="1440"/>
        <w:jc w:val="both"/>
      </w:pPr>
    </w:p>
    <w:p w:rsidRDefault="00E74095" w:rsidP="00E74095" w:rsidR="00E74095">
      <w:pPr>
        <w:ind w:left="1440"/>
        <w:jc w:val="both"/>
      </w:pPr>
      <w:r>
        <w:t>a na koje se dostavom ovoga rješenja pozivaju:</w:t>
      </w:r>
    </w:p>
    <w:p w:rsidRDefault="00E74095" w:rsidP="00E74095" w:rsidR="00E74095">
      <w:pPr>
        <w:ind w:left="1440"/>
        <w:jc w:val="both"/>
      </w:pPr>
    </w:p>
    <w:p w:rsidRDefault="00E74095" w:rsidP="00E74095" w:rsidR="00E74095">
      <w:pPr>
        <w:numPr>
          <w:ilvl w:val="0"/>
          <w:numId w:val="2"/>
        </w:numPr>
        <w:jc w:val="both"/>
      </w:pPr>
      <w:r>
        <w:t>predlagatelj FINANCIJSKA AGENCIJA, Podružnica Varaždin, A. Cesarca 2</w:t>
      </w:r>
    </w:p>
    <w:p w:rsidRDefault="00E74095" w:rsidP="00E74095" w:rsidR="00E74095">
      <w:pPr>
        <w:numPr>
          <w:ilvl w:val="0"/>
          <w:numId w:val="2"/>
        </w:numPr>
        <w:jc w:val="both"/>
      </w:pPr>
      <w:r>
        <w:t>direktor dužnika, Haiyan Wang, Ul. kardinala Franje Kuharića 2, Ludbreg</w:t>
      </w:r>
    </w:p>
    <w:p w:rsidRDefault="00E74095" w:rsidP="00E74095" w:rsidR="00E74095">
      <w:pPr>
        <w:numPr>
          <w:ilvl w:val="0"/>
          <w:numId w:val="2"/>
        </w:numPr>
        <w:jc w:val="both"/>
      </w:pPr>
      <w:r>
        <w:t>Zagrebačka banka d.d, Trg bana Josipa Jelačića 10, 10000 Zagreb</w:t>
      </w:r>
    </w:p>
    <w:p w:rsidRDefault="00E74095" w:rsidP="00E74095" w:rsidR="00E74095">
      <w:pPr>
        <w:jc w:val="both"/>
      </w:pPr>
    </w:p>
    <w:p w:rsidRDefault="00E74095" w:rsidP="00E74095" w:rsidR="00E74095">
      <w:pPr>
        <w:numPr>
          <w:ilvl w:val="0"/>
          <w:numId w:val="1"/>
        </w:numPr>
        <w:jc w:val="both"/>
      </w:pPr>
      <w:r>
        <w:t>Nalaže se direktoru dužnika da do dana održavanja ročišta iz točke II. izreke ovog rješenja dostavi sudu prokazni popis imovine u skladu s pravilima ovrhe za dužnika, podatke o solventnosti dužnika (BON-2), te zemljišno knjižne izvatke za sve nekretnine kojih je vlasnik dužnik.</w:t>
      </w:r>
    </w:p>
    <w:p w:rsidRDefault="00E74095" w:rsidP="00E74095" w:rsidR="00E74095">
      <w:pPr>
        <w:jc w:val="both"/>
      </w:pPr>
    </w:p>
    <w:p w:rsidRDefault="00E74095" w:rsidP="00E74095" w:rsidR="00E74095">
      <w:pPr>
        <w:jc w:val="both"/>
      </w:pPr>
    </w:p>
    <w:p w:rsidRDefault="00E74095" w:rsidP="00E74095" w:rsidR="00E74095">
      <w:pPr>
        <w:jc w:val="both"/>
      </w:pPr>
    </w:p>
    <w:p w:rsidRDefault="00E74095" w:rsidP="00E74095" w:rsidR="00E74095">
      <w:pPr>
        <w:jc w:val="both"/>
      </w:pPr>
    </w:p>
    <w:p w:rsidRDefault="00E74095" w:rsidP="00E74095" w:rsidR="00E74095">
      <w:pPr>
        <w:jc w:val="center"/>
      </w:pPr>
      <w:r>
        <w:t>Obrazloženje</w:t>
      </w:r>
    </w:p>
    <w:p w:rsidRDefault="00E74095" w:rsidP="00E74095" w:rsidR="00E74095">
      <w:pPr>
        <w:jc w:val="center"/>
      </w:pPr>
    </w:p>
    <w:p w:rsidRDefault="00E74095" w:rsidP="00E74095" w:rsidR="00E74095">
      <w:pPr>
        <w:pStyle w:val="Tijeloteksta"/>
      </w:pPr>
      <w:r>
        <w:tab/>
        <w:t xml:space="preserve">Predlagatelj je podnio ovome sudu prijedlog za otvaranje stečajnog postupka nad dužnikom </w:t>
      </w:r>
      <w:r>
        <w:rPr>
          <w:rFonts w:eastAsia="Calibri"/>
          <w:lang w:eastAsia="en-US"/>
        </w:rPr>
        <w:t>navodeći da dužnik na dan 3. ožujka 2017</w:t>
      </w:r>
      <w:r>
        <w:t>. u Očevidniku redoslijeda osnova za plaćanje ima evidentirane neizvršene osnove za plaćanje u ukupnom iznosu od 42.539,38 kn te da dužnik ima 1 zaposlenog, čime je dokazao da su ispunjene pretpostavke iz čl. 110. Stečajnog zakona (NN 71/15, u nastavku SZ), te je učinio vjerojatnim postojanje stečajnog razloga - nesposobnosti za plaćanje.</w:t>
      </w:r>
    </w:p>
    <w:p w:rsidRDefault="00E74095" w:rsidP="00E74095" w:rsidR="00E74095">
      <w:pPr>
        <w:pStyle w:val="Tijeloteksta"/>
        <w:ind w:firstLine="720"/>
      </w:pPr>
      <w:r>
        <w:t xml:space="preserve">Zbog navedenog valjalo je u smislu čl. 115., 123. i 128. SZ odlučiti kao u izreci ovog rješenja. </w:t>
      </w:r>
    </w:p>
    <w:p w:rsidRDefault="00E74095" w:rsidP="00E74095" w:rsidR="00E74095">
      <w:pPr>
        <w:jc w:val="center"/>
      </w:pPr>
    </w:p>
    <w:p w:rsidRDefault="00E74095" w:rsidP="00E74095" w:rsidR="00E74095">
      <w:pPr>
        <w:jc w:val="center"/>
      </w:pPr>
      <w:r>
        <w:t>U Varaždinu, 5. svibnja 2017.</w:t>
      </w:r>
    </w:p>
    <w:p w:rsidRDefault="00E74095" w:rsidP="00E74095" w:rsidR="00E74095">
      <w:pPr>
        <w:ind w:firstLine="720"/>
        <w:jc w:val="center"/>
      </w:pPr>
    </w:p>
    <w:p w:rsidRDefault="00E74095" w:rsidP="00E74095" w:rsidR="00E7409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SUDAC</w:t>
      </w:r>
    </w:p>
    <w:p w:rsidRDefault="00E74095" w:rsidP="00E74095" w:rsidR="00E74095">
      <w:pPr>
        <w:ind w:firstLine="720"/>
        <w:jc w:val="both"/>
      </w:pPr>
    </w:p>
    <w:p w:rsidRDefault="00E74095" w:rsidP="00E74095" w:rsidR="00E7409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Iris Hatvalić Nemec, v.r.</w:t>
      </w:r>
    </w:p>
    <w:p w:rsidRDefault="00E74095" w:rsidP="00E74095" w:rsidR="00E74095">
      <w:pPr>
        <w:ind w:firstLine="720"/>
        <w:jc w:val="both"/>
      </w:pPr>
    </w:p>
    <w:p w:rsidRDefault="00E74095" w:rsidP="00E74095" w:rsidR="00E74095">
      <w:pPr>
        <w:ind w:firstLine="12" w:left="4944"/>
        <w:jc w:val="both"/>
      </w:pPr>
      <w:r>
        <w:t xml:space="preserve">Za točnost otpravka-ovlašteni službenik: </w:t>
      </w:r>
    </w:p>
    <w:p w:rsidRDefault="00E74095" w:rsidP="00E74095" w:rsidR="00E74095">
      <w:pPr>
        <w:ind w:firstLine="72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74095" w:rsidP="00E74095" w:rsidR="00E74095">
      <w:pPr>
        <w:ind w:firstLine="720"/>
        <w:jc w:val="both"/>
      </w:pPr>
    </w:p>
    <w:p w:rsidRDefault="00E74095" w:rsidP="00E74095" w:rsidR="00E74095">
      <w:pPr>
        <w:ind w:firstLine="720"/>
        <w:jc w:val="both"/>
      </w:pPr>
    </w:p>
    <w:p w:rsidRDefault="00E74095" w:rsidP="00E74095" w:rsidR="00E74095">
      <w:pPr>
        <w:ind w:firstLine="720"/>
        <w:jc w:val="both"/>
      </w:pPr>
    </w:p>
    <w:p w:rsidRDefault="00E74095" w:rsidP="00E74095" w:rsidR="00E74095">
      <w:pPr>
        <w:ind w:firstLine="720"/>
        <w:jc w:val="both"/>
      </w:pPr>
    </w:p>
    <w:p w:rsidRDefault="00E74095" w:rsidP="00E74095" w:rsidR="00E74095">
      <w:pPr>
        <w:jc w:val="both"/>
      </w:pPr>
      <w:r>
        <w:t>UPUTA O PRAVNOM LIJEKU :</w:t>
      </w:r>
    </w:p>
    <w:p w:rsidRDefault="00E74095" w:rsidP="00E74095" w:rsidR="00E74095">
      <w:pPr>
        <w:jc w:val="both"/>
      </w:pPr>
      <w:r>
        <w:t xml:space="preserve">Protiv ovoga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E74095" w:rsidP="00E74095" w:rsidR="00E74095">
      <w:pPr>
        <w:jc w:val="both"/>
      </w:pPr>
    </w:p>
    <w:p w:rsidRDefault="00E74095" w:rsidP="00E74095" w:rsidR="00E74095">
      <w:pPr>
        <w:jc w:val="both"/>
      </w:pPr>
      <w:r>
        <w:t>DNA:</w:t>
      </w:r>
    </w:p>
    <w:p w:rsidRDefault="00E74095" w:rsidP="00E74095" w:rsidR="00E74095">
      <w:pPr>
        <w:numPr>
          <w:ilvl w:val="0"/>
          <w:numId w:val="2"/>
        </w:numPr>
        <w:jc w:val="both"/>
      </w:pPr>
      <w:r>
        <w:t>predlagatelj FINANCIJSKA AGENCIJA, Podružnica Varaždin, A. Cesarca 2</w:t>
      </w:r>
    </w:p>
    <w:p w:rsidRDefault="00E74095" w:rsidP="00E74095" w:rsidR="00E74095">
      <w:pPr>
        <w:numPr>
          <w:ilvl w:val="0"/>
          <w:numId w:val="2"/>
        </w:numPr>
        <w:jc w:val="both"/>
      </w:pPr>
      <w:r>
        <w:t>direktor dužnika, Haiyan Wang, Ul. kardinala Franje Kuharića 2, Ludbreg</w:t>
      </w:r>
    </w:p>
    <w:p w:rsidRDefault="00E74095" w:rsidP="00E74095" w:rsidR="00E74095">
      <w:pPr>
        <w:numPr>
          <w:ilvl w:val="0"/>
          <w:numId w:val="2"/>
        </w:numPr>
        <w:jc w:val="both"/>
      </w:pPr>
      <w:r>
        <w:t>Zagrebačka banka d.d, Trg bana Josipa Jelačića 10, 10000 Zagreb</w:t>
      </w:r>
    </w:p>
    <w:p w:rsidRDefault="00A407D6" w:rsidP="00E74095" w:rsidR="00A407D6">
      <w:pPr>
        <w:jc w:val="center"/>
      </w:pPr>
    </w:p>
    <w:sectPr w:rsidR="00A407D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15EB" w:rsidP="00A015EB" w:rsidR="00A015EB">
      <w:r>
        <w:separator/>
      </w:r>
    </w:p>
  </w:endnote>
  <w:endnote w:id="0" w:type="continuationSeparator">
    <w:p w:rsidRDefault="00A015EB" w:rsidP="00A015EB" w:rsidR="00A015E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15EB" w:rsidP="00A015EB" w:rsidR="00A015EB">
      <w:r>
        <w:separator/>
      </w:r>
    </w:p>
  </w:footnote>
  <w:footnote w:id="0" w:type="continuationSeparator">
    <w:p w:rsidRDefault="00A015EB" w:rsidP="00A015EB" w:rsidR="00A015E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98537426"/>
      <w:docPartObj>
        <w:docPartGallery w:val="Page Numbers (Top of Page)"/>
        <w:docPartUnique/>
      </w:docPartObj>
    </w:sdtPr>
    <w:sdtEndPr/>
    <w:sdtContent>
      <w:p w:rsidRDefault="00A015EB" w:rsidR="00A015E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4095">
          <w:rPr>
            <w:noProof/>
          </w:rPr>
          <w:t>1</w:t>
        </w:r>
        <w:r>
          <w:fldChar w:fldCharType="end"/>
        </w:r>
      </w:p>
    </w:sdtContent>
  </w:sdt>
  <w:p w:rsidRDefault="00A015EB" w:rsidR="00A015EB">
    <w:pPr>
      <w:pStyle w:val="Zaglavlje"/>
    </w:pPr>
    <w:r>
      <w:tab/>
    </w:r>
    <w:r>
      <w:tab/>
      <w:t>Poslovni broj: 4 St-130/17-4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E90B07"/>
    <w:multiLevelType w:val="hybridMultilevel"/>
    <w:tmpl w:val="8EA24CBE"/>
    <w:lvl w:tplc="041A0011" w:ilvl="0">
      <w:start w:val="1"/>
      <w:numFmt w:val="decimal"/>
      <w:lvlText w:val="%1)"/>
      <w:lvlJc w:val="left"/>
      <w:pPr>
        <w:tabs>
          <w:tab w:pos="1440" w:val="num"/>
        </w:tabs>
        <w:ind w:hanging="720" w:left="144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2389"/>
    <w:rsid w:val="002D3AC1"/>
    <w:rsid w:val="00472389"/>
    <w:rsid w:val="00A015EB"/>
    <w:rsid w:val="00A407D6"/>
    <w:rsid w:val="00A646C8"/>
    <w:rsid w:val="00B74888"/>
    <w:rsid w:val="00E7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D3AC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74095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2D3AC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3A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D3AC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015E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15E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15E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15E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46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46C8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46C8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46C8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46C8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  <w:style w:customStyle="true" w:styleId="Naslov2Char" w:type="character">
    <w:name w:val="Naslov 2 Char"/>
    <w:basedOn w:val="Zadanifontodlomka"/>
    <w:link w:val="Naslov2"/>
    <w:semiHidden/>
    <w:rsid w:val="00E74095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E74095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E74095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D3AC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E74095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uiPriority w:val="22"/>
    <w:qFormat/>
    <w:rsid w:val="002D3AC1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D3A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D3AC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015E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15E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15E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15E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646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46C8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46C8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46C8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46C8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customStyle="1" w:styleId="Naslov2Char" w:type="character">
    <w:name w:val="Naslov 2 Char"/>
    <w:basedOn w:val="Zadanifontodlomka"/>
    <w:link w:val="Naslov2"/>
    <w:semiHidden/>
    <w:rsid w:val="00E74095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E74095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E74095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478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1436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St-130/2017-4</izvorni_sadrzaj>
    <derivirana_varijabla naziv="DomainObject.Oznaka_1">St-130/2017-4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2017.</izvorni_sadrzaj>
    <derivirana_varijabla naziv="DomainObject.Predmet.DatumOsnivanja_1">8.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St-130/2017</izvorni_sadrzaj>
    <derivirana_varijabla naziv="DomainObject.Predmet.OznakaBroj_1">St-130/2017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HAIYAN društvo s ograničenom odgovornošću za trgovinu i usluge zastupanog po punomoćniku Haiyan Wang, direktor</izvorni_sadrzaj>
    <derivirana_varijabla naziv="DomainObject.Predmet.ProtustrankaFormated_1">  HAIYAN društvo s ograničenom odgovornošću za trgovinu i usluge zastupanog po punomoćniku Haiyan Wang, direktor</derivirana_varijabla>
  </DomainObject.Predmet.ProtustrankaFormated>
  <DomainObject.Predmet.ProtustrankaFormatedOIB>
    <izvorni_sadrzaj>  HAIYAN društvo s ograničenom odgovornošću za trgovinu i usluge, OIB 54358058965 zastupanog po punomoćniku Haiyan Wang, direktor</izvorni_sadrzaj>
    <derivirana_varijabla naziv="DomainObject.Predmet.ProtustrankaFormatedOIB_1">  HAIYAN društvo s ograničenom odgovornošću za trgovinu i usluge, OIB 54358058965 zastupanog po punomoćniku Haiyan Wang, direktor</derivirana_varijabla>
  </DomainObject.Predmet.ProtustrankaFormatedOIB>
  <DomainObject.Predmet.ProtustrankaFormatedWithAdress>
    <izvorni_sadrzaj> HAIYAN društvo s ograničenom odgovornošću za trgovinu i usluge, Miroslava Krleže 8, 42230 Ludbreg zastupanog po punomoćniku Haiyan Wang, direktor</izvorni_sadrzaj>
    <derivirana_varijabla naziv="DomainObject.Predmet.ProtustrankaFormatedWithAdress_1"> HAIYAN društvo s ograničenom odgovornošću za trgovinu i usluge, Miroslava Krleže 8, 42230 Ludbreg zastupanog po punomoćniku Haiyan Wang, direktor</derivirana_varijabla>
  </DomainObject.Predmet.ProtustrankaFormatedWithAdress>
  <DomainObject.Predmet.ProtustrankaFormatedWithAdressOIB>
    <izvorni_sadrzaj> HAIYAN društvo s ograničenom odgovornošću za trgovinu i usluge, OIB 54358058965, Miroslava Krleže 8, 42230 Ludbreg zastupanog po punomoćniku Haiyan Wang, direktor</izvorni_sadrzaj>
    <derivirana_varijabla naziv="DomainObject.Predmet.ProtustrankaFormatedWithAdressOIB_1"> HAIYAN društvo s ograničenom odgovornošću za trgovinu i usluge, OIB 54358058965, Miroslava Krleže 8, 42230 Ludbreg zastupanog po punomoćniku Haiyan Wang, direktor</derivirana_varijabla>
  </DomainObject.Predmet.ProtustrankaFormatedWithAdressOIB>
  <DomainObject.Predmet.ProtustrankaWithAdress>
    <izvorni_sadrzaj>HAIYAN društvo s ograničenom odgovornošću za trgovinu i usluge Miroslava Krleže 8, 42230 Ludbreg</izvorni_sadrzaj>
    <derivirana_varijabla naziv="DomainObject.Predmet.ProtustrankaWithAdress_1">HAIYAN društvo s ograničenom odgovornošću za trgovinu i usluge Miroslava Krleže 8, 42230 Ludbreg</derivirana_varijabla>
  </DomainObject.Predmet.ProtustrankaWithAdress>
  <DomainObject.Predmet.ProtustrankaWithAdressOIB>
    <izvorni_sadrzaj>HAIYAN društvo s ograničenom odgovornošću za trgovinu i usluge, OIB 54358058965, Miroslava Krleže 8, 42230 Ludbreg</izvorni_sadrzaj>
    <derivirana_varijabla naziv="DomainObject.Predmet.ProtustrankaWithAdressOIB_1">HAIYAN društvo s ograničenom odgovornošću za trgovinu i usluge, OIB 54358058965, Miroslava Krleže 8, 42230 Ludbreg</derivirana_varijabla>
  </DomainObject.Predmet.ProtustrankaWithAdressOIB>
  <DomainObject.Predmet.ProtustrankaNazivFormated>
    <izvorni_sadrzaj>HAIYAN društvo s ograničenom odgovornošću za trgovinu i usluge</izvorni_sadrzaj>
    <derivirana_varijabla naziv="DomainObject.Predmet.ProtustrankaNazivFormated_1">HAIYAN društvo s ograničenom odgovornošću za trgovinu i usluge</derivirana_varijabla>
  </DomainObject.Predmet.ProtustrankaNazivFormated>
  <DomainObject.Predmet.ProtustrankaNazivFormatedOIB>
    <izvorni_sadrzaj>HAIYAN društvo s ograničenom odgovornošću za trgovinu i usluge, OIB 54358058965</izvorni_sadrzaj>
    <derivirana_varijabla naziv="DomainObject.Predmet.ProtustrankaNazivFormatedOIB_1">HAIYAN društvo s ograničenom odgovornošću za trgovinu i usluge, OIB 54358058965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42539.38</izvorni_sadrzaj>
    <derivirana_varijabla naziv="DomainObject.Predmet.TrenutnaVrijednost_1">42539.38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HAIYAN društvo s ograničenom odgovornošću za trgovinu i usluge zastupanog po punomoćniku Haiyan Wang, direktor</item>
    </izvorni_sadrzaj>
    <derivirana_varijabla naziv="DomainObject.Predmet.ProtuStrankaListFormated_1">
      <item>HAIYAN društvo s ograničenom odgovornošću za trgovinu i usluge zastupanog po punomoćniku Haiyan Wang, direktor</item>
    </derivirana_varijabla>
  </DomainObject.Predmet.ProtuStrankaListFormated>
  <DomainObject.Predmet.ProtuStrankaListFormatedOIB>
    <izvorni_sadrzaj>
      <item>HAIYAN društvo s ograničenom odgovornošću za trgovinu i usluge, OIB 54358058965 zastupanog po punomoćniku Haiyan Wang, direktor</item>
    </izvorni_sadrzaj>
    <derivirana_varijabla naziv="DomainObject.Predmet.ProtuStrankaListFormatedOIB_1">
      <item>HAIYAN društvo s ograničenom odgovornošću za trgovinu i usluge, OIB 54358058965 zastupanog po punomoćniku Haiyan Wang, direktor</item>
    </derivirana_varijabla>
  </DomainObject.Predmet.ProtuStrankaListFormatedOIB>
  <DomainObject.Predmet.ProtuStrankaListFormatedWithAdress>
    <izvorni_sadrzaj>
      <item>HAIYAN društvo s ograničenom odgovornošću za trgovinu i usluge, Miroslava Krleže 8, 42230 Ludbreg zastupanog po punomoćniku Haiyan Wang, direktor</item>
    </izvorni_sadrzaj>
    <derivirana_varijabla naziv="DomainObject.Predmet.ProtuStrankaListFormatedWithAdress_1">
      <item>HAIYAN društvo s ograničenom odgovornošću za trgovinu i usluge, Miroslava Krleže 8, 42230 Ludbreg zastupanog po punomoćniku Haiyan Wang, direktor</item>
    </derivirana_varijabla>
  </DomainObject.Predmet.ProtuStrankaListFormatedWithAdress>
  <DomainObject.Predmet.ProtuStrankaListFormatedWithAdressOIB>
    <izvorni_sadrzaj>
      <item>HAIYAN društvo s ograničenom odgovornošću za trgovinu i usluge, OIB 54358058965, Miroslava Krleže 8, 42230 Ludbreg zastupanog po punomoćniku Haiyan Wang, direktor</item>
    </izvorni_sadrzaj>
    <derivirana_varijabla naziv="DomainObject.Predmet.ProtuStrankaListFormatedWithAdressOIB_1">
      <item>HAIYAN društvo s ograničenom odgovornošću za trgovinu i usluge, OIB 54358058965, Miroslava Krleže 8, 42230 Ludbreg zastupanog po punomoćniku Haiyan Wang, direktor</item>
    </derivirana_varijabla>
  </DomainObject.Predmet.ProtuStrankaListFormatedWithAdressOIB>
  <DomainObject.Predmet.ProtuStrankaListNazivFormated>
    <izvorni_sadrzaj>
      <item>HAIYAN društvo s ograničenom odgovornošću za trgovinu i usluge</item>
    </izvorni_sadrzaj>
    <derivirana_varijabla naziv="DomainObject.Predmet.ProtuStrankaListNazivFormated_1">
      <item>HAIYAN društvo s ograničenom odgovornošću za trgovinu i usluge</item>
    </derivirana_varijabla>
  </DomainObject.Predmet.ProtuStrankaListNazivFormated>
  <DomainObject.Predmet.ProtuStrankaListNazivFormatedOIB>
    <izvorni_sadrzaj>
      <item>HAIYAN društvo s ograničenom odgovornošću za trgovinu i usluge, OIB 54358058965</item>
    </izvorni_sadrzaj>
    <derivirana_varijabla naziv="DomainObject.Predmet.ProtuStrankaListNazivFormatedOIB_1">
      <item>HAIYAN društvo s ograničenom odgovornošću za trgovinu i usluge, OIB 54358058965</item>
    </derivirana_varijabla>
  </DomainObject.Predmet.ProtuStrankaListNazivFormatedOIB>
  <DomainObject.Predmet.OstaliListFormated>
    <izvorni_sadrzaj>
      <item>Sudski registar</item>
      <item>e-oglasna ploča</item>
      <item>Haiyan Wang, direktor punomoćnik sudionika u postupku HAIYAN društvo s ograničenom odgovornošću za trgovinu i usluge</item>
    </izvorni_sadrzaj>
    <derivirana_varijabla naziv="DomainObject.Predmet.OstaliListFormated_1">
      <item>Sudski registar</item>
      <item>e-oglasna ploča</item>
      <item>Haiyan Wang, direktor punomoćnik sudionika u postupku HAIYAN društvo s ograničenom odgovornošću za trgovinu i usluge</item>
    </derivirana_varijabla>
  </DomainObject.Predmet.OstaliListFormated>
  <DomainObject.Predmet.OstaliListFormatedOIB>
    <izvorni_sadrzaj>
      <item>Sudski registar</item>
      <item>e-oglasna ploča</item>
      <item>Haiyan Wang, direktor, OIB 94168329667 punomoćnik sudionika u postupku HAIYAN društvo s ograničenom odgovornošću za trgovinu i usluge</item>
    </izvorni_sadrzaj>
    <derivirana_varijabla naziv="DomainObject.Predmet.OstaliListFormatedOIB_1">
      <item>Sudski registar</item>
      <item>e-oglasna ploča</item>
      <item>Haiyan Wang, direktor, OIB 94168329667 punomoćnik sudionika u postupku HAIYAN društvo s ograničenom odgovornošću za trgovinu i usluge</item>
    </derivirana_varijabla>
  </DomainObject.Predmet.OstaliListFormatedOIB>
  <DomainObject.Predmet.OstaliListFormatedWithAdress>
    <izvorni_sadrzaj>
      <item>Sudski registar</item>
      <item>e-oglasna ploča</item>
      <item>Haiyan Wang, direktor, Ul.kardinala Franje Kuharića 2, 42230 Ludbreg punomoćnik sudionika u postupku HAIYAN društvo s ograničenom odgovornošću za trgovinu i usluge</item>
    </izvorni_sadrzaj>
    <derivirana_varijabla naziv="DomainObject.Predmet.OstaliListFormatedWithAdress_1">
      <item>Sudski registar</item>
      <item>e-oglasna ploča</item>
      <item>Haiyan Wang, direktor, Ul.kardinala Franje Kuharića 2, 42230 Ludbreg punomoćnik sudionika u postupku HAIYAN društvo s ograničenom odgovornošću za trgovinu i usluge</item>
    </derivirana_varijabla>
  </DomainObject.Predmet.OstaliListFormatedWithAdress>
  <DomainObject.Predmet.OstaliListFormatedWithAdressOIB>
    <izvorni_sadrzaj>
      <item>Sudski registar</item>
      <item>e-oglasna ploča</item>
      <item>Haiyan Wang, direktor, OIB 94168329667, Ul.kardinala Franje Kuharića 2, 42230 Ludbreg punomoćnik sudionika u postupku HAIYAN društvo s ograničenom odgovornošću za trgovinu i usluge</item>
    </izvorni_sadrzaj>
    <derivirana_varijabla naziv="DomainObject.Predmet.OstaliListFormatedWithAdressOIB_1">
      <item>Sudski registar</item>
      <item>e-oglasna ploča</item>
      <item>Haiyan Wang, direktor, OIB 94168329667, Ul.kardinala Franje Kuharića 2, 42230 Ludbreg punomoćnik sudionika u postupku HAIYAN društvo s ograničenom odgovornošću za trgovinu i usluge</item>
    </derivirana_varijabla>
  </DomainObject.Predmet.OstaliListFormatedWithAdressOIB>
  <DomainObject.Predmet.OstaliListNazivFormated>
    <izvorni_sadrzaj>
      <item>Sudski registar</item>
      <item>e-oglasna ploča</item>
      <item>Haiyan Wang, direktor</item>
    </izvorni_sadrzaj>
    <derivirana_varijabla naziv="DomainObject.Predmet.OstaliListNazivFormated_1">
      <item>Sudski registar</item>
      <item>e-oglasna ploča</item>
      <item>Haiyan Wang, direktor</item>
    </derivirana_varijabla>
  </DomainObject.Predmet.OstaliListNazivFormated>
  <DomainObject.Predmet.OstaliListNazivFormatedOIB>
    <izvorni_sadrzaj>
      <item>Sudski registar</item>
      <item>e-oglasna ploča</item>
      <item>Haiyan Wang, direktor, OIB 94168329667</item>
    </izvorni_sadrzaj>
    <derivirana_varijabla naziv="DomainObject.Predmet.OstaliListNazivFormatedOIB_1">
      <item>Sudski registar</item>
      <item>e-oglasna ploča</item>
      <item>Haiyan Wang, direktor, OIB 94168329667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>St-130/2017-4</izvorni_sadrzaj>
    <derivirana_varijabla naziv="DomainObject.PoslovniBrojDokumenta_1">St-130/2017-4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HAIYAN društvo s ograničenom odgovornošću za trgovinu i usluge</izvorni_sadrzaj>
    <derivirana_varijabla naziv="DomainObject.Predmet.ProtustrankaIDrugi_1">HAIYAN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HAIYAN društvo s ograničenom odgovornošću za trgovinu i usluge, OIB 54358058965, Miroslava Krleže 8, 42230 Ludbreg</izvorni_sadrzaj>
    <derivirana_varijabla naziv="DomainObject.Predmet.ProtustrankaIDrugiAdressOIB_1">HAIYAN društvo s ograničenom odgovornošću za trgovinu i usluge, OIB 54358058965, Miroslava Krleže 8, 42230 Ludbreg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HAIYAN društvo s ograničenom odgovornošću za trgovinu i usluge</item>
      <item>Sudski registar</item>
      <item>e-oglasna ploča</item>
      <item>Haiyan Wang, direktor</item>
    </izvorni_sadrzaj>
    <derivirana_varijabla naziv="DomainObject.Predmet.SudioniciListNaziv_1">
      <item>Financijska agencija</item>
      <item>HAIYAN društvo s ograničenom odgovornošću za trgovinu i usluge</item>
      <item>Sudski registar</item>
      <item>e-oglasna ploča</item>
      <item>Haiyan Wang, direktor</item>
    </derivirana_varijabla>
  </DomainObject.Predmet.SudioniciListNaziv>
  <DomainObject.Predmet.SudioniciListAdressOIB>
    <izvorni_sadrzaj>
      <item>Financijska agencija, OIB 85821130368, Ulica grada Vukovara 70,10000 Zagreb</item>
      <item>HAIYAN društvo s ograničenom odgovornošću za trgovinu i usluge, OIB 54358058965, Miroslava Krleže 8,42230 Ludbreg</item>
      <item>Sudski registar</item>
      <item>e-oglasna ploča</item>
      <item>Haiyan Wang, direktor, OIB 94168329667, Ul.kardinala Franje Kuharića 2,42230 Ludbreg</item>
    </izvorni_sadrzaj>
    <derivirana_varijabla naziv="DomainObject.Predmet.SudioniciListAdressOIB_1">
      <item>Financijska agencija, OIB 85821130368, Ulica grada Vukovara 70,10000 Zagreb</item>
      <item>HAIYAN društvo s ograničenom odgovornošću za trgovinu i usluge, OIB 54358058965, Miroslava Krleže 8,42230 Ludbreg</item>
      <item>Sudski registar</item>
      <item>e-oglasna ploča</item>
      <item>Haiyan Wang, direktor, OIB 94168329667, Ul.kardinala Franje Kuharića 2,42230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54358058965</item>
      <item>, OIB null</item>
      <item>, OIB null</item>
      <item>, OIB 94168329667</item>
    </izvorni_sadrzaj>
    <derivirana_varijabla naziv="DomainObject.Predmet.SudioniciListNazivOIB_1">
      <item>, OIB 85821130368</item>
      <item>, OIB 54358058965</item>
      <item>, OIB null</item>
      <item>, OIB null</item>
      <item>, OIB 94168329667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389</properties:Words>
  <properties:Characters>2030</properties:Characters>
  <properties:Lines>76</properties:Lines>
  <properties:Paragraphs>29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2017-05-05T06:20:00Z</dcterms:created>
  <dc:creator>Tihana Martinez</dc:creator>
  <dc:description/>
  <cp:keywords/>
  <cp:lastModifiedBy>Tihana Martinez</cp:lastModifiedBy>
  <cp:lastPrinted>2017-05-05T06:40:00Z</cp:lastPrinted>
  <dcterms:modified xmlns:xsi="http://www.w3.org/2001/XMLSchema-instance" xsi:type="dcterms:W3CDTF">2017-05-05T13:02:00Z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St-130/2017-4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