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2cd1" w14:paraId="db02cd1" w:rsidRDefault="00E055F6" w:rsidP="00017C4B" w:rsidR="00A26DBD">
      <w:pPr>
        <w:pStyle w:val="Bezproreda"/>
        <w:jc w:val="both"/>
        <w15:collapsed w:val="false"/>
      </w:pPr>
      <w:bookmarkStart w:name="_GoBack" w:id="0"/>
      <w:bookmarkEnd w:id="0"/>
      <w:r>
        <w:t xml:space="preserve">   </w:t>
      </w:r>
    </w:p>
    <w:p w:rsidRDefault="00A26DBD" w:rsidP="00017C4B" w:rsidR="00A26DBD">
      <w:pPr>
        <w:pStyle w:val="Bezproreda"/>
        <w:jc w:val="both"/>
      </w:pPr>
    </w:p>
    <w:p w:rsidRDefault="00E055F6" w:rsidP="00017C4B" w:rsidR="00301645" w:rsidRPr="00D97792">
      <w:pPr>
        <w:pStyle w:val="Bezproreda"/>
        <w:jc w:val="both"/>
      </w:pPr>
      <w:r>
        <w:t xml:space="preserve"> </w:t>
      </w:r>
      <w:r w:rsidR="00A26DBD">
        <w:t xml:space="preserve">   </w:t>
      </w:r>
      <w:r>
        <w:t xml:space="preserve">Republika Hrvatska </w:t>
      </w:r>
    </w:p>
    <w:p w:rsidRDefault="00E055F6" w:rsidP="00017C4B" w:rsidR="00301645" w:rsidRPr="00D97792">
      <w:pPr>
        <w:pStyle w:val="Bezproreda"/>
        <w:jc w:val="both"/>
      </w:pPr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E2A66" w:rsidRPr="00D97792">
        <w:t>89</w:t>
      </w:r>
      <w:r w:rsidR="00301645" w:rsidRPr="00D97792">
        <w:t>. St</w:t>
      </w:r>
      <w:r w:rsidR="00F53DB7" w:rsidRPr="00D97792">
        <w:t>-</w:t>
      </w:r>
      <w:r w:rsidR="00FC3C37">
        <w:t>1343/17-</w:t>
      </w:r>
      <w:r w:rsidR="00DC33F5">
        <w:t>4</w:t>
      </w:r>
    </w:p>
    <w:p w:rsidRDefault="00E055F6" w:rsidP="00017C4B" w:rsidR="00301645" w:rsidRPr="00D97792">
      <w:pPr>
        <w:pStyle w:val="Bezproreda"/>
        <w:jc w:val="both"/>
      </w:pPr>
      <w:r>
        <w:t xml:space="preserve">   </w:t>
      </w:r>
      <w:r w:rsidR="00017C4B" w:rsidRPr="00D97792">
        <w:t xml:space="preserve">Zagreb, </w:t>
      </w:r>
      <w:r w:rsidR="00301645" w:rsidRPr="00D97792">
        <w:t>Amruševa 2/II</w:t>
      </w:r>
    </w:p>
    <w:p w:rsidRDefault="00A26DBD" w:rsidP="00017C4B" w:rsidR="00A26DBD">
      <w:pPr>
        <w:pStyle w:val="Bezproreda"/>
        <w:jc w:val="center"/>
      </w:pPr>
    </w:p>
    <w:p w:rsidRDefault="00A26DBD" w:rsidP="00017C4B" w:rsidR="00A26DBD">
      <w:pPr>
        <w:pStyle w:val="Bezproreda"/>
        <w:jc w:val="center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>
      <w:pPr>
        <w:pStyle w:val="Bezproreda"/>
        <w:jc w:val="both"/>
        <w:rPr>
          <w:b/>
        </w:rPr>
      </w:pPr>
    </w:p>
    <w:p w:rsidRDefault="00A26DBD" w:rsidP="00017C4B" w:rsidR="00A26DBD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FC3C37">
        <w:rPr>
          <w:rFonts w:eastAsia="Calibri"/>
        </w:rPr>
        <w:t>BIOM d.o.o.</w:t>
      </w:r>
      <w:r w:rsidR="00A26DBD">
        <w:rPr>
          <w:rFonts w:eastAsia="Calibri"/>
        </w:rPr>
        <w:t xml:space="preserve">, OIB: </w:t>
      </w:r>
      <w:r w:rsidR="00FC3C37">
        <w:rPr>
          <w:rFonts w:eastAsia="Calibri"/>
        </w:rPr>
        <w:t>84323254247</w:t>
      </w:r>
      <w:r w:rsidR="00A26DBD">
        <w:rPr>
          <w:rFonts w:eastAsia="Calibri"/>
        </w:rPr>
        <w:t>, Zagreb, Za</w:t>
      </w:r>
      <w:r w:rsidR="00FC3C37">
        <w:rPr>
          <w:rFonts w:eastAsia="Calibri"/>
        </w:rPr>
        <w:t>darska ulica 80</w:t>
      </w:r>
      <w:r w:rsidR="00CF3A3F" w:rsidRPr="00D97792">
        <w:rPr>
          <w:rFonts w:eastAsia="Calibri"/>
        </w:rPr>
        <w:t xml:space="preserve">, </w:t>
      </w:r>
      <w:r w:rsidR="00FC3C37">
        <w:rPr>
          <w:rFonts w:eastAsia="Calibri"/>
        </w:rPr>
        <w:t>28</w:t>
      </w:r>
      <w:r w:rsidR="00E055F6">
        <w:rPr>
          <w:rFonts w:eastAsia="Calibri"/>
        </w:rPr>
        <w:t xml:space="preserve">. </w:t>
      </w:r>
      <w:r w:rsidR="00FC3C37">
        <w:rPr>
          <w:rFonts w:eastAsia="Calibri"/>
        </w:rPr>
        <w:t>rujna</w:t>
      </w:r>
      <w:r w:rsidRPr="00D97792">
        <w:rPr>
          <w:rFonts w:eastAsia="Calibri"/>
        </w:rPr>
        <w:t xml:space="preserve"> 201</w:t>
      </w:r>
      <w:r w:rsidR="00E055F6">
        <w:rPr>
          <w:rFonts w:eastAsia="Calibri"/>
        </w:rPr>
        <w:t>7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FC3C37" w:rsidRPr="00FC3C37">
        <w:rPr>
          <w:rFonts w:eastAsia="Calibri"/>
        </w:rPr>
        <w:t>BIOM d.o.o., OIB: 84323254247, Zagreb, Zadarska ulica 80</w:t>
      </w:r>
      <w:r w:rsidRPr="00D97792">
        <w:rPr>
          <w:rFonts w:eastAsia="Calibri"/>
        </w:rPr>
        <w:t>.</w:t>
      </w:r>
    </w:p>
    <w:p w:rsidRDefault="00AB2A57" w:rsidP="00017C4B" w:rsidR="00AB2A57">
      <w:pPr>
        <w:pStyle w:val="Bezproreda"/>
        <w:jc w:val="center"/>
      </w:pPr>
    </w:p>
    <w:p w:rsidRDefault="00A26DBD" w:rsidP="00017C4B" w:rsidR="00A26DBD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FC3C37" w:rsidRPr="00FC3C37">
        <w:t>BIOM d.o.o., OIB: 84323254247, Zagreb, Zadarska ulica 80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 xml:space="preserve">temeljem članka </w:t>
      </w:r>
      <w:r w:rsidR="00E055F6">
        <w:t>444</w:t>
      </w:r>
      <w:r w:rsidR="000253A8" w:rsidRPr="00D97792">
        <w:t>.</w:t>
      </w:r>
      <w:r w:rsidR="00E055F6">
        <w:t xml:space="preserve">  stavak 2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A26DBD" w:rsidP="00017C4B" w:rsidR="00A26DBD" w:rsidRPr="00D97792">
      <w:pPr>
        <w:pStyle w:val="Bezproreda"/>
        <w:jc w:val="both"/>
      </w:pPr>
    </w:p>
    <w:p w:rsidRDefault="007C56AE" w:rsidP="00017C4B" w:rsidR="00617DC4">
      <w:pPr>
        <w:pStyle w:val="Bezproreda"/>
        <w:jc w:val="both"/>
      </w:pPr>
      <w:r w:rsidRPr="00D97792">
        <w:tab/>
      </w:r>
      <w:r w:rsidR="00617DC4" w:rsidRPr="00D97792"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A26DBD" w:rsidP="00017C4B" w:rsidR="00A26DBD" w:rsidRPr="00D97792">
      <w:pPr>
        <w:pStyle w:val="Bezproreda"/>
        <w:jc w:val="both"/>
      </w:pPr>
    </w:p>
    <w:p w:rsidRDefault="00617DC4" w:rsidP="00017C4B" w:rsidR="00FC3C37">
      <w:pPr>
        <w:pStyle w:val="Bezproreda"/>
        <w:jc w:val="both"/>
      </w:pPr>
      <w:r w:rsidRPr="00D97792">
        <w:tab/>
      </w:r>
      <w:r w:rsidR="00FC3C37">
        <w:t xml:space="preserve">Dužnik je </w:t>
      </w:r>
      <w:r w:rsidR="00A26DBD">
        <w:t xml:space="preserve"> podneskom </w:t>
      </w:r>
      <w:r w:rsidR="00E62F7A" w:rsidRPr="00D97792">
        <w:t xml:space="preserve">od </w:t>
      </w:r>
      <w:r w:rsidR="00E055F6">
        <w:t>1</w:t>
      </w:r>
      <w:r w:rsidR="00FC3C37">
        <w:t>2</w:t>
      </w:r>
      <w:r w:rsidR="00E055F6">
        <w:t xml:space="preserve">. </w:t>
      </w:r>
      <w:r w:rsidR="00FC3C37">
        <w:t>rujna</w:t>
      </w:r>
      <w:r w:rsidR="00E055F6">
        <w:t xml:space="preserve"> 2017. </w:t>
      </w:r>
      <w:r w:rsidR="00FC3C37">
        <w:t>(list 5</w:t>
      </w:r>
      <w:r w:rsidR="00A26DBD">
        <w:t xml:space="preserve"> spisa) </w:t>
      </w:r>
      <w:r w:rsidR="00FC3C37">
        <w:t>predložio sudu da donese rješenje o odbačaju prijedloga za otvaranje stečajnog postupka nad dužnikom, a obzirom da dužnik nije više u blokadi. Uz podnesak je dostavljena potvrda Financijske agencije kojom se potvrđuju navodi iz podneska.</w:t>
      </w:r>
    </w:p>
    <w:p w:rsidRDefault="007211E1" w:rsidP="00017C4B" w:rsidR="007211E1">
      <w:pPr>
        <w:pStyle w:val="Bezproreda"/>
        <w:jc w:val="both"/>
      </w:pPr>
    </w:p>
    <w:p w:rsidRDefault="00FC3C37" w:rsidP="00017C4B" w:rsidR="00A26DBD">
      <w:pPr>
        <w:pStyle w:val="Bezproreda"/>
        <w:jc w:val="both"/>
      </w:pPr>
      <w:r>
        <w:tab/>
        <w:t xml:space="preserve">Uvidom u potvrdu o blokadi računa i novčanih sredstava ovršenika od 22. rujna 2017. (list 6 spisa) </w:t>
      </w:r>
      <w:r w:rsidR="007211E1">
        <w:t xml:space="preserve">utvrđeno je da dužnik na računima i novčanim sredstvima ima evidentirano 0 dana neprekidne blokade te da nepodmirene obveze na dan izdavanja potvrde iznose 0,00 kn. </w:t>
      </w:r>
    </w:p>
    <w:p w:rsidRDefault="007211E1" w:rsidP="00017C4B" w:rsidR="007211E1" w:rsidRPr="00D97792">
      <w:pPr>
        <w:pStyle w:val="Bezproreda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lastRenderedPageBreak/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7211E1">
        <w:t>28</w:t>
      </w:r>
      <w:r w:rsidR="00E055F6">
        <w:t xml:space="preserve">. </w:t>
      </w:r>
      <w:r w:rsidR="007211E1">
        <w:t xml:space="preserve">rujna </w:t>
      </w:r>
      <w:r w:rsidR="00E055F6">
        <w:t>2017.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476A76">
        <w:t>,v.r.</w:t>
      </w:r>
    </w:p>
    <w:p w:rsidRDefault="00A26DBD" w:rsidP="00017C4B" w:rsidR="00A26DBD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DC270D" w:rsidP="00017C4B" w:rsidR="00DC270D">
      <w:pPr>
        <w:pStyle w:val="Bezproreda"/>
        <w:jc w:val="both"/>
      </w:pPr>
    </w:p>
    <w:p w:rsidRDefault="00A26DBD" w:rsidP="00017C4B" w:rsidR="00A26DBD" w:rsidRPr="00D97792">
      <w:pPr>
        <w:pStyle w:val="Bezproreda"/>
        <w:jc w:val="both"/>
      </w:pPr>
    </w:p>
    <w:p w:rsidRDefault="00476A76" w:rsidP="00476A76" w:rsidR="00476A76">
      <w:pPr>
        <w:ind w:firstLine="708" w:left="424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Za točnost otpravka-ovl. službenik</w:t>
      </w:r>
    </w:p>
    <w:p w:rsidRDefault="00476A76" w:rsidP="00476A76" w:rsidR="00B639DE" w:rsidRPr="00D97792">
      <w:pPr>
        <w:pStyle w:val="Bezproreda"/>
        <w:ind w:firstLine="720" w:left="5040"/>
        <w:jc w:val="both"/>
      </w:pPr>
      <w:r>
        <w:t>Vinka Mihalinčić</w:t>
      </w:r>
      <w:r>
        <w:rPr>
          <w:color w:themeColor="background1" w:val="FFFFFF"/>
        </w:rPr>
        <w:t>1.</w:t>
      </w:r>
    </w:p>
    <w:sectPr w:rsidSect="00A26DBD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6A76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</w:t>
    </w:r>
    <w:r w:rsidR="007211E1">
      <w:t>1343/17-</w:t>
    </w:r>
    <w:r w:rsidR="00DC33F5">
      <w:t>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5F6" w:rsidR="00017C4B">
    <w:pPr>
      <w:pStyle w:val="Zaglavlje"/>
    </w:pPr>
    <w:r>
      <w:t xml:space="preserve">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173AF"/>
    <w:rsid w:val="0024419B"/>
    <w:rsid w:val="002868D4"/>
    <w:rsid w:val="002C0221"/>
    <w:rsid w:val="00301645"/>
    <w:rsid w:val="00330F84"/>
    <w:rsid w:val="00345DB5"/>
    <w:rsid w:val="00356930"/>
    <w:rsid w:val="00374F46"/>
    <w:rsid w:val="0039787A"/>
    <w:rsid w:val="003E20B7"/>
    <w:rsid w:val="003F1292"/>
    <w:rsid w:val="00445446"/>
    <w:rsid w:val="00451849"/>
    <w:rsid w:val="00476A76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211E1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5870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2696"/>
    <w:rsid w:val="00A033BE"/>
    <w:rsid w:val="00A11B02"/>
    <w:rsid w:val="00A26DBD"/>
    <w:rsid w:val="00A33577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1027D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C33F5"/>
    <w:rsid w:val="00DE2DCB"/>
    <w:rsid w:val="00DE5D50"/>
    <w:rsid w:val="00E055F6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C3C37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92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St-1343/2017</izvorni_sadrzaj>
    <derivirana_varijabla naziv="DomainObject.Predmet.OznakaBroj_1">St-1343/2017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 d.o.o. zastupanog po punomoćniku Milodrag Gadže</izvorni_sadrzaj>
    <derivirana_varijabla naziv="DomainObject.Predmet.ProtustrankaFormated_1">  BIOM d.o.o. zastupanog po punomoćniku Milodrag Gadže</derivirana_varijabla>
  </DomainObject.Predmet.ProtustrankaFormated>
  <DomainObject.Predmet.ProtustrankaFormatedOIB>
    <izvorni_sadrzaj>  BIOM d.o.o., OIB 84323254247 zastupanog po punomoćniku Milodrag Gadže</izvorni_sadrzaj>
    <derivirana_varijabla naziv="DomainObject.Predmet.ProtustrankaFormatedOIB_1">  BIOM d.o.o., OIB 84323254247 zastupanog po punomoćniku Milodrag Gadže</derivirana_varijabla>
  </DomainObject.Predmet.ProtustrankaFormatedOIB>
  <DomainObject.Predmet.ProtustrankaFormatedWithAdress>
    <izvorni_sadrzaj> BIOM d.o.o., Zadarska ulica 80, 10000 Zagreb zastupanog po punomoćniku Milodrag Gadže</izvorni_sadrzaj>
    <derivirana_varijabla naziv="DomainObject.Predmet.ProtustrankaFormatedWithAdress_1"> BIOM d.o.o., Zadarska ulica 80, 10000 Zagreb zastupanog po punomoćniku Milodrag Gadže</derivirana_varijabla>
  </DomainObject.Predmet.ProtustrankaFormatedWithAdress>
  <DomainObject.Predmet.ProtustrankaFormatedWithAdressOIB>
    <izvorni_sadrzaj> BIOM d.o.o., OIB 84323254247, Zadarska ulica 80, 10000 Zagreb zastupanog po punomoćniku Milodrag Gadže</izvorni_sadrzaj>
    <derivirana_varijabla naziv="DomainObject.Predmet.ProtustrankaFormatedWithAdressOIB_1"> BIOM d.o.o., OIB 84323254247, Zadarska ulica 80, 10000 Zagreb zastupanog po punomoćniku Milodrag Gadže</derivirana_varijabla>
  </DomainObject.Predmet.ProtustrankaFormatedWithAdressOIB>
  <DomainObject.Predmet.ProtustrankaWithAdress>
    <izvorni_sadrzaj>BIOM d.o.o. Zadarska ulica 80, 10000 Zagreb</izvorni_sadrzaj>
    <derivirana_varijabla naziv="DomainObject.Predmet.ProtustrankaWithAdress_1">BIOM d.o.o. Zadarska ulica 80, 10000 Zagreb</derivirana_varijabla>
  </DomainObject.Predmet.ProtustrankaWithAdress>
  <DomainObject.Predmet.ProtustrankaWithAdressOIB>
    <izvorni_sadrzaj>BIOM d.o.o., OIB 84323254247, Zadarska ulica 80, 10000 Zagreb</izvorni_sadrzaj>
    <derivirana_varijabla naziv="DomainObject.Predmet.ProtustrankaWithAdressOIB_1">BIOM d.o.o., OIB 84323254247, Zadarska ulica 80, 10000 Zagreb</derivirana_varijabla>
  </DomainObject.Predmet.ProtustrankaWithAdressOIB>
  <DomainObject.Predmet.ProtustrankaNazivFormated>
    <izvorni_sadrzaj>BIOM d.o.o.</izvorni_sadrzaj>
    <derivirana_varijabla naziv="DomainObject.Predmet.ProtustrankaNazivFormated_1">BIOM d.o.o.</derivirana_varijabla>
  </DomainObject.Predmet.ProtustrankaNazivFormated>
  <DomainObject.Predmet.ProtustrankaNazivFormatedOIB>
    <izvorni_sadrzaj>BIOM d.o.o., OIB 84323254247</izvorni_sadrzaj>
    <derivirana_varijabla naziv="DomainObject.Predmet.ProtustrankaNazivFormatedOIB_1">BIOM d.o.o., OIB 84323254247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 d.o.o. zastupanog po punomoćniku Milodrag Gadže</item>
    </izvorni_sadrzaj>
    <derivirana_varijabla naziv="DomainObject.Predmet.ProtuStrankaListFormated_1">
      <item>BIOM d.o.o. zastupanog po punomoćniku Milodrag Gadže</item>
    </derivirana_varijabla>
  </DomainObject.Predmet.ProtuStrankaListFormated>
  <DomainObject.Predmet.ProtuStrankaListFormatedOIB>
    <izvorni_sadrzaj>
      <item>BIOM d.o.o., OIB 84323254247 zastupanog po punomoćniku Milodrag Gadže</item>
    </izvorni_sadrzaj>
    <derivirana_varijabla naziv="DomainObject.Predmet.ProtuStrankaListFormatedOIB_1">
      <item>BIOM d.o.o., OIB 84323254247 zastupanog po punomoćniku Milodrag Gadže</item>
    </derivirana_varijabla>
  </DomainObject.Predmet.ProtuStrankaListFormatedOIB>
  <DomainObject.Predmet.ProtuStrankaListFormatedWithAdress>
    <izvorni_sadrzaj>
      <item>BIOM d.o.o., Zadarska ulica 80, 10000 Zagreb zastupanog po punomoćniku Milodrag Gadže</item>
    </izvorni_sadrzaj>
    <derivirana_varijabla naziv="DomainObject.Predmet.ProtuStrankaListFormatedWithAdress_1">
      <item>BIOM d.o.o., Zadarska ulica 80, 10000 Zagreb zastupanog po punomoćniku Milodrag Gadže</item>
    </derivirana_varijabla>
  </DomainObject.Predmet.ProtuStrankaListFormatedWithAdress>
  <DomainObject.Predmet.ProtuStrankaListFormatedWithAdressOIB>
    <izvorni_sadrzaj>
      <item>BIOM d.o.o., OIB 84323254247, Zadarska ulica 80, 10000 Zagreb zastupanog po punomoćniku Milodrag Gadže</item>
    </izvorni_sadrzaj>
    <derivirana_varijabla naziv="DomainObject.Predmet.ProtuStrankaListFormatedWithAdressOIB_1">
      <item>BIOM d.o.o., OIB 84323254247, Zadarska ulica 80, 10000 Zagreb zastupanog po punomoćniku Milodrag Gadže</item>
    </derivirana_varijabla>
  </DomainObject.Predmet.ProtuStrankaListFormatedWithAdressOIB>
  <DomainObject.Predmet.ProtuStrankaListNazivFormated>
    <izvorni_sadrzaj>
      <item>BIOM d.o.o.</item>
    </izvorni_sadrzaj>
    <derivirana_varijabla naziv="DomainObject.Predmet.ProtuStrankaListNazivFormated_1">
      <item>BIOM d.o.o.</item>
    </derivirana_varijabla>
  </DomainObject.Predmet.ProtuStrankaListNazivFormated>
  <DomainObject.Predmet.ProtuStrankaListNazivFormatedOIB>
    <izvorni_sadrzaj>
      <item>BIOM d.o.o., OIB 84323254247</item>
    </izvorni_sadrzaj>
    <derivirana_varijabla naziv="DomainObject.Predmet.ProtuStrankaListNazivFormatedOIB_1">
      <item>BIOM d.o.o., OIB 84323254247</item>
    </derivirana_varijabla>
  </DomainObject.Predmet.ProtuStrankaListNazivFormatedOIB>
  <DomainObject.Predmet.OstaliListFormated>
    <izvorni_sadrzaj>
      <item>Milodrag Gadže punomoćnik sudionika u postupku BIOM d.o.o.</item>
    </izvorni_sadrzaj>
    <derivirana_varijabla naziv="DomainObject.Predmet.OstaliListFormated_1">
      <item>Milodrag Gadže punomoćnik sudionika u postupku BIOM d.o.o.</item>
    </derivirana_varijabla>
  </DomainObject.Predmet.OstaliListFormated>
  <DomainObject.Predmet.OstaliListFormatedOIB>
    <izvorni_sadrzaj>
      <item>Milodrag Gadže, OIB 22627205116 punomoćnik sudionika u postupku BIOM d.o.o.</item>
    </izvorni_sadrzaj>
    <derivirana_varijabla naziv="DomainObject.Predmet.OstaliListFormatedOIB_1">
      <item>Milodrag Gadže, OIB 22627205116 punomoćnik sudionika u postupku BIOM d.o.o.</item>
    </derivirana_varijabla>
  </DomainObject.Predmet.OstaliListFormatedOIB>
  <DomainObject.Predmet.OstaliListFormatedWithAdress>
    <izvorni_sadrzaj>
      <item>Milodrag Gadže, Ulica Alberta Fortisa 2, 10000 Zagreb punomoćnik sudionika u postupku BIOM d.o.o.</item>
    </izvorni_sadrzaj>
    <derivirana_varijabla naziv="DomainObject.Predmet.OstaliListFormatedWithAdress_1">
      <item>Milodrag Gadže, Ulica Alberta Fortisa 2, 10000 Zagreb punomoćnik sudionika u postupku BIOM d.o.o.</item>
    </derivirana_varijabla>
  </DomainObject.Predmet.OstaliListFormatedWithAdress>
  <DomainObject.Predmet.OstaliListFormatedWithAdressOIB>
    <izvorni_sadrzaj>
      <item>Milodrag Gadže, OIB 22627205116, Ulica Alberta Fortisa 2, 10000 Zagreb punomoćnik sudionika u postupku BIOM d.o.o.</item>
    </izvorni_sadrzaj>
    <derivirana_varijabla naziv="DomainObject.Predmet.OstaliListFormatedWithAdressOIB_1">
      <item>Milodrag Gadže, OIB 22627205116, Ulica Alberta Fortisa 2, 10000 Zagreb punomoćnik sudionika u postupku BIOM d.o.o.</item>
    </derivirana_varijabla>
  </DomainObject.Predmet.OstaliListFormatedWithAdressOIB>
  <DomainObject.Predmet.OstaliListNazivFormated>
    <izvorni_sadrzaj>
      <item>Milodrag Gadže</item>
    </izvorni_sadrzaj>
    <derivirana_varijabla naziv="DomainObject.Predmet.OstaliListNazivFormated_1">
      <item>Milodrag Gadže</item>
    </derivirana_varijabla>
  </DomainObject.Predmet.OstaliListNazivFormated>
  <DomainObject.Predmet.OstaliListNazivFormatedOIB>
    <izvorni_sadrzaj>
      <item>Milodrag Gadže, OIB 22627205116</item>
    </izvorni_sadrzaj>
    <derivirana_varijabla naziv="DomainObject.Predmet.OstaliListNazivFormatedOIB_1">
      <item>Milodrag Gadže, OIB 22627205116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 d.o.o.</izvorni_sadrzaj>
    <derivirana_varijabla naziv="DomainObject.Predmet.ProtustrankaIDrugi_1">BIOM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 d.o.o., OIB 84323254247, Zadarska ulica 80, 10000 Zagreb</izvorni_sadrzaj>
    <derivirana_varijabla naziv="DomainObject.Predmet.ProtustrankaIDrugiAdressOIB_1">BIOM d.o.o., OIB 84323254247, Zadarska ulica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BIOM d.o.o.</item>
      <item>Milodrag Gadže</item>
    </izvorni_sadrzaj>
    <derivirana_varijabla naziv="DomainObject.Predmet.SudioniciListNaziv_1">
      <item>FINA Regionalni centar Zagreb</item>
      <item>BIOM d.o.o.</item>
      <item>Milodrag Gadže</item>
    </derivirana_varijabla>
  </DomainObject.Predmet.SudioniciListNaziv>
  <DomainObject.Predmet.SudioniciListAdressOIB>
    <izvorni_sadrzaj>
      <item>FINA Regionalni centar Zagreb, OIB 85821130368, Trg svibanjskih žrtava 1995. 1,10000 Zagreb</item>
      <item>BIOM d.o.o., OIB 84323254247, Zadarska ulica 80,10000 Zagreb</item>
      <item>Milodrag Gadže, OIB 22627205116, Ulica Alberta Fortisa 2,10000 Zagreb</item>
    </izvorni_sadrzaj>
    <derivirana_varijabla naziv="DomainObject.Predmet.SudioniciListAdressOIB_1">
      <item>FINA Regionalni centar Zagreb, OIB 85821130368, Trg svibanjskih žrtava 1995. 1,10000 Zagreb</item>
      <item>BIOM d.o.o., OIB 84323254247, Zadarska ulica 80,10000 Zagreb</item>
      <item>Milodrag Gadže, OIB 22627205116, Ulica Alberta Fortisa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84323254247</item>
      <item>, OIB 22627205116</item>
    </izvorni_sadrzaj>
    <derivirana_varijabla naziv="DomainObject.Predmet.SudioniciListNazivOIB_1">
      <item>, OIB 85821130368</item>
      <item>, OIB 84323254247</item>
      <item>, OIB 22627205116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2166</properties:Characters>
  <properties:Lines>63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2017-05-22T13:00:00Z</dcterms:created>
  <dc:creator>nmarkovic</dc:creator>
  <cp:lastModifiedBy>Karmela Dolenc</cp:lastModifiedBy>
  <cp:lastPrinted>2016-06-30T09:19:00Z</cp:lastPrinted>
  <dcterms:modified xmlns:xsi="http://www.w3.org/2001/XMLSchema-instance" xsi:type="dcterms:W3CDTF">2017-09-29T07:43:00Z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