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DB7A2E" w:rsidRPr="00DB7A2E">
        <w:tc>
          <w:tcPr>
            <w:tcW w:type="dxa" w:w="2533"/>
            <w:shd w:fill="auto" w:color="auto" w:val="clear"/>
          </w:tcPr>
          <w:p w:rsidRDefault="00DB7A2E" w:rsidP="00DB7A2E" w:rsidR="00DB7A2E" w:rsidRPr="00DB7A2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B7A2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B7A2E" w:rsidP="00DB7A2E" w:rsidR="00DB7A2E" w:rsidRPr="00DB7A2E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B7A2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DB7A2E" w:rsidP="00DB7A2E" w:rsidR="00DB7A2E" w:rsidRPr="00DB7A2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B7A2E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DB7A2E" w:rsidP="00DB7A2E" w:rsidR="00DB7A2E" w:rsidRPr="00DB7A2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B7A2E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74a9f05" w14:paraId="74a9f05" w:rsidRDefault="00293B63" w:rsidP="00F804C1" w:rsidR="00293B63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St-4</w:t>
      </w:r>
      <w:r w:rsidR="0023719D">
        <w:rPr>
          <w:rFonts w:eastAsia="Times New Roman" w:hAnsi="Times New Roman" w:ascii="Times New Roman"/>
          <w:sz w:val="24"/>
          <w:szCs w:val="24"/>
          <w:lang w:eastAsia="hr-HR"/>
        </w:rPr>
        <w:t>88</w:t>
      </w:r>
      <w:r w:rsidR="00CF4871">
        <w:rPr>
          <w:rFonts w:eastAsia="Times New Roman" w:hAnsi="Times New Roman" w:ascii="Times New Roman"/>
          <w:sz w:val="24"/>
          <w:szCs w:val="24"/>
          <w:lang w:eastAsia="hr-HR"/>
        </w:rPr>
        <w:t>/2017-6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23719D" w:rsidRPr="0023719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VORTEX j.d.o.o. </w:t>
      </w:r>
      <w:proofErr w:type="spellStart"/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>Praputnjak</w:t>
      </w:r>
      <w:proofErr w:type="spellEnd"/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>Praputnjak</w:t>
      </w:r>
      <w:proofErr w:type="spellEnd"/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33, OIB: 10996478636, MBS: 040361265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356A18">
        <w:rPr>
          <w:rFonts w:eastAsia="Times New Roman" w:hAnsi="Times New Roman" w:ascii="Times New Roman"/>
          <w:sz w:val="24"/>
          <w:szCs w:val="24"/>
        </w:rPr>
        <w:t>9. veljače 2018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23719D" w:rsidR="0023719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VORTEX j.d.o.o. </w:t>
      </w:r>
      <w:proofErr w:type="spellStart"/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>Praputnjak</w:t>
      </w:r>
      <w:proofErr w:type="spellEnd"/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>Praputnjak</w:t>
      </w:r>
      <w:proofErr w:type="spellEnd"/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33, OIB: 10996478636, MBS: 040361265</w:t>
      </w:r>
      <w:r w:rsidR="0023719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356A18">
        <w:rPr>
          <w:rFonts w:eastAsia="Times New Roman" w:hAnsi="Times New Roman" w:ascii="Times New Roman"/>
          <w:sz w:val="24"/>
          <w:szCs w:val="24"/>
        </w:rPr>
        <w:t>9.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356A18">
        <w:rPr>
          <w:rFonts w:eastAsia="Times New Roman" w:hAnsi="Times New Roman" w:ascii="Times New Roman"/>
          <w:sz w:val="24"/>
          <w:szCs w:val="24"/>
        </w:rPr>
        <w:t>9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020A09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356A18" w:rsidR="00356A1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356A18">
        <w:rPr>
          <w:rFonts w:eastAsia="Times New Roman" w:hAnsi="Times New Roman" w:ascii="Times New Roman"/>
          <w:sz w:val="24"/>
          <w:szCs w:val="24"/>
        </w:rPr>
        <w:t xml:space="preserve">Mladen Novaković iz Pule, </w:t>
      </w:r>
      <w:proofErr w:type="spellStart"/>
      <w:r w:rsidR="00356A18">
        <w:rPr>
          <w:rFonts w:eastAsia="Times New Roman" w:hAnsi="Times New Roman" w:ascii="Times New Roman"/>
          <w:sz w:val="24"/>
          <w:szCs w:val="24"/>
        </w:rPr>
        <w:t>Štinjan</w:t>
      </w:r>
      <w:proofErr w:type="spellEnd"/>
      <w:r w:rsidR="00356A18">
        <w:rPr>
          <w:rFonts w:eastAsia="Times New Roman" w:hAnsi="Times New Roman" w:ascii="Times New Roman"/>
          <w:sz w:val="24"/>
          <w:szCs w:val="24"/>
        </w:rPr>
        <w:t xml:space="preserve">, </w:t>
      </w:r>
      <w:proofErr w:type="spellStart"/>
      <w:r w:rsidR="00356A18">
        <w:rPr>
          <w:rFonts w:eastAsia="Times New Roman" w:hAnsi="Times New Roman" w:ascii="Times New Roman"/>
          <w:sz w:val="24"/>
          <w:szCs w:val="24"/>
        </w:rPr>
        <w:t>Baližerka</w:t>
      </w:r>
      <w:proofErr w:type="spellEnd"/>
      <w:r w:rsidR="00356A18">
        <w:rPr>
          <w:rFonts w:eastAsia="Times New Roman" w:hAnsi="Times New Roman" w:ascii="Times New Roman"/>
          <w:sz w:val="24"/>
          <w:szCs w:val="24"/>
        </w:rPr>
        <w:t xml:space="preserve"> 44, </w:t>
      </w:r>
      <w:r w:rsidR="00356A18" w:rsidRPr="00293B63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356A18">
        <w:rPr>
          <w:rFonts w:eastAsia="Times New Roman" w:hAnsi="Times New Roman" w:ascii="Times New Roman"/>
          <w:sz w:val="24"/>
          <w:szCs w:val="24"/>
        </w:rPr>
        <w:t>28857584241</w:t>
      </w:r>
      <w:r w:rsidR="00356A18" w:rsidRPr="00293B63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23719D" w:rsidR="0023719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23329" w:rsidRP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VORTEX j.d.o.o. </w:t>
      </w:r>
      <w:proofErr w:type="spellStart"/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>Praputnjak</w:t>
      </w:r>
      <w:proofErr w:type="spellEnd"/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>Praputnjak</w:t>
      </w:r>
      <w:proofErr w:type="spellEnd"/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33, OIB: 10996478636, MBS: 040361265</w:t>
      </w:r>
      <w:r w:rsidR="0023719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23719D">
        <w:rPr>
          <w:rFonts w:eastAsia="Times New Roman" w:hAnsi="Times New Roman" w:ascii="Times New Roman"/>
          <w:sz w:val="24"/>
          <w:szCs w:val="24"/>
        </w:rPr>
        <w:t xml:space="preserve">4. kolovoza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VORTEX j.d.o.o. </w:t>
      </w:r>
      <w:proofErr w:type="spellStart"/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>Praputnjak</w:t>
      </w:r>
      <w:proofErr w:type="spellEnd"/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>Praputnjak</w:t>
      </w:r>
      <w:proofErr w:type="spellEnd"/>
      <w:r w:rsidR="0023719D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33, OIB: 10996478636, MBS: 040361265</w:t>
      </w:r>
      <w:r w:rsidR="0023719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44DDE">
        <w:rPr>
          <w:rFonts w:eastAsia="Times New Roman" w:hAnsi="Times New Roman" w:ascii="Times New Roman"/>
          <w:sz w:val="24"/>
          <w:szCs w:val="24"/>
        </w:rPr>
        <w:t>29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356A18">
        <w:rPr>
          <w:rFonts w:eastAsia="Times New Roman" w:hAnsi="Times New Roman" w:ascii="Times New Roman"/>
          <w:sz w:val="24"/>
          <w:szCs w:val="24"/>
        </w:rPr>
        <w:t>9.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20A09" w:rsidP="00B05648" w:rsidR="00020A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20A09" w:rsidP="00B05648" w:rsidR="00020A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20A09" w:rsidP="00B05648" w:rsidR="00020A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20A09" w:rsidP="00B05648" w:rsidR="00020A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20A09" w:rsidP="00B05648" w:rsidR="00020A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20A09" w:rsidP="00B05648" w:rsidR="00020A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20A09" w:rsidP="00B05648" w:rsidR="00020A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20A09" w:rsidP="00B05648" w:rsidR="00020A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20A09" w:rsidP="00B05648" w:rsidR="00020A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20A09" w:rsidP="00B05648" w:rsidR="00020A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20A09" w:rsidP="00B05648" w:rsidR="00020A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B05648" w:rsidR="00020A09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207" w:rsidP="00895F8A" w:rsidR="00493207">
      <w:pPr>
        <w:spacing w:lineRule="auto" w:line="240" w:after="0"/>
      </w:pPr>
      <w:r>
        <w:separator/>
      </w:r>
    </w:p>
  </w:endnote>
  <w:endnote w:id="0" w:type="continuationSeparator">
    <w:p w:rsidRDefault="00493207" w:rsidP="00895F8A" w:rsidR="004932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BE470C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207" w:rsidP="00895F8A" w:rsidR="00493207">
      <w:pPr>
        <w:spacing w:lineRule="auto" w:line="240" w:after="0"/>
      </w:pPr>
      <w:r>
        <w:separator/>
      </w:r>
    </w:p>
  </w:footnote>
  <w:footnote w:id="0" w:type="continuationSeparator">
    <w:p w:rsidRDefault="00493207" w:rsidP="00895F8A" w:rsidR="004932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B05648">
      <w:rPr>
        <w:rFonts w:eastAsia="Times New Roman" w:hAnsi="Times New Roman" w:ascii="Times New Roman"/>
        <w:sz w:val="24"/>
        <w:szCs w:val="24"/>
        <w:lang w:eastAsia="hr-HR"/>
      </w:rPr>
      <w:t>4</w:t>
    </w:r>
    <w:r w:rsidR="000D7E4B">
      <w:rPr>
        <w:rFonts w:eastAsia="Times New Roman" w:hAnsi="Times New Roman" w:ascii="Times New Roman"/>
        <w:sz w:val="24"/>
        <w:szCs w:val="24"/>
        <w:lang w:eastAsia="hr-HR"/>
      </w:rPr>
      <w:t>88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20A09"/>
    <w:rsid w:val="00037802"/>
    <w:rsid w:val="000517F9"/>
    <w:rsid w:val="00072907"/>
    <w:rsid w:val="00094705"/>
    <w:rsid w:val="000D7E4B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56A18"/>
    <w:rsid w:val="00360193"/>
    <w:rsid w:val="003937F9"/>
    <w:rsid w:val="003A2A2F"/>
    <w:rsid w:val="003A4EE0"/>
    <w:rsid w:val="003B6313"/>
    <w:rsid w:val="0041133E"/>
    <w:rsid w:val="00430593"/>
    <w:rsid w:val="00434B5D"/>
    <w:rsid w:val="00465414"/>
    <w:rsid w:val="00466AED"/>
    <w:rsid w:val="00493207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249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0C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F4871"/>
    <w:rsid w:val="00D1193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B7A2E"/>
    <w:rsid w:val="00DD05D6"/>
    <w:rsid w:val="00DE5AAC"/>
    <w:rsid w:val="00DF7A56"/>
    <w:rsid w:val="00E00D91"/>
    <w:rsid w:val="00E07E62"/>
    <w:rsid w:val="00E226A8"/>
    <w:rsid w:val="00E34E56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7A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7A2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A2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A2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A2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7A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7A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A2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A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A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St-488/2017</izvorni_sadrzaj>
    <derivirana_varijabla naziv="DomainObject.Predmet.OznakaBroj_1">St-488/2017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VORTEX j.d.o.o.</izvorni_sadrzaj>
    <derivirana_varijabla naziv="DomainObject.Predmet.ProtustrankaFormated_1">  VORTEX j.d.o.o.</derivirana_varijabla>
  </DomainObject.Predmet.ProtustrankaFormated>
  <DomainObject.Predmet.ProtustrankaFormatedOIB>
    <izvorni_sadrzaj>  VORTEX j.d.o.o., OIB 10996478636</izvorni_sadrzaj>
    <derivirana_varijabla naziv="DomainObject.Predmet.ProtustrankaFormatedOIB_1">  VORTEX j.d.o.o., OIB 10996478636</derivirana_varijabla>
  </DomainObject.Predmet.ProtustrankaFormatedOIB>
  <DomainObject.Predmet.ProtustrankaFormatedWithAdress>
    <izvorni_sadrzaj> VORTEX j.d.o.o., Praputnjak 33, 51225 Praputnjak</izvorni_sadrzaj>
    <derivirana_varijabla naziv="DomainObject.Predmet.ProtustrankaFormatedWithAdress_1"> VORTEX j.d.o.o., Praputnjak 33, 51225 Praputnjak</derivirana_varijabla>
  </DomainObject.Predmet.ProtustrankaFormatedWithAdress>
  <DomainObject.Predmet.ProtustrankaFormatedWithAdressOIB>
    <izvorni_sadrzaj> VORTEX j.d.o.o., OIB 10996478636, Praputnjak 33, 51225 Praputnjak</izvorni_sadrzaj>
    <derivirana_varijabla naziv="DomainObject.Predmet.ProtustrankaFormatedWithAdressOIB_1"> VORTEX j.d.o.o., OIB 10996478636, Praputnjak 33, 51225 Praputnjak</derivirana_varijabla>
  </DomainObject.Predmet.ProtustrankaFormatedWithAdressOIB>
  <DomainObject.Predmet.ProtustrankaWithAdress>
    <izvorni_sadrzaj>VORTEX j.d.o.o. Praputnjak 33, 51225 Praputnjak</izvorni_sadrzaj>
    <derivirana_varijabla naziv="DomainObject.Predmet.ProtustrankaWithAdress_1">VORTEX j.d.o.o. Praputnjak 33, 51225 Praputnjak</derivirana_varijabla>
  </DomainObject.Predmet.ProtustrankaWithAdress>
  <DomainObject.Predmet.ProtustrankaWithAdressOIB>
    <izvorni_sadrzaj>VORTEX j.d.o.o., OIB 10996478636, Praputnjak 33, 51225 Praputnjak</izvorni_sadrzaj>
    <derivirana_varijabla naziv="DomainObject.Predmet.ProtustrankaWithAdressOIB_1">VORTEX j.d.o.o., OIB 10996478636, Praputnjak 33, 51225 Praputnjak</derivirana_varijabla>
  </DomainObject.Predmet.ProtustrankaWithAdressOIB>
  <DomainObject.Predmet.ProtustrankaNazivFormated>
    <izvorni_sadrzaj>VORTEX j.d.o.o.</izvorni_sadrzaj>
    <derivirana_varijabla naziv="DomainObject.Predmet.ProtustrankaNazivFormated_1">VORTEX j.d.o.o.</derivirana_varijabla>
  </DomainObject.Predmet.ProtustrankaNazivFormated>
  <DomainObject.Predmet.ProtustrankaNazivFormatedOIB>
    <izvorni_sadrzaj>VORTEX j.d.o.o., OIB 10996478636</izvorni_sadrzaj>
    <derivirana_varijabla naziv="DomainObject.Predmet.ProtustrankaNazivFormatedOIB_1">VORTEX j.d.o.o., OIB 10996478636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VORTEX j.d.o.o.</item>
    </izvorni_sadrzaj>
    <derivirana_varijabla naziv="DomainObject.Predmet.ProtuStrankaListFormated_1">
      <item>VORTEX j.d.o.o.</item>
    </derivirana_varijabla>
  </DomainObject.Predmet.ProtuStrankaListFormated>
  <DomainObject.Predmet.ProtuStrankaListFormatedOIB>
    <izvorni_sadrzaj>
      <item>VORTEX j.d.o.o., OIB 10996478636</item>
    </izvorni_sadrzaj>
    <derivirana_varijabla naziv="DomainObject.Predmet.ProtuStrankaListFormatedOIB_1">
      <item>VORTEX j.d.o.o., OIB 10996478636</item>
    </derivirana_varijabla>
  </DomainObject.Predmet.ProtuStrankaListFormatedOIB>
  <DomainObject.Predmet.ProtuStrankaListFormatedWithAdress>
    <izvorni_sadrzaj>
      <item>VORTEX j.d.o.o., Praputnjak 33, 51225 Praputnjak</item>
    </izvorni_sadrzaj>
    <derivirana_varijabla naziv="DomainObject.Predmet.ProtuStrankaListFormatedWithAdress_1">
      <item>VORTEX j.d.o.o., Praputnjak 33, 51225 Praputnjak</item>
    </derivirana_varijabla>
  </DomainObject.Predmet.ProtuStrankaListFormatedWithAdress>
  <DomainObject.Predmet.ProtuStrankaListFormatedWithAdressOIB>
    <izvorni_sadrzaj>
      <item>VORTEX j.d.o.o., OIB 10996478636, Praputnjak 33, 51225 Praputnjak</item>
    </izvorni_sadrzaj>
    <derivirana_varijabla naziv="DomainObject.Predmet.ProtuStrankaListFormatedWithAdressOIB_1">
      <item>VORTEX j.d.o.o., OIB 10996478636, Praputnjak 33, 51225 Praputnjak</item>
    </derivirana_varijabla>
  </DomainObject.Predmet.ProtuStrankaListFormatedWithAdressOIB>
  <DomainObject.Predmet.ProtuStrankaListNazivFormated>
    <izvorni_sadrzaj>
      <item>VORTEX j.d.o.o.</item>
    </izvorni_sadrzaj>
    <derivirana_varijabla naziv="DomainObject.Predmet.ProtuStrankaListNazivFormated_1">
      <item>VORTEX j.d.o.o.</item>
    </derivirana_varijabla>
  </DomainObject.Predmet.ProtuStrankaListNazivFormated>
  <DomainObject.Predmet.ProtuStrankaListNazivFormatedOIB>
    <izvorni_sadrzaj>
      <item>VORTEX j.d.o.o., OIB 10996478636</item>
    </izvorni_sadrzaj>
    <derivirana_varijabla naziv="DomainObject.Predmet.ProtuStrankaListNazivFormatedOIB_1">
      <item>VORTEX j.d.o.o., OIB 10996478636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VORTEX j.d.o.o.</izvorni_sadrzaj>
    <derivirana_varijabla naziv="DomainObject.Predmet.ProtustrankaIDrugi_1">VORTEX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VORTEX j.d.o.o., OIB 10996478636, Praputnjak 33, 51225 Praputnjak</izvorni_sadrzaj>
    <derivirana_varijabla naziv="DomainObject.Predmet.ProtustrankaIDrugiAdressOIB_1">VORTEX j.d.o.o., OIB 10996478636, Praputnjak 33, 51225 Praputnjak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VORTEX j.d.o.o.</item>
    </izvorni_sadrzaj>
    <derivirana_varijabla naziv="DomainObject.Predmet.SudioniciListNaziv_1">
      <item>FINA  Rijeka</item>
      <item>VORTEX j.d.o.o.</item>
    </derivirana_varijabla>
  </DomainObject.Predmet.SudioniciListNaziv>
  <DomainObject.Predmet.SudioniciListAdressOIB>
    <izvorni_sadrzaj>
      <item>FINA  Rijeka, OIB 85821130368, Frana Kurelca 8,51000 Rijeka</item>
      <item>VORTEX j.d.o.o., OIB 10996478636, Praputnjak 33,51225 Praputnjak</item>
    </izvorni_sadrzaj>
    <derivirana_varijabla naziv="DomainObject.Predmet.SudioniciListAdressOIB_1">
      <item>FINA  Rijeka, OIB 85821130368, Frana Kurelca 8,51000 Rijeka</item>
      <item>VORTEX j.d.o.o., OIB 10996478636, Praputnjak 33,51225 Praputnjak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10996478636</item>
    </izvorni_sadrzaj>
    <derivirana_varijabla naziv="DomainObject.Predmet.SudioniciListNazivOIB_1">
      <item>, OIB 85821130368</item>
      <item>, OIB 10996478636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D0260-4A6D-4412-949D-12B99560E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2559</properties:Characters>
  <properties:Lines>81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2017-11-29T09:52:00Z</dcterms:created>
  <dc:creator>Sanela Uzelac</dc:creator>
  <cp:lastModifiedBy>Sanela Uzelac</cp:lastModifiedBy>
  <cp:lastPrinted>2017-06-12T08:40:00Z</cp:lastPrinted>
  <dcterms:modified xmlns:xsi="http://www.w3.org/2001/XMLSchema-instance" xsi:type="dcterms:W3CDTF">2018-02-09T08:26:00Z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