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b505" w14:paraId="b47b50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C2A7E">
        <w:rPr>
          <w:rStyle w:val="Naglaeno"/>
          <w:b w:val="false"/>
        </w:rPr>
        <w:t>404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AC2A7E">
        <w:t>KUKOLJ JURIČ GRADNJA j.d.o.o. za graditeljstvo i usluge, Čepin, Kralja Tomislava 59</w:t>
      </w:r>
      <w:r w:rsidR="007B7534">
        <w:t>,</w:t>
      </w:r>
      <w:r w:rsidR="00047DEA">
        <w:t xml:space="preserve"> </w:t>
      </w:r>
      <w:r w:rsidR="007B7534">
        <w:t>MBS 030</w:t>
      </w:r>
      <w:r w:rsidR="00047DEA">
        <w:t>1</w:t>
      </w:r>
      <w:r w:rsidR="00AC2A7E">
        <w:t>63396</w:t>
      </w:r>
      <w:r w:rsidR="00331402">
        <w:t xml:space="preserve">, OIB: </w:t>
      </w:r>
      <w:r w:rsidR="00AC2A7E">
        <w:t>80133255212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E0BE0">
        <w:t>2</w:t>
      </w:r>
      <w:r w:rsidR="00AC2A7E">
        <w:t>1</w:t>
      </w:r>
      <w:r w:rsidR="000408AE">
        <w:t xml:space="preserve">. </w:t>
      </w:r>
      <w:r w:rsidR="00AC2A7E">
        <w:t>ožujka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096E1C">
        <w:t>KUKOLJ JURIČ GRADNJA j.d.o.o. za graditeljstvo i usluge, Čepin, Kralja Tomislava 59, MBS 030163396, OIB: 80133255212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096E1C">
        <w:t>34.538,60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096E1C">
        <w:t>Josip Kukolj, Čepin, Kralja Zvonimira 365</w:t>
      </w:r>
      <w:r w:rsidR="00AE66C9">
        <w:t xml:space="preserve">, OIB </w:t>
      </w:r>
      <w:r w:rsidR="00096E1C">
        <w:t>45645244586</w:t>
      </w:r>
      <w:r w:rsidR="00037CE9">
        <w:t xml:space="preserve">, </w:t>
      </w:r>
      <w:r w:rsidR="008852E9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7C2BD7">
        <w:t>404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30753">
        <w:t>2</w:t>
      </w:r>
      <w:r w:rsidR="007C2BD7">
        <w:t>1</w:t>
      </w:r>
      <w:r w:rsidR="000408AE">
        <w:t xml:space="preserve">. </w:t>
      </w:r>
      <w:r w:rsidR="007C2BD7">
        <w:t>ožujka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C2BD7">
        <w:t>26</w:t>
      </w:r>
      <w:r w:rsidR="00530A9B">
        <w:t>/</w:t>
      </w:r>
      <w:r w:rsidR="007C2BD7">
        <w:t>5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1840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1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C18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18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8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8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1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C18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18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8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8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KUKOLJ JURIČ GRADNJA j.d.o.o. za graditeljstvo i usluge</izvorni_sadrzaj>
    <derivirana_varijabla naziv="DomainObject.Predmet.ProtustrankaFormated_1">  KUKOLJ JURIČ GRADNJA j.d.o.o. za graditeljstvo i usluge</derivirana_varijabla>
  </DomainObject.Predmet.ProtustrankaFormated>
  <DomainObject.Predmet.ProtustrankaFormatedOIB>
    <izvorni_sadrzaj>  KUKOLJ JURIČ GRADNJA j.d.o.o. za graditeljstvo i usluge, OIB 80133255212</izvorni_sadrzaj>
    <derivirana_varijabla naziv="DomainObject.Predmet.ProtustrankaFormatedOIB_1">  KUKOLJ JURIČ GRADNJA j.d.o.o. za graditeljstvo i usluge, OIB 80133255212</derivirana_varijabla>
  </DomainObject.Predmet.ProtustrankaFormatedOIB>
  <DomainObject.Predmet.ProtustrankaFormatedWithAdress>
    <izvorni_sadrzaj> KUKOLJ JURIČ GRADNJA j.d.o.o. za graditeljstvo i usluge, Kralja Tomislava 59, 31431 Čepin</izvorni_sadrzaj>
    <derivirana_varijabla naziv="DomainObject.Predmet.ProtustrankaFormatedWithAdress_1"> KUKOLJ JURIČ GRADNJA j.d.o.o. za graditeljstvo i usluge, Kralja Tomislava 59, 31431 Čepin</derivirana_varijabla>
  </DomainObject.Predmet.ProtustrankaFormatedWithAdress>
  <DomainObject.Predmet.ProtustrankaFormatedWithAdressOIB>
    <izvorni_sadrzaj> KUKOLJ JURIČ GRADNJA j.d.o.o. za graditeljstvo i usluge, OIB 80133255212, Kralja Tomislava 59, 31431 Čepin</izvorni_sadrzaj>
    <derivirana_varijabla naziv="DomainObject.Predmet.ProtustrankaFormatedWithAdressOIB_1"> KUKOLJ JURIČ GRADNJA j.d.o.o. za graditeljstvo i usluge, OIB 80133255212, Kralja Tomislava 59, 31431 Čepin</derivirana_varijabla>
  </DomainObject.Predmet.ProtustrankaFormatedWithAdressOIB>
  <DomainObject.Predmet.ProtustrankaWithAdress>
    <izvorni_sadrzaj>KUKOLJ JURIČ GRADNJA j.d.o.o. za graditeljstvo i usluge Kralja Tomislava 59, 31431 Čepin</izvorni_sadrzaj>
    <derivirana_varijabla naziv="DomainObject.Predmet.ProtustrankaWithAdress_1">KUKOLJ JURIČ GRADNJA j.d.o.o. za graditeljstvo i usluge Kralja Tomislava 59, 31431 Čepin</derivirana_varijabla>
  </DomainObject.Predmet.ProtustrankaWithAdress>
  <DomainObject.Predmet.ProtustrankaWithAdressOIB>
    <izvorni_sadrzaj>KUKOLJ JURIČ GRADNJA j.d.o.o. za graditeljstvo i usluge, OIB 80133255212, Kralja Tomislava 59, 31431 Čepin</izvorni_sadrzaj>
    <derivirana_varijabla naziv="DomainObject.Predmet.ProtustrankaWithAdressOIB_1">KUKOLJ JURIČ GRADNJA j.d.o.o. za graditeljstvo i usluge, OIB 80133255212, Kralja Tomislava 59, 31431 Čepin</derivirana_varijabla>
  </DomainObject.Predmet.ProtustrankaWithAdressOIB>
  <DomainObject.Predmet.ProtustrankaNazivFormated>
    <izvorni_sadrzaj>KUKOLJ JURIČ GRADNJA j.d.o.o. za graditeljstvo i usluge</izvorni_sadrzaj>
    <derivirana_varijabla naziv="DomainObject.Predmet.ProtustrankaNazivFormated_1">KUKOLJ JURIČ GRADNJA j.d.o.o. za graditeljstvo i usluge</derivirana_varijabla>
  </DomainObject.Predmet.ProtustrankaNazivFormated>
  <DomainObject.Predmet.ProtustrankaNazivFormatedOIB>
    <izvorni_sadrzaj>KUKOLJ JURIČ GRADNJA j.d.o.o. za graditeljstvo i usluge, OIB 80133255212</izvorni_sadrzaj>
    <derivirana_varijabla naziv="DomainObject.Predmet.ProtustrankaNazivFormatedOIB_1">KUKOLJ JURIČ GRADNJA j.d.o.o. za graditeljstvo i usluge, OIB 80133255212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KUKOLJ JURIČ GRADNJA j.d.o.o. za graditeljstvo i usluge</item>
    </izvorni_sadrzaj>
    <derivirana_varijabla naziv="DomainObject.Predmet.ProtuStrankaListFormated_1">
      <item>KUKOLJ JURIČ GRADNJA j.d.o.o. za graditeljstvo i usluge</item>
    </derivirana_varijabla>
  </DomainObject.Predmet.ProtuStrankaListFormated>
  <DomainObject.Predmet.ProtuStrankaListFormatedOIB>
    <izvorni_sadrzaj>
      <item>KUKOLJ JURIČ GRADNJA j.d.o.o. za graditeljstvo i usluge, OIB 80133255212</item>
    </izvorni_sadrzaj>
    <derivirana_varijabla naziv="DomainObject.Predmet.ProtuStrankaListFormatedOIB_1">
      <item>KUKOLJ JURIČ GRADNJA j.d.o.o. za graditeljstvo i usluge, OIB 80133255212</item>
    </derivirana_varijabla>
  </DomainObject.Predmet.ProtuStrankaListFormatedOIB>
  <DomainObject.Predmet.ProtuStrankaListFormatedWithAdress>
    <izvorni_sadrzaj>
      <item>KUKOLJ JURIČ GRADNJA j.d.o.o. za graditeljstvo i usluge, Kralja Tomislava 59, 31431 Čepin</item>
    </izvorni_sadrzaj>
    <derivirana_varijabla naziv="DomainObject.Predmet.ProtuStrankaListFormatedWithAdress_1">
      <item>KUKOLJ JURIČ GRADNJA j.d.o.o. za graditeljstvo i usluge, Kralja Tomislava 59, 31431 Čepin</item>
    </derivirana_varijabla>
  </DomainObject.Predmet.ProtuStrankaListFormatedWithAdress>
  <DomainObject.Predmet.ProtuStrankaListFormatedWithAdressOIB>
    <izvorni_sadrzaj>
      <item>KUKOLJ JURIČ GRADNJA j.d.o.o. za graditeljstvo i usluge, OIB 80133255212, Kralja Tomislava 59, 31431 Čepin</item>
    </izvorni_sadrzaj>
    <derivirana_varijabla naziv="DomainObject.Predmet.ProtuStrankaListFormatedWithAdressOIB_1">
      <item>KUKOLJ JURIČ GRADNJA j.d.o.o. za graditeljstvo i usluge, OIB 80133255212, Kralja Tomislava 59, 31431 Čepin</item>
    </derivirana_varijabla>
  </DomainObject.Predmet.ProtuStrankaListFormatedWithAdressOIB>
  <DomainObject.Predmet.ProtuStrankaListNazivFormated>
    <izvorni_sadrzaj>
      <item>KUKOLJ JURIČ GRADNJA j.d.o.o. za graditeljstvo i usluge</item>
    </izvorni_sadrzaj>
    <derivirana_varijabla naziv="DomainObject.Predmet.ProtuStrankaListNazivFormated_1">
      <item>KUKOLJ JURIČ GRADNJA j.d.o.o. za graditeljstvo i usluge</item>
    </derivirana_varijabla>
  </DomainObject.Predmet.ProtuStrankaListNazivFormated>
  <DomainObject.Predmet.ProtuStrankaListNazivFormatedOIB>
    <izvorni_sadrzaj>
      <item>KUKOLJ JURIČ GRADNJA j.d.o.o. za graditeljstvo i usluge, OIB 80133255212</item>
    </izvorni_sadrzaj>
    <derivirana_varijabla naziv="DomainObject.Predmet.ProtuStrankaListNazivFormatedOIB_1">
      <item>KUKOLJ JURIČ GRADNJA j.d.o.o. za graditeljstvo i usluge, OIB 80133255212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KUKOLJ JURIČ GRADNJA j.d.o.o. za graditeljstvo i usluge</izvorni_sadrzaj>
    <derivirana_varijabla naziv="DomainObject.Predmet.ProtustrankaIDrugi_1">KUKOLJ JURIČ GRADNJA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KUKOLJ JURIČ GRADNJA j.d.o.o. za graditeljstvo i usluge, OIB 80133255212, Kralja Tomislava 59, 31431 Čepin</izvorni_sadrzaj>
    <derivirana_varijabla naziv="DomainObject.Predmet.ProtustrankaIDrugiAdressOIB_1">KUKOLJ JURIČ GRADNJA j.d.o.o. za graditeljstvo i usluge, OIB 80133255212, Kralja Tomislava 59,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KUKOLJ JURIČ GRADNJA j.d.o.o. za graditeljstvo i usluge</item>
    </izvorni_sadrzaj>
    <derivirana_varijabla naziv="DomainObject.Predmet.SudioniciListNaziv_1">
      <item>FINA RC OSIJEK</item>
      <item>KUKOLJ JURIČ GRADNJA j.d.o.o. za graditeljstvo i usluge</item>
    </derivirana_varijabla>
  </DomainObject.Predmet.SudioniciListNaziv>
  <DomainObject.Predmet.SudioniciListAdressOIB>
    <izvorni_sadrzaj>
      <item>FINA RC OSIJEK, OIB 85821130368</item>
      <item>KUKOLJ JURIČ GRADNJA j.d.o.o. za graditeljstvo i usluge, OIB 80133255212, Kralja Tomislava 59,31431 Čepin</item>
    </izvorni_sadrzaj>
    <derivirana_varijabla naziv="DomainObject.Predmet.SudioniciListAdressOIB_1">
      <item>FINA RC OSIJEK, OIB 85821130368</item>
      <item>KUKOLJ JURIČ GRADNJA j.d.o.o. za graditeljstvo i usluge, OIB 80133255212, Kralja Tomislava 59,31431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80133255212</item>
    </izvorni_sadrzaj>
    <derivirana_varijabla naziv="DomainObject.Predmet.SudioniciListNazivOIB_1">
      <item>, OIB 85821130368</item>
      <item>, OIB 80133255212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0E6CD-A9CA-4EB4-AD25-790662C7E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409</properties:Words>
  <properties:Characters>2185</properties:Characters>
  <properties:Lines>50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2017-03-21T08:23:00Z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