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423bf2" w14:paraId="5423bf2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1F359F">
        <w:rPr>
          <w:rFonts w:hAnsi="Times New Roman" w:ascii="Times New Roman"/>
          <w:sz w:val="24"/>
          <w:szCs w:val="24"/>
        </w:rPr>
        <w:t>1121/13</w:t>
      </w:r>
      <w:r w:rsidR="00632614">
        <w:rPr>
          <w:rFonts w:hAnsi="Times New Roman" w:ascii="Times New Roman"/>
          <w:sz w:val="24"/>
          <w:szCs w:val="24"/>
        </w:rPr>
        <w:t>-111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E23679" w:rsidRPr="00E23679">
        <w:rPr>
          <w:rFonts w:hAnsi="Times New Roman" w:ascii="Times New Roman"/>
          <w:sz w:val="24"/>
          <w:szCs w:val="24"/>
        </w:rPr>
        <w:t>ABACUS ULAGANJE d.o.o. – u stečaju, Zagreb, Petrova 88, OIB: 13877414205</w:t>
      </w:r>
      <w:r w:rsidR="001F359F">
        <w:rPr>
          <w:rFonts w:hAnsi="Times New Roman" w:ascii="Times New Roman"/>
          <w:sz w:val="24"/>
          <w:szCs w:val="24"/>
        </w:rPr>
        <w:t>, 4. siječnja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ABACUS ULAGANJE d.o.o. – u stečaju, Zagreb, Petrova 88, OIB: 13877414205</w:t>
      </w:r>
      <w:r w:rsidR="00E23679">
        <w:rPr>
          <w:rFonts w:hAnsi="Times New Roman" w:ascii="Times New Roman"/>
          <w:sz w:val="24"/>
          <w:szCs w:val="24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>Na e-Oglasnoj ploči ovoga suda dana 18. rujna 2015. 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Nitko od navedenih nije se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slijedom čega su ispunjeni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94789D" w:rsidRPr="00AD04CF">
        <w:rPr>
          <w:rFonts w:hAnsi="Times New Roman" w:ascii="Times New Roman"/>
          <w:sz w:val="24"/>
          <w:szCs w:val="24"/>
        </w:rPr>
        <w:t>te je 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E23679">
        <w:rPr>
          <w:rFonts w:hAnsi="Times New Roman" w:ascii="Times New Roman"/>
          <w:sz w:val="24"/>
          <w:szCs w:val="24"/>
        </w:rPr>
        <w:t>4. siječnja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32614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632614" w:rsidP="00835E0E" w:rsidR="00632614">
      <w:pPr>
        <w:jc w:val="both"/>
        <w:rPr>
          <w:rFonts w:hAnsi="Times New Roman" w:ascii="Times New Roman"/>
          <w:sz w:val="24"/>
          <w:szCs w:val="24"/>
        </w:rPr>
      </w:pPr>
    </w:p>
    <w:p w:rsidRDefault="00632614" w:rsidP="00835E0E" w:rsidR="006326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32614" w:rsidP="00835E0E" w:rsidR="006326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632614" w:rsidP="00835E0E" w:rsidR="00632614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63261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3261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63261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32614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632614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632614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63261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3261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632614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63261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32614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632614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63261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632614">
      <w:pPr>
        <w:jc w:val="both"/>
        <w:rPr>
          <w:rFonts w:hAnsi="Times New Roman" w:ascii="Times New Roman"/>
          <w:color w:themeColor="background1" w:val="FFFFFF"/>
        </w:rPr>
      </w:pPr>
      <w:r w:rsidRPr="00632614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632614">
      <w:pPr>
        <w:jc w:val="both"/>
        <w:rPr>
          <w:rFonts w:hAnsi="Times New Roman" w:ascii="Times New Roman"/>
          <w:color w:themeColor="background1" w:val="FFFFFF"/>
        </w:rPr>
      </w:pPr>
      <w:r w:rsidRPr="00632614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632614">
      <w:pPr>
        <w:jc w:val="both"/>
        <w:rPr>
          <w:rFonts w:hAnsi="Times New Roman" w:ascii="Times New Roman"/>
          <w:color w:themeColor="background1" w:val="FFFFFF"/>
        </w:rPr>
      </w:pPr>
      <w:r w:rsidRPr="00632614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632614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632614">
      <w:pPr>
        <w:jc w:val="both"/>
        <w:rPr>
          <w:rFonts w:hAnsi="Times New Roman" w:ascii="Times New Roman"/>
          <w:color w:themeColor="background1" w:val="FFFFFF"/>
        </w:rPr>
      </w:pPr>
      <w:r w:rsidRPr="00632614">
        <w:rPr>
          <w:rFonts w:hAnsi="Times New Roman" w:ascii="Times New Roman"/>
          <w:color w:themeColor="background1" w:val="FFFFFF"/>
        </w:rPr>
        <w:t xml:space="preserve">            Z, </w:t>
      </w:r>
      <w:r w:rsidRPr="00632614">
        <w:rPr>
          <w:rFonts w:hAnsi="Times New Roman" w:ascii="Times New Roman"/>
          <w:color w:themeColor="background1" w:val="FFFFFF"/>
        </w:rPr>
        <w:fldChar w:fldCharType="begin"/>
      </w:r>
      <w:r w:rsidRPr="00632614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632614">
        <w:rPr>
          <w:rFonts w:hAnsi="Times New Roman" w:ascii="Times New Roman"/>
          <w:color w:themeColor="background1" w:val="FFFFFF"/>
        </w:rPr>
        <w:fldChar w:fldCharType="separate"/>
      </w:r>
      <w:r w:rsidR="00162386">
        <w:rPr>
          <w:rFonts w:hAnsi="Times New Roman" w:ascii="Times New Roman"/>
          <w:noProof/>
          <w:color w:themeColor="background1" w:val="FFFFFF"/>
        </w:rPr>
        <w:t>7.1.16.</w:t>
      </w:r>
      <w:r w:rsidRPr="00632614">
        <w:rPr>
          <w:rFonts w:hAnsi="Times New Roman" w:ascii="Times New Roman"/>
          <w:color w:themeColor="background1" w:val="FFFFFF"/>
        </w:rPr>
        <w:fldChar w:fldCharType="end"/>
      </w:r>
      <w:r w:rsidRPr="00632614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63261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EF7" w:rsidR="000C2EF7">
      <w:r>
        <w:separator/>
      </w:r>
    </w:p>
  </w:endnote>
  <w:endnote w:id="0" w:type="continuationSeparator">
    <w:p w:rsidRDefault="000C2EF7" w:rsidR="000C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EF7" w:rsidR="000C2EF7">
      <w:r>
        <w:separator/>
      </w:r>
    </w:p>
  </w:footnote>
  <w:footnote w:id="0" w:type="continuationSeparator">
    <w:p w:rsidRDefault="000C2EF7" w:rsidR="000C2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162386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E23679">
      <w:rPr>
        <w:rFonts w:hAnsi="Times New Roman" w:ascii="Times New Roman"/>
      </w:rPr>
      <w:t>1121/13</w:t>
    </w:r>
    <w:r w:rsidR="00632614">
      <w:rPr>
        <w:rFonts w:hAnsi="Times New Roman" w:ascii="Times New Roman"/>
      </w:rPr>
      <w:t>-111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59F"/>
    <w:rsid w:val="00020BA4"/>
    <w:rsid w:val="00032919"/>
    <w:rsid w:val="0006417A"/>
    <w:rsid w:val="0006505A"/>
    <w:rsid w:val="00071D41"/>
    <w:rsid w:val="00082920"/>
    <w:rsid w:val="000C2EF7"/>
    <w:rsid w:val="000F17DB"/>
    <w:rsid w:val="00162386"/>
    <w:rsid w:val="001B1120"/>
    <w:rsid w:val="001E4E5F"/>
    <w:rsid w:val="001F359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32614"/>
    <w:rsid w:val="006824AB"/>
    <w:rsid w:val="006E69A4"/>
    <w:rsid w:val="006F5244"/>
    <w:rsid w:val="00703531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5790E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3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3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3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3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3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3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3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3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St-1121/2013</izvorni_sadrzaj>
    <derivirana_varijabla naziv="DomainObject.Predmet.OznakaBroj_1">St-1121/2013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ULAGANJE d.o.o. za usluge</izvorni_sadrzaj>
    <derivirana_varijabla naziv="DomainObject.Predmet.ProtustrankaFormated_1">  ABACUS ULAGANJE d.o.o. za usluge</derivirana_varijabla>
  </DomainObject.Predmet.ProtustrankaFormated>
  <DomainObject.Predmet.ProtustrankaFormatedOIB>
    <izvorni_sadrzaj>  ABACUS ULAGANJE d.o.o. za usluge, OIB 13877414205</izvorni_sadrzaj>
    <derivirana_varijabla naziv="DomainObject.Predmet.ProtustrankaFormatedOIB_1">  ABACUS ULAGANJE d.o.o. za usluge, OIB 13877414205</derivirana_varijabla>
  </DomainObject.Predmet.ProtustrankaFormatedOIB>
  <DomainObject.Predmet.ProtustrankaFormatedWithAdress>
    <izvorni_sadrzaj> ABACUS ULAGANJE d.o.o. za usluge, Petrova 88, 10000 Zagreb</izvorni_sadrzaj>
    <derivirana_varijabla naziv="DomainObject.Predmet.ProtustrankaFormatedWithAdress_1"> ABACUS ULAGANJE d.o.o. za usluge, Petrova 88, 10000 Zagreb</derivirana_varijabla>
  </DomainObject.Predmet.ProtustrankaFormatedWithAdress>
  <DomainObject.Predmet.ProtustrankaFormatedWithAdressOIB>
    <izvorni_sadrzaj> ABACUS ULAGANJE d.o.o. za usluge, OIB 13877414205, Petrova 88, 10000 Zagreb</izvorni_sadrzaj>
    <derivirana_varijabla naziv="DomainObject.Predmet.ProtustrankaFormatedWithAdressOIB_1"> ABACUS ULAGANJE d.o.o. za usluge, OIB 13877414205, Petrova 88, 10000 Zagreb</derivirana_varijabla>
  </DomainObject.Predmet.ProtustrankaFormatedWithAdressOIB>
  <DomainObject.Predmet.ProtustrankaWithAdress>
    <izvorni_sadrzaj>ABACUS ULAGANJE d.o.o. za usluge Petrova 88, 10000 Zagreb</izvorni_sadrzaj>
    <derivirana_varijabla naziv="DomainObject.Predmet.ProtustrankaWithAdress_1">ABACUS ULAGANJE d.o.o. za usluge Petrova 88, 10000 Zagreb</derivirana_varijabla>
  </DomainObject.Predmet.ProtustrankaWithAdress>
  <DomainObject.Predmet.ProtustrankaWithAdressOIB>
    <izvorni_sadrzaj>ABACUS ULAGANJE d.o.o. za usluge, OIB 13877414205, Petrova 88, 10000 Zagreb</izvorni_sadrzaj>
    <derivirana_varijabla naziv="DomainObject.Predmet.ProtustrankaWithAdressOIB_1">ABACUS ULAGANJE d.o.o. za usluge, OIB 13877414205, Petrova 88, 10000 Zagreb</derivirana_varijabla>
  </DomainObject.Predmet.ProtustrankaWithAdressOIB>
  <DomainObject.Predmet.ProtustrankaNazivFormated>
    <izvorni_sadrzaj>ABACUS ULAGANJE d.o.o. za usluge</izvorni_sadrzaj>
    <derivirana_varijabla naziv="DomainObject.Predmet.ProtustrankaNazivFormated_1">ABACUS ULAGANJE d.o.o. za usluge</derivirana_varijabla>
  </DomainObject.Predmet.ProtustrankaNazivFormated>
  <DomainObject.Predmet.ProtustrankaNazivFormatedOIB>
    <izvorni_sadrzaj>ABACUS ULAGANJE d.o.o. za usluge, OIB 13877414205</izvorni_sadrzaj>
    <derivirana_varijabla naziv="DomainObject.Predmet.ProtustrankaNazivFormatedOIB_1">ABACUS ULAGANJE d.o.o. za usluge, OIB 13877414205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JOSIP BUDIMIR; IDRYMA GRADNJA d.o.o.; JURICA JAGAR; DOMAGOJ PETROVIĆ; 1/ROMB D.O.O.; BIODENT D.O.O.; RESIDENCE 88 D.O.O.</izvorni_sadrzaj>
    <derivirana_varijabla naziv="DomainObject.Predmet.StrankaFormated_1">  FINA ZAGREB; JOSIP BUDIMIR; IDRYMA GRADNJA d.o.o.; JURICA JAGAR; DOMAGOJ PETROVIĆ; 1/ROMB D.O.O.; BIODENT D.O.O.; RESIDENCE 88 D.O.O.</derivirana_varijabla>
  </DomainObject.Predmet.StrankaFormated>
  <DomainObject.Predmet.StrankaFormatedOIB>
    <izvorni_sadrzaj>  FINA ZAGREB, OIB 85821130368; JOSIP BUDIMIR; IDRYMA GRADNJA d.o.o., OIB 27781500970; JURICA JAGAR; DOMAGOJ PETROVIĆ; 1/ROMB D.O.O.; BIODENT D.O.O., OIB 69768719892; RESIDENCE 88 D.O.O., OIB 25214499302</izvorni_sadrzaj>
    <derivirana_varijabla naziv="DomainObject.Predmet.StrankaFormatedOIB_1">  FINA ZAGREB, OIB 85821130368; JOSIP BUDIMIR; IDRYMA GRADNJA d.o.o., OIB 27781500970; JURICA JAGAR; DOMAGOJ PETROVIĆ; 1/ROMB D.O.O.; BIODENT D.O.O., OIB 69768719892; RESIDENCE 88 D.O.O., OIB 25214499302</derivirana_varijabla>
  </DomainObject.Predmet.StrankaFormatedOIB>
  <DomainObject.Predmet.StrankaFormatedWithAdress>
    <izvorni_sadrzaj> FINA ZAGREB, Albrechtova 42, 10000 Zagreb; JOSIP BUDIMIR; IDRYMA GRADNJA d.o.o.; JURICA JAGAR; DOMAGOJ PETROVIĆ; 1/ROMB D.O.O.; BIODENT D.O.O.; RESIDENCE 88 D.O.O.</izvorni_sadrzaj>
    <derivirana_varijabla naziv="DomainObject.Predmet.StrankaFormatedWithAdress_1"> FINA ZAGREB, Albrechtova 42, 10000 Zagreb; JOSIP BUDIMIR; IDRYMA GRADNJA d.o.o.; JURICA JAGAR; DOMAGOJ PETROVIĆ; 1/ROMB D.O.O.; BIODENT D.O.O.; RESIDENCE 88 D.O.O.</derivirana_varijabla>
  </DomainObject.Predmet.StrankaFormatedWithAdress>
  <DomainObject.Predmet.StrankaFormatedWithAdressOIB>
    <izvorni_sadrzaj> FINA ZAGREB, OIB 85821130368, Albrechtova 42, 10000 Zagreb; JOSIP BUDIMIR; IDRYMA GRADNJA d.o.o., OIB 27781500970; JURICA JAGAR; DOMAGOJ PETROVIĆ; 1/ROMB D.O.O.; BIODENT D.O.O., OIB 69768719892; RESIDENCE 88 D.O.O., OIB 25214499302</izvorni_sadrzaj>
    <derivirana_varijabla naziv="DomainObject.Predmet.StrankaFormatedWithAdressOIB_1"> FINA ZAGREB, OIB 85821130368, Albrechtova 42, 10000 Zagreb; JOSIP BUDIMIR; IDRYMA GRADNJA d.o.o., OIB 27781500970; JURICA JAGAR; DOMAGOJ PETROVIĆ; 1/ROMB D.O.O.; BIODENT D.O.O., OIB 69768719892; RESIDENCE 88 D.O.O., OIB 25214499302</derivirana_varijabla>
  </DomainObject.Predmet.StrankaFormatedWithAdressOIB>
  <DomainObject.Predmet.StrankaWithAdress>
    <izvorni_sadrzaj>FINA ZAGREB Albrechtova 42,10000 Zagreb,JOSIP BUDIMIR ,IDRYMA GRADNJA d.o.o. ,JURICA JAGAR ,DOMAGOJ PETROVIĆ ,1/ROMB D.O.O. ,BIODENT D.O.O. ,RESIDENCE 88 D.O.O. </izvorni_sadrzaj>
    <derivirana_varijabla naziv="DomainObject.Predmet.StrankaWithAdress_1">FINA ZAGREB Albrechtova 42,10000 Zagreb,JOSIP BUDIMIR ,IDRYMA GRADNJA d.o.o. ,JURICA JAGAR ,DOMAGOJ PETROVIĆ ,1/ROMB D.O.O. ,BIODENT D.O.O. ,RESIDENCE 88 D.O.O. </derivirana_varijabla>
  </DomainObject.Predmet.StrankaWithAdress>
  <DomainObject.Predmet.StrankaWithAdressOIB>
    <izvorni_sadrzaj>FINA ZAGREB, OIB 85821130368, Albrechtova 42,10000 Zagreb,JOSIP BUDIMIR,IDRYMA GRADNJA d.o.o., OIB 27781500970,JURICA JAGAR,DOMAGOJ PETROVIĆ,1/ROMB D.O.O.,BIODENT D.O.O., OIB 69768719892,RESIDENCE 88 D.O.O., OIB 25214499302</izvorni_sadrzaj>
    <derivirana_varijabla naziv="DomainObject.Predmet.StrankaWithAdressOIB_1">FINA ZAGREB, OIB 85821130368, Albrechtova 42,10000 Zagreb,JOSIP BUDIMIR,IDRYMA GRADNJA d.o.o., OIB 27781500970,JURICA JAGAR,DOMAGOJ PETROVIĆ,1/ROMB D.O.O.,BIODENT D.O.O., OIB 69768719892,RESIDENCE 88 D.O.O., OIB 25214499302</derivirana_varijabla>
  </DomainObject.Predmet.StrankaWithAdressOIB>
  <DomainObject.Predmet.StrankaNazivFormated>
    <izvorni_sadrzaj>FINA ZAGREB,JOSIP BUDIMIR,IDRYMA GRADNJA d.o.o.,JURICA JAGAR,DOMAGOJ PETROVIĆ,1/ROMB D.O.O.,BIODENT D.O.O.,RESIDENCE 88 D.O.O.</izvorni_sadrzaj>
    <derivirana_varijabla naziv="DomainObject.Predmet.StrankaNazivFormated_1">FINA ZAGREB,JOSIP BUDIMIR,IDRYMA GRADNJA d.o.o.,JURICA JAGAR,DOMAGOJ PETROVIĆ,1/ROMB D.O.O.,BIODENT D.O.O.,RESIDENCE 88 D.O.O.</derivirana_varijabla>
  </DomainObject.Predmet.StrankaNazivFormated>
  <DomainObject.Predmet.StrankaNazivFormatedOIB>
    <izvorni_sadrzaj>FINA ZAGREB, OIB 85821130368,JOSIP BUDIMIR,IDRYMA GRADNJA d.o.o., OIB 27781500970,JURICA JAGAR,DOMAGOJ PETROVIĆ,1/ROMB D.O.O.,BIODENT D.O.O., OIB 69768719892,RESIDENCE 88 D.O.O., OIB 25214499302</izvorni_sadrzaj>
    <derivirana_varijabla naziv="DomainObject.Predmet.StrankaNazivFormatedOIB_1">FINA ZAGREB, OIB 85821130368,JOSIP BUDIMIR,IDRYMA GRADNJA d.o.o., OIB 27781500970,JURICA JAGAR,DOMAGOJ PETROVIĆ,1/ROMB D.O.O.,BIODENT D.O.O., OIB 69768719892,RESIDENCE 88 D.O.O., OIB 25214499302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_1"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>
  <DomainObject.Predmet.StrankaListFormatedOIB>
    <izvorni_sadrzaj>
      <item>FINA ZAGREB, OIB 85821130368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izvorni_sadrzaj>
    <derivirana_varijabla naziv="DomainObject.Predmet.StrankaListFormatedOIB_1">
      <item>FINA ZAGREB, OIB 85821130368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derivirana_varijabla>
  </DomainObject.Predmet.StrankaListFormatedOIB>
  <DomainObject.Predmet.StrankaListFormatedWithAdress>
    <izvorni_sadrzaj>
      <item>FINA ZAGREB,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WithAdress_1">
      <item>FINA ZAGREB,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WithAdress>
  <DomainObject.Predmet.StrankaListFormatedWithAdressOIB>
    <izvorni_sadrzaj>
      <item>FINA ZAGREB, OIB 85821130368, Albrechtova 42, 10000 Zagreb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izvorni_sadrzaj>
    <derivirana_varijabla naziv="DomainObject.Predmet.StrankaListFormatedWithAdressOIB_1">
      <item>FINA ZAGREB, OIB 85821130368, Albrechtova 42, 10000 Zagreb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derivirana_varijabla>
  </DomainObject.Predmet.StrankaListFormatedWithAdressOIB>
  <DomainObject.Predmet.StrankaListNazivFormated>
    <izvorni_sadrzaj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NazivFormated_1"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NazivFormated>
  <DomainObject.Predmet.StrankaListNazivFormatedOIB>
    <izvorni_sadrzaj>
      <item>FINA ZAGREB, OIB 85821130368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izvorni_sadrzaj>
    <derivirana_varijabla naziv="DomainObject.Predmet.StrankaListNazivFormatedOIB_1">
      <item>FINA ZAGREB, OIB 85821130368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derivirana_varijabla>
  </DomainObject.Predmet.StrankaListNazivFormatedOIB>
  <DomainObject.Predmet.ProtuStrankaListFormated>
    <izvorni_sadrzaj>
      <item>ABACUS ULAGANJE d.o.o. za usluge</item>
    </izvorni_sadrzaj>
    <derivirana_varijabla naziv="DomainObject.Predmet.ProtuStrankaListFormated_1">
      <item>ABACUS ULAGANJE d.o.o. za usluge</item>
    </derivirana_varijabla>
  </DomainObject.Predmet.ProtuStrankaListFormated>
  <DomainObject.Predmet.ProtuStrankaListFormatedOIB>
    <izvorni_sadrzaj>
      <item>ABACUS ULAGANJE d.o.o. za usluge, OIB 13877414205</item>
    </izvorni_sadrzaj>
    <derivirana_varijabla naziv="DomainObject.Predmet.ProtuStrankaListFormatedOIB_1">
      <item>ABACUS ULAGANJE d.o.o. za usluge, OIB 13877414205</item>
    </derivirana_varijabla>
  </DomainObject.Predmet.ProtuStrankaListFormatedOIB>
  <DomainObject.Predmet.ProtuStrankaListFormatedWithAdress>
    <izvorni_sadrzaj>
      <item>ABACUS ULAGANJE d.o.o. za usluge, Petrova 88, 10000 Zagreb</item>
    </izvorni_sadrzaj>
    <derivirana_varijabla naziv="DomainObject.Predmet.ProtuStrankaListFormatedWithAdress_1">
      <item>ABACUS ULAGANJE d.o.o. za usluge, Petrova 88, 10000 Zagreb</item>
    </derivirana_varijabla>
  </DomainObject.Predmet.ProtuStrankaListFormatedWithAdress>
  <DomainObject.Predmet.ProtuStrankaListFormatedWithAdressOIB>
    <izvorni_sadrzaj>
      <item>ABACUS ULAGANJE d.o.o. za usluge, OIB 13877414205, Petrova 88, 10000 Zagreb</item>
    </izvorni_sadrzaj>
    <derivirana_varijabla naziv="DomainObject.Predmet.ProtuStrankaListFormatedWithAdressOIB_1">
      <item>ABACUS ULAGANJE d.o.o. za usluge, OIB 13877414205, Petrova 88, 10000 Zagreb</item>
    </derivirana_varijabla>
  </DomainObject.Predmet.ProtuStrankaListFormatedWithAdressOIB>
  <DomainObject.Predmet.ProtuStrankaListNazivFormated>
    <izvorni_sadrzaj>
      <item>ABACUS ULAGANJE d.o.o. za usluge</item>
    </izvorni_sadrzaj>
    <derivirana_varijabla naziv="DomainObject.Predmet.ProtuStrankaListNazivFormated_1">
      <item>ABACUS ULAGANJE d.o.o. za usluge</item>
    </derivirana_varijabla>
  </DomainObject.Predmet.ProtuStrankaListNazivFormated>
  <DomainObject.Predmet.ProtuStrankaListNazivFormatedOIB>
    <izvorni_sadrzaj>
      <item>ABACUS ULAGANJE d.o.o. za usluge, OIB 13877414205</item>
    </izvorni_sadrzaj>
    <derivirana_varijabla naziv="DomainObject.Predmet.ProtuStrankaListNazivFormatedOIB_1">
      <item>ABACUS ULAGANJE d.o.o. za usluge, OIB 13877414205</item>
    </derivirana_varijabla>
  </DomainObject.Predmet.ProtuStrankaListNazivFormatedOIB>
  <DomainObject.Predmet.OstaliListFormated>
    <izvorni_sadrzaj>
      <item>Marinko Paić</item>
      <item>SOCIETE GENERALE-SPLITSKA BANKA dioničko društvo</item>
      <item>Porezna uprava</item>
      <item>Županijsko državno odvjetništvo u Zagrebu</item>
      <item>Credo banka dioničko društvo "u stečaju"</item>
    </izvorni_sadrzaj>
    <derivirana_varijabla naziv="DomainObject.Predmet.OstaliListFormated_1">
      <item>Marinko Paić</item>
      <item>SOCIETE GENERALE-SPLITSKA BANKA dioničko društvo</item>
      <item>Porezna uprava</item>
      <item>Županijsko državno odvjetništvo u Zagrebu</item>
      <item>Credo banka dioničko društvo "u stečaju"</item>
    </derivirana_varijabla>
  </DomainObject.Predmet.OstaliListFormated>
  <DomainObject.Predmet.OstaliListFormatedOIB>
    <izvorni_sadrzaj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izvorni_sadrzaj>
    <derivirana_varijabla naziv="DomainObject.Predmet.OstaliListFormatedOIB_1"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derivirana_varijabla>
  </DomainObject.Predmet.OstaliListFormatedOIB>
  <DomainObject.Predmet.OstaliListFormatedWithAdress>
    <izvorni_sadrzaj>
      <item>Marinko Paić, 6. Požarinje 6, 10000 Zagreb</item>
      <item>SOCIETE GENERALE-SPLITSKA BANKA dioničko društvo, Ruđera Boškovića 16, Split</item>
      <item>Porezna uprava, 10000 Zagreb</item>
      <item>Županijsko državno odvjetništvo u Zagrebu, 10000 Zagreb</item>
      <item>Credo banka dioničko društvo "u stečaju", Zrinjsko-Frankopanska 58, Split</item>
    </izvorni_sadrzaj>
    <derivirana_varijabla naziv="DomainObject.Predmet.OstaliListFormatedWithAdress_1">
      <item>Marinko Paić, 6. Požarinje 6, 10000 Zagreb</item>
      <item>SOCIETE GENERALE-SPLITSKA BANKA dioničko društvo, Ruđera Boškovića 16, Split</item>
      <item>Porezna uprava, 10000 Zagreb</item>
      <item>Županijsko državno odvjetništvo u Zagrebu, 10000 Zagreb</item>
      <item>Credo banka dioničko društvo "u stečaju", Zrinjsko-Frankopanska 58, Split</item>
    </derivirana_varijabla>
  </DomainObject.Predmet.OstaliListFormatedWithAdress>
  <DomainObject.Predmet.OstaliListFormatedWithAdressOIB>
    <izvorni_sadrzaj>
      <item>Marinko Paić, OIB 55654806007, 6. Požarinje 6, 10000 Zagreb</item>
      <item>SOCIETE GENERALE-SPLITSKA BANKA dioničko društvo, OIB 69326397242, Ruđera Boškovića 16, Split</item>
      <item>Porezna uprava, 10000 Zagreb</item>
      <item>Županijsko državno odvjetništvo u Zagrebu, 10000 Zagreb</item>
      <item>Credo banka dioničko društvo "u stečaju", OIB 94141384086, Zrinjsko-Frankopanska 58, Split</item>
    </izvorni_sadrzaj>
    <derivirana_varijabla naziv="DomainObject.Predmet.OstaliListFormatedWithAdressOIB_1">
      <item>Marinko Paić, OIB 55654806007, 6. Požarinje 6, 10000 Zagreb</item>
      <item>SOCIETE GENERALE-SPLITSKA BANKA dioničko društvo, OIB 69326397242, Ruđera Boškovića 16, Split</item>
      <item>Porezna uprava, 10000 Zagreb</item>
      <item>Županijsko državno odvjetništvo u Zagrebu, 10000 Zagreb</item>
      <item>Credo banka dioničko društvo "u stečaju", OIB 94141384086, Zrinjsko-Frankopanska 58, Split</item>
    </derivirana_varijabla>
  </DomainObject.Predmet.OstaliListFormatedWithAdressOIB>
  <DomainObject.Predmet.OstaliListNazivFormated>
    <izvorni_sadrzaj>
      <item>Marinko Paić</item>
      <item>SOCIETE GENERALE-SPLITSKA BANKA dioničko društvo</item>
      <item>Porezna uprava</item>
      <item>Županijsko državno odvjetništvo u Zagrebu</item>
      <item>Credo banka dioničko društvo "u stečaju"</item>
    </izvorni_sadrzaj>
    <derivirana_varijabla naziv="DomainObject.Predmet.OstaliListNazivFormated_1">
      <item>Marinko Paić</item>
      <item>SOCIETE GENERALE-SPLITSKA BANKA dioničko društvo</item>
      <item>Porezna uprava</item>
      <item>Županijsko državno odvjetništvo u Zagrebu</item>
      <item>Credo banka dioničko društvo "u stečaju"</item>
    </derivirana_varijabla>
  </DomainObject.Predmet.OstaliListNazivFormated>
  <DomainObject.Predmet.OstaliListNazivFormatedOIB>
    <izvorni_sadrzaj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izvorni_sadrzaj>
    <derivirana_varijabla naziv="DomainObject.Predmet.OstaliListNazivFormatedOIB_1"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ABACUS ULAGANJE d.o.o. za usluge</izvorni_sadrzaj>
    <derivirana_varijabla naziv="DomainObject.Predmet.ProtustrankaIDrugi_1">ABACUS ULAGANJE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ABACUS ULAGANJE d.o.o. za usluge, OIB 13877414205, Petrova 88, 10000 Zagreb</izvorni_sadrzaj>
    <derivirana_varijabla naziv="DomainObject.Predmet.ProtustrankaIDrugiAdressOIB_1">ABACUS ULAGANJE d.o.o. za usluge, OIB 13877414205, Petrova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ABACUS ULAGANJE d.o.o. za usluge</item>
      <item>Marinko Paić</item>
      <item>SOCIETE GENERALE-SPLITSKA BANKA dioničko društvo</item>
      <item>Porezna uprava</item>
      <item>Županijsko državno odvjetništvo u Zagrebu</item>
      <item>Credo banka dioničko društvo "u stečaju"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udioniciListNaziv_1">
      <item>FINA ZAGREB</item>
      <item>ABACUS ULAGANJE d.o.o. za usluge</item>
      <item>Marinko Paić</item>
      <item>SOCIETE GENERALE-SPLITSKA BANKA dioničko društvo</item>
      <item>Porezna uprava</item>
      <item>Županijsko državno odvjetništvo u Zagrebu</item>
      <item>Credo banka dioničko društvo "u stečaju"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udioniciListNaziv>
  <DomainObject.Predmet.SudioniciListAdressOIB>
    <izvorni_sadrzaj>
      <item>FINA ZAGREB, OIB 85821130368, Albrechtova 42,10000 Zagreb</item>
      <item>ABACUS ULAGANJE d.o.o. za usluge, OIB 13877414205, Petrova 88,10000 Zagreb</item>
      <item>Marinko Paić, OIB 55654806007, 6. Požarinje 6,10000 Zagreb</item>
      <item>SOCIETE GENERALE-SPLITSKA BANKA dioničko društvo, OIB 69326397242, Ruđera Boškovića 16,Split</item>
      <item>Porezna uprava, 10000 Zagreb</item>
      <item>Županijsko državno odvjetništvo u Zagrebu, 10000 Zagreb</item>
      <item>Credo banka dioničko društvo "u stečaju", OIB 94141384086, Zrinjsko-Frankopanska 58,Split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izvorni_sadrzaj>
    <derivirana_varijabla naziv="DomainObject.Predmet.SudioniciListAdressOIB_1">
      <item>FINA ZAGREB, OIB 85821130368, Albrechtova 42,10000 Zagreb</item>
      <item>ABACUS ULAGANJE d.o.o. za usluge, OIB 13877414205, Petrova 88,10000 Zagreb</item>
      <item>Marinko Paić, OIB 55654806007, 6. Požarinje 6,10000 Zagreb</item>
      <item>SOCIETE GENERALE-SPLITSKA BANKA dioničko društvo, OIB 69326397242, Ruđera Boškovića 16,Split</item>
      <item>Porezna uprava, 10000 Zagreb</item>
      <item>Županijsko državno odvjetništvo u Zagrebu, 10000 Zagreb</item>
      <item>Credo banka dioničko društvo "u stečaju", OIB 94141384086, Zrinjsko-Frankopanska 58,Split</item>
      <item>JOSIP BUDIMIR</item>
      <item>IDRYMA GRADNJA d.o.o., OIB 27781500970</item>
      <item>JURICA JAGAR</item>
      <item>DOMAGOJ PETROVIĆ</item>
      <item>1/ROMB D.O.O.</item>
      <item>BIODENT D.O.O., OIB 69768719892</item>
      <item>RESIDENCE 88 D.O.O., OIB 25214499302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13877414205</item>
      <item>, OIB 55654806007</item>
      <item>, OIB 69326397242</item>
      <item>, OIB null</item>
      <item>, OIB null</item>
      <item>, OIB 94141384086</item>
      <item>, OIB null</item>
      <item>, OIB 27781500970</item>
      <item>, OIB null</item>
      <item>, OIB null</item>
      <item>, OIB null</item>
      <item>, OIB 69768719892</item>
      <item>, OIB 25214499302</item>
    </izvorni_sadrzaj>
    <derivirana_varijabla naziv="DomainObject.Predmet.SudioniciListNazivOIB_1">
      <item>, OIB 85821130368</item>
      <item>, OIB 13877414205</item>
      <item>, OIB 55654806007</item>
      <item>, OIB 69326397242</item>
      <item>, OIB null</item>
      <item>, OIB null</item>
      <item>, OIB 94141384086</item>
      <item>, OIB null</item>
      <item>, OIB 27781500970</item>
      <item>, OIB null</item>
      <item>, OIB null</item>
      <item>, OIB null</item>
      <item>, OIB 69768719892</item>
      <item>, OIB 25214499302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1779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2016-01-07T13:18:00Z</dcterms:created>
  <dc:creator>Mihael Kovačić</dc:creator>
  <cp:lastModifiedBy>Sonja Pilić</cp:lastModifiedBy>
  <cp:lastPrinted>2016-01-07T13:29:00Z</cp:lastPrinted>
  <dcterms:modified xmlns:xsi="http://www.w3.org/2001/XMLSchema-instance" xsi:type="dcterms:W3CDTF">2016-01-07T13:31:00Z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